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b53d" w14:paraId="a46b53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3468C7" w:rsidR="003468C7">
      <w:pPr>
        <w:pStyle w:val="Bezproreda"/>
        <w:jc w:val="right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68C7">
        <w:t>St-32/2011</w:t>
      </w:r>
    </w:p>
    <w:p w:rsidRDefault="003468C7" w:rsidP="003468C7" w:rsidR="003468C7">
      <w:pPr>
        <w:pStyle w:val="Bezproreda"/>
      </w:pPr>
    </w:p>
    <w:p w:rsidRDefault="003468C7" w:rsidP="003468C7" w:rsidR="003468C7">
      <w:pPr>
        <w:pStyle w:val="Bezproreda"/>
      </w:pPr>
    </w:p>
    <w:p w:rsidRDefault="003468C7" w:rsidP="003468C7" w:rsidR="003468C7">
      <w:pPr>
        <w:pStyle w:val="Bezproreda"/>
      </w:pPr>
    </w:p>
    <w:p w:rsidRDefault="003468C7" w:rsidP="003468C7" w:rsidR="003468C7">
      <w:pPr>
        <w:pStyle w:val="Bezproreda"/>
      </w:pPr>
    </w:p>
    <w:p w:rsidRDefault="003468C7" w:rsidP="003468C7" w:rsidR="003468C7">
      <w:pPr>
        <w:pStyle w:val="Bezproreda"/>
      </w:pPr>
    </w:p>
    <w:p w:rsidRDefault="003468C7" w:rsidP="003468C7" w:rsidR="003468C7">
      <w:pPr>
        <w:pStyle w:val="Bezproreda"/>
      </w:pPr>
      <w:r>
        <w:t>REPUBLIKA HRVATSKA</w:t>
      </w:r>
    </w:p>
    <w:p w:rsidRDefault="003468C7" w:rsidP="003468C7" w:rsidR="003468C7">
      <w:pPr>
        <w:pStyle w:val="Bezproreda"/>
      </w:pPr>
      <w:r>
        <w:t>TRGOVAČKI SUD U ZADRU</w:t>
      </w:r>
    </w:p>
    <w:p w:rsidRDefault="003468C7" w:rsidP="003468C7" w:rsidR="003468C7">
      <w:pPr>
        <w:pStyle w:val="Bezproreda"/>
      </w:pPr>
      <w:r>
        <w:t>STALNA SLUŽBA U ŠIBENIKU</w:t>
      </w:r>
    </w:p>
    <w:p w:rsidRDefault="003468C7" w:rsidP="003468C7" w:rsidR="003468C7">
      <w:pPr>
        <w:pStyle w:val="Bezproreda"/>
      </w:pPr>
    </w:p>
    <w:p w:rsidRDefault="003468C7" w:rsidP="003468C7" w:rsidR="003468C7">
      <w:pPr>
        <w:pStyle w:val="Bezproreda"/>
      </w:pPr>
    </w:p>
    <w:p w:rsidRDefault="003468C7" w:rsidP="003468C7" w:rsidR="003468C7">
      <w:pPr>
        <w:pStyle w:val="Bezproreda"/>
        <w:jc w:val="center"/>
      </w:pPr>
      <w:r>
        <w:t xml:space="preserve">O B A V I J E S T </w:t>
      </w:r>
    </w:p>
    <w:p w:rsidRDefault="003468C7" w:rsidP="003468C7" w:rsidR="003468C7">
      <w:pPr>
        <w:pStyle w:val="Bezproreda"/>
        <w:jc w:val="center"/>
      </w:pPr>
    </w:p>
    <w:p w:rsidRDefault="003468C7" w:rsidP="003468C7" w:rsidR="003468C7">
      <w:pPr>
        <w:pStyle w:val="Bezproreda"/>
        <w:jc w:val="both"/>
      </w:pPr>
    </w:p>
    <w:p w:rsidRDefault="003468C7" w:rsidP="003468C7" w:rsidR="003468C7">
      <w:pPr>
        <w:pStyle w:val="Bezproreda"/>
        <w:jc w:val="both"/>
      </w:pPr>
      <w:r>
        <w:tab/>
        <w:t xml:space="preserve">Zbog bolesti </w:t>
      </w:r>
      <w:proofErr w:type="spellStart"/>
      <w:r>
        <w:t>uredujućeg</w:t>
      </w:r>
      <w:proofErr w:type="spellEnd"/>
      <w:r>
        <w:t xml:space="preserve"> suca odgađa se devetnaesto ročište javne dražbe zakazano za dan 17. svibnja 2018.g. u 9,30 sati. </w:t>
      </w:r>
      <w:r>
        <w:rPr>
          <w:rFonts w:eastAsia="Calibri"/>
        </w:rPr>
        <w:t xml:space="preserve">Novo ročište devetnaeste javne dražbe zakazat će se novim zaključkom </w:t>
      </w:r>
      <w:r>
        <w:t>o prodaji.</w:t>
      </w:r>
    </w:p>
    <w:p w:rsidRDefault="003468C7" w:rsidP="003468C7" w:rsidR="003468C7">
      <w:pPr>
        <w:pStyle w:val="Bezproreda"/>
        <w:jc w:val="center"/>
      </w:pPr>
    </w:p>
    <w:p w:rsidRDefault="003468C7" w:rsidP="003468C7" w:rsidR="003468C7">
      <w:pPr>
        <w:pStyle w:val="Bezproreda"/>
        <w:jc w:val="center"/>
      </w:pPr>
    </w:p>
    <w:p w:rsidRDefault="003468C7" w:rsidP="003468C7" w:rsidR="003468C7">
      <w:pPr>
        <w:pStyle w:val="Bezproreda"/>
        <w:jc w:val="center"/>
      </w:pPr>
      <w:r>
        <w:t>U Šibeniku, 09. travnja 2018. godine</w:t>
      </w:r>
    </w:p>
    <w:p w:rsidRDefault="003468C7" w:rsidP="003468C7" w:rsidR="003468C7">
      <w:pPr>
        <w:pStyle w:val="Bezproreda"/>
        <w:jc w:val="center"/>
      </w:pPr>
    </w:p>
    <w:p w:rsidRDefault="003468C7" w:rsidP="003468C7" w:rsidR="003468C7">
      <w:pPr>
        <w:pStyle w:val="Bezproreda"/>
        <w:jc w:val="center"/>
      </w:pPr>
    </w:p>
    <w:p w:rsidRDefault="003468C7" w:rsidP="003468C7" w:rsidR="003468C7">
      <w:pPr>
        <w:pStyle w:val="Bezproreda"/>
        <w:jc w:val="right"/>
      </w:pPr>
      <w:r>
        <w:t>SUDAC</w:t>
      </w:r>
    </w:p>
    <w:p w:rsidRDefault="003468C7" w:rsidP="003468C7" w:rsidR="003468C7">
      <w:pPr>
        <w:pStyle w:val="Bezproreda"/>
        <w:jc w:val="right"/>
      </w:pPr>
    </w:p>
    <w:p w:rsidRDefault="003468C7" w:rsidP="003468C7" w:rsidR="003468C7">
      <w:pPr>
        <w:pStyle w:val="Bezproreda"/>
        <w:jc w:val="right"/>
      </w:pPr>
      <w:r>
        <w:t xml:space="preserve">Terezija Goreta </w:t>
      </w:r>
    </w:p>
    <w:p w:rsidRDefault="003468C7" w:rsidP="003468C7" w:rsidR="003468C7">
      <w:pPr>
        <w:pStyle w:val="Bezproreda"/>
        <w:jc w:val="right"/>
      </w:pPr>
    </w:p>
    <w:p w:rsidRDefault="003468C7" w:rsidP="003468C7" w:rsidR="003468C7">
      <w:pPr>
        <w:pStyle w:val="Bezproreda"/>
        <w:jc w:val="both"/>
      </w:pPr>
    </w:p>
    <w:p w:rsidRDefault="003468C7" w:rsidP="003468C7" w:rsidR="003468C7">
      <w:pPr>
        <w:pStyle w:val="Bezproreda"/>
        <w:jc w:val="both"/>
      </w:pPr>
      <w:r>
        <w:t>DN-a:</w:t>
      </w:r>
    </w:p>
    <w:p w:rsidRDefault="003468C7" w:rsidP="003468C7" w:rsidR="003468C7">
      <w:pPr>
        <w:pStyle w:val="Bezproreda"/>
        <w:jc w:val="both"/>
      </w:pPr>
      <w:r>
        <w:t>-e – oglasna ploča suda</w:t>
      </w:r>
    </w:p>
    <w:p w:rsidRDefault="003468C7" w:rsidP="003468C7" w:rsidR="003468C7"/>
    <w:p w:rsidRDefault="00AE649C" w:rsidP="003468C7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8C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68C7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68C7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32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83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St-32/2011-671</izvorni_sadrzaj>
    <derivirana_varijabla naziv="DomainObject.Oznaka_1">St-32/2011-671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 SVEZAKA
12., 13., 14 svezak kod suca, a ostali u steč.
pisarnici u vitrini</izvorni_sadrzaj>
    <derivirana_varijabla naziv="DomainObject.Predmet.Opis_1">14 SVEZAKA
12., 13., 14 svezak kod suca, a ostali u steč.
pisarnici u vitrini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St-32/2011</izvorni_sadrzaj>
    <derivirana_varijabla naziv="DomainObject.Predmet.OznakaBroj_1">St-32/2011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REVIJA modna konfekcija d.d., u stečaju</izvorni_sadrzaj>
    <derivirana_varijabla naziv="DomainObject.Predmet.ProtustrankaFormated_1">  REVIJA modna konfekcija d.d., u stečaju</derivirana_varijabla>
  </DomainObject.Predmet.ProtustrankaFormated>
  <DomainObject.Predmet.ProtustrankaFormatedOIB>
    <izvorni_sadrzaj>  REVIJA modna konfekcija d.d., u stečaju, OIB 91320900976</izvorni_sadrzaj>
    <derivirana_varijabla naziv="DomainObject.Predmet.ProtustrankaFormatedOIB_1">  REVIJA modna konfekcija d.d., u stečaju, OIB 91320900976</derivirana_varijabla>
  </DomainObject.Predmet.ProtustrankaFormatedOIB>
  <DomainObject.Predmet.ProtustrankaFormatedWithAdress>
    <izvorni_sadrzaj> REVIJA modna konfekcija d.d., u stečaju, Kralja Zvonimira 247, 22000 Šibenik</izvorni_sadrzaj>
    <derivirana_varijabla naziv="DomainObject.Predmet.ProtustrankaFormatedWithAdress_1"> REVIJA modna konfekcija d.d., u stečaju, Kralja Zvonimira 247, 22000 Šibenik</derivirana_varijabla>
  </DomainObject.Predmet.ProtustrankaFormatedWithAdress>
  <DomainObject.Predmet.ProtustrankaFormatedWithAdressOIB>
    <izvorni_sadrzaj> REVIJA modna konfekcija d.d., u stečaju, OIB 91320900976, Kralja Zvonimira 247, 22000 Šibenik</izvorni_sadrzaj>
    <derivirana_varijabla naziv="DomainObject.Predmet.ProtustrankaFormatedWithAdressOIB_1"> REVIJA modna konfekcija d.d., u stečaju, OIB 91320900976, Kralja Zvonimira 247, 22000 Šibenik</derivirana_varijabla>
  </DomainObject.Predmet.ProtustrankaFormatedWithAdressOIB>
  <DomainObject.Predmet.ProtustrankaWithAdress>
    <izvorni_sadrzaj>REVIJA modna konfekcija d.d., u stečaju Kralja Zvonimira 247, 22000 Šibenik</izvorni_sadrzaj>
    <derivirana_varijabla naziv="DomainObject.Predmet.ProtustrankaWithAdress_1">REVIJA modna konfekcija d.d., u stečaju Kralja Zvonimira 247, 22000 Šibenik</derivirana_varijabla>
  </DomainObject.Predmet.ProtustrankaWithAdress>
  <DomainObject.Predmet.ProtustrankaWithAdressOIB>
    <izvorni_sadrzaj>REVIJA modna konfekcija d.d., u stečaju, OIB 91320900976, Kralja Zvonimira 247, 22000 Šibenik</izvorni_sadrzaj>
    <derivirana_varijabla naziv="DomainObject.Predmet.ProtustrankaWithAdressOIB_1">REVIJA modna konfekcija d.d., u stečaju, OIB 91320900976, Kralja Zvonimira 247, 22000 Šibenik</derivirana_varijabla>
  </DomainObject.Predmet.ProtustrankaWithAdressOIB>
  <DomainObject.Predmet.ProtustrankaNazivFormated>
    <izvorni_sadrzaj>REVIJA modna konfekcija d.d., u stečaju</izvorni_sadrzaj>
    <derivirana_varijabla naziv="DomainObject.Predmet.ProtustrankaNazivFormated_1">REVIJA modna konfekcija d.d., u stečaju</derivirana_varijabla>
  </DomainObject.Predmet.ProtustrankaNazivFormated>
  <DomainObject.Predmet.ProtustrankaNazivFormatedOIB>
    <izvorni_sadrzaj>REVIJA modna konfekcija d.d., u stečaju, OIB 91320900976</izvorni_sadrzaj>
    <derivirana_varijabla naziv="DomainObject.Predmet.ProtustrankaNazivFormatedOIB_1">REVIJA modna konfekcija d.d., u stečaju, OIB 91320900976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SINDIKAT TOKG,ZAGREB</izvorni_sadrzaj>
    <derivirana_varijabla naziv="DomainObject.Predmet.StrankaFormated_1">  SINDIKAT TOKG,ZAGREB</derivirana_varijabla>
  </DomainObject.Predmet.StrankaFormated>
  <DomainObject.Predmet.StrankaFormatedOIB>
    <izvorni_sadrzaj>  SINDIKAT TOKG,ZAGREB, OIB 14273924910</izvorni_sadrzaj>
    <derivirana_varijabla naziv="DomainObject.Predmet.StrankaFormatedOIB_1">  SINDIKAT TOKG,ZAGREB, OIB 14273924910</derivirana_varijabla>
  </DomainObject.Predmet.StrankaFormatedOIB>
  <DomainObject.Predmet.StrankaFormatedWithAdress>
    <izvorni_sadrzaj> SINDIKAT TOKG,ZAGREB, 10000 Zagreb</izvorni_sadrzaj>
    <derivirana_varijabla naziv="DomainObject.Predmet.StrankaFormatedWithAdress_1"> SINDIKAT TOKG,ZAGREB, 10000 Zagreb</derivirana_varijabla>
  </DomainObject.Predmet.StrankaFormatedWithAdress>
  <DomainObject.Predmet.StrankaFormatedWithAdressOIB>
    <izvorni_sadrzaj> SINDIKAT TOKG,ZAGREB, OIB 14273924910, 10000 Zagreb</izvorni_sadrzaj>
    <derivirana_varijabla naziv="DomainObject.Predmet.StrankaFormatedWithAdressOIB_1"> SINDIKAT TOKG,ZAGREB, OIB 14273924910, 10000 Zagreb</derivirana_varijabla>
  </DomainObject.Predmet.StrankaFormatedWithAdressOIB>
  <DomainObject.Predmet.StrankaWithAdress>
    <izvorni_sadrzaj>SINDIKAT TOKG,ZAGREB 10000 Zagreb</izvorni_sadrzaj>
    <derivirana_varijabla naziv="DomainObject.Predmet.StrankaWithAdress_1">SINDIKAT TOKG,ZAGREB 10000 Zagreb</derivirana_varijabla>
  </DomainObject.Predmet.StrankaWithAdress>
  <DomainObject.Predmet.StrankaWithAdressOIB>
    <izvorni_sadrzaj>SINDIKAT TOKG,ZAGREB, OIB 14273924910, 10000 Zagreb</izvorni_sadrzaj>
    <derivirana_varijabla naziv="DomainObject.Predmet.StrankaWithAdressOIB_1">SINDIKAT TOKG,ZAGREB, OIB 14273924910, 10000 Zagreb</derivirana_varijabla>
  </DomainObject.Predmet.StrankaWithAdressOIB>
  <DomainObject.Predmet.StrankaNazivFormated>
    <izvorni_sadrzaj>SINDIKAT TOKG,ZAGREB</izvorni_sadrzaj>
    <derivirana_varijabla naziv="DomainObject.Predmet.StrankaNazivFormated_1">SINDIKAT TOKG,ZAGREB</derivirana_varijabla>
  </DomainObject.Predmet.StrankaNazivFormated>
  <DomainObject.Predmet.StrankaNazivFormatedOIB>
    <izvorni_sadrzaj>SINDIKAT TOKG,ZAGREB, OIB 14273924910</izvorni_sadrzaj>
    <derivirana_varijabla naziv="DomainObject.Predmet.StrankaNazivFormatedOIB_1">SINDIKAT TOKG,ZAGREB, OIB 14273924910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SINDIKAT TOKG,ZAGREB</item>
    </izvorni_sadrzaj>
    <derivirana_varijabla naziv="DomainObject.Predmet.StrankaListFormated_1">
      <item>SINDIKAT TOKG,ZAGREB</item>
    </derivirana_varijabla>
  </DomainObject.Predmet.StrankaListFormated>
  <DomainObject.Predmet.StrankaListFormatedOIB>
    <izvorni_sadrzaj>
      <item>SINDIKAT TOKG,ZAGREB, OIB 14273924910</item>
    </izvorni_sadrzaj>
    <derivirana_varijabla naziv="DomainObject.Predmet.StrankaListFormatedOIB_1">
      <item>SINDIKAT TOKG,ZAGREB, OIB 14273924910</item>
    </derivirana_varijabla>
  </DomainObject.Predmet.StrankaListFormatedOIB>
  <DomainObject.Predmet.StrankaListFormatedWithAdress>
    <izvorni_sadrzaj>
      <item>SINDIKAT TOKG,ZAGREB, 10000 Zagreb</item>
    </izvorni_sadrzaj>
    <derivirana_varijabla naziv="DomainObject.Predmet.StrankaListFormatedWithAdress_1">
      <item>SINDIKAT TOKG,ZAGREB, 10000 Zagreb</item>
    </derivirana_varijabla>
  </DomainObject.Predmet.StrankaListFormatedWithAdress>
  <DomainObject.Predmet.StrankaListFormatedWithAdressOIB>
    <izvorni_sadrzaj>
      <item>SINDIKAT TOKG,ZAGREB, OIB 14273924910, 10000 Zagreb</item>
    </izvorni_sadrzaj>
    <derivirana_varijabla naziv="DomainObject.Predmet.StrankaListFormatedWithAdressOIB_1">
      <item>SINDIKAT TOKG,ZAGREB, OIB 14273924910, 10000 Zagreb</item>
    </derivirana_varijabla>
  </DomainObject.Predmet.StrankaListFormatedWithAdressOIB>
  <DomainObject.Predmet.StrankaListNazivFormated>
    <izvorni_sadrzaj>
      <item>SINDIKAT TOKG,ZAGREB</item>
    </izvorni_sadrzaj>
    <derivirana_varijabla naziv="DomainObject.Predmet.StrankaListNazivFormated_1">
      <item>SINDIKAT TOKG,ZAGREB</item>
    </derivirana_varijabla>
  </DomainObject.Predmet.StrankaListNazivFormated>
  <DomainObject.Predmet.StrankaListNazivFormatedOIB>
    <izvorni_sadrzaj>
      <item>SINDIKAT TOKG,ZAGREB, OIB 14273924910</item>
    </izvorni_sadrzaj>
    <derivirana_varijabla naziv="DomainObject.Predmet.StrankaListNazivFormatedOIB_1">
      <item>SINDIKAT TOKG,ZAGREB, OIB 14273924910</item>
    </derivirana_varijabla>
  </DomainObject.Predmet.StrankaListNazivFormatedOIB>
  <DomainObject.Predmet.ProtuStrankaListFormated>
    <izvorni_sadrzaj>
      <item>REVIJA modna konfekcija d.d., u stečaju</item>
    </izvorni_sadrzaj>
    <derivirana_varijabla naziv="DomainObject.Predmet.ProtuStrankaListFormated_1">
      <item>REVIJA modna konfekcija d.d., u stečaju</item>
    </derivirana_varijabla>
  </DomainObject.Predmet.ProtuStrankaListFormated>
  <DomainObject.Predmet.ProtuStrankaListFormatedOIB>
    <izvorni_sadrzaj>
      <item>REVIJA modna konfekcija d.d., u stečaju, OIB 91320900976</item>
    </izvorni_sadrzaj>
    <derivirana_varijabla naziv="DomainObject.Predmet.ProtuStrankaListFormatedOIB_1">
      <item>REVIJA modna konfekcija d.d., u stečaju, OIB 91320900976</item>
    </derivirana_varijabla>
  </DomainObject.Predmet.ProtuStrankaListFormatedOIB>
  <DomainObject.Predmet.ProtuStrankaListFormatedWithAdress>
    <izvorni_sadrzaj>
      <item>REVIJA modna konfekcija d.d., u stečaju, Kralja Zvonimira 247, 22000 Šibenik</item>
    </izvorni_sadrzaj>
    <derivirana_varijabla naziv="DomainObject.Predmet.ProtuStrankaListFormatedWithAdress_1">
      <item>REVIJA modna konfekcija d.d., u stečaju, Kralja Zvonimira 247, 22000 Šibenik</item>
    </derivirana_varijabla>
  </DomainObject.Predmet.ProtuStrankaListFormatedWithAdress>
  <DomainObject.Predmet.ProtuStrankaListFormatedWithAdressOIB>
    <izvorni_sadrzaj>
      <item>REVIJA modna konfekcija d.d., u stečaju, OIB 91320900976, Kralja Zvonimira 247, 22000 Šibenik</item>
    </izvorni_sadrzaj>
    <derivirana_varijabla naziv="DomainObject.Predmet.ProtuStrankaListFormatedWithAdressOIB_1">
      <item>REVIJA modna konfekcija d.d., u stečaju, OIB 91320900976, Kralja Zvonimira 247, 22000 Šibenik</item>
    </derivirana_varijabla>
  </DomainObject.Predmet.ProtuStrankaListFormatedWithAdressOIB>
  <DomainObject.Predmet.ProtuStrankaListNazivFormated>
    <izvorni_sadrzaj>
      <item>REVIJA modna konfekcija d.d., u stečaju</item>
    </izvorni_sadrzaj>
    <derivirana_varijabla naziv="DomainObject.Predmet.ProtuStrankaListNazivFormated_1">
      <item>REVIJA modna konfekcija d.d., u stečaju</item>
    </derivirana_varijabla>
  </DomainObject.Predmet.ProtuStrankaListNazivFormated>
  <DomainObject.Predmet.ProtuStrankaListNazivFormatedOIB>
    <izvorni_sadrzaj>
      <item>REVIJA modna konfekcija d.d., u stečaju, OIB 91320900976</item>
    </izvorni_sadrzaj>
    <derivirana_varijabla naziv="DomainObject.Predmet.ProtuStrankaListNazivFormatedOIB_1">
      <item>REVIJA modna konfekcija d.d., u stečaju, OIB 91320900976</item>
    </derivirana_varijabla>
  </DomainObject.Predmet.ProtuStrankaListNazivFormatedOIB>
  <DomainObject.Predmet.OstaliListFormated>
    <izvorni_sadrzaj>
      <item>ANĐELKA LEMAC</item>
      <item>VINKA NIKOLIĆ</item>
      <item>JADRANKA KOŠARIĆ</item>
      <item>SLAVENKA KRNIĆ</item>
      <item>ANTE BAGIĆ</item>
      <item>Josipa Petrina, za HRVATSKI RADIO</item>
      <item>SVETISLAV DŽALE</item>
      <item>STANKA KULAŠ</item>
      <item>DAVORKA BLAŽEVIĆ</item>
      <item>JADRANKA KLISOVIĆ</item>
      <item>POREZNA UPRAVA, Marija Lončar, dipl.iur.</item>
      <item>ŽDO U ŠIBENIKU, Građansko-upravni odjel -  Igranka Šumera, zamjenik ŽDO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izvorni_sadrzaj>
    <derivirana_varijabla naziv="DomainObject.Predmet.OstaliListFormated_1">
      <item>ANĐELKA LEMAC</item>
      <item>VINKA NIKOLIĆ</item>
      <item>JADRANKA KOŠARIĆ</item>
      <item>SLAVENKA KRNIĆ</item>
      <item>ANTE BAGIĆ</item>
      <item>Josipa Petrina, za HRVATSKI RADIO</item>
      <item>SVETISLAV DŽALE</item>
      <item>STANKA KULAŠ</item>
      <item>DAVORKA BLAŽEVIĆ</item>
      <item>JADRANKA KLISOVIĆ</item>
      <item>POREZNA UPRAVA, Marija Lončar, dipl.iur.</item>
      <item>ŽDO U ŠIBENIKU, Građansko-upravni odjel -  Igranka Šumera, zamjenik ŽDO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derivirana_varijabla>
  </DomainObject.Predmet.OstaliListFormated>
  <DomainObject.Predmet.OstaliListFormatedOIB>
    <izvorni_sadrzaj>
      <item>ANĐELKA LEMAC</item>
      <item>VINKA NIKOLIĆ</item>
      <item>JADRANKA KOŠARIĆ</item>
      <item>SLAVENKA KRNIĆ</item>
      <item>ANTE BAGIĆ</item>
      <item>Josipa Petrina, za HRVATSKI RADIO</item>
      <item>SVETISLAV DŽALE</item>
      <item>STANKA KULAŠ</item>
      <item>DAVORKA BLAŽEVIĆ</item>
      <item>JADRANKA KLISOVIĆ</item>
      <item>POREZNA UPRAVA, Marija Lončar, dipl.iur., OIB 18683136487</item>
      <item>ŽDO U ŠIBENIKU, Građansko-upravni odjel -  Igranka Šumera, zamjenik ŽDO, OIB 62915793914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Građansko-upr.odjel, OIB 62915793914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</item>
      <item>SAVEZ SAMOSTALNIH SINDIKATA, Županijski ured Zadar, OIB 85167032587</item>
      <item>Ivan Rude, OIB 47128883453</item>
    </izvorni_sadrzaj>
    <derivirana_varijabla naziv="DomainObject.Predmet.OstaliListFormatedOIB_1">
      <item>ANĐELKA LEMAC</item>
      <item>VINKA NIKOLIĆ</item>
      <item>JADRANKA KOŠARIĆ</item>
      <item>SLAVENKA KRNIĆ</item>
      <item>ANTE BAGIĆ</item>
      <item>Josipa Petrina, za HRVATSKI RADIO</item>
      <item>SVETISLAV DŽALE</item>
      <item>STANKA KULAŠ</item>
      <item>DAVORKA BLAŽEVIĆ</item>
      <item>JADRANKA KLISOVIĆ</item>
      <item>POREZNA UPRAVA, Marija Lončar, dipl.iur., OIB 18683136487</item>
      <item>ŽDO U ŠIBENIKU, Građansko-upravni odjel -  Igranka Šumera, zamjenik ŽDO, OIB 62915793914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Građansko-upr.odjel, OIB 62915793914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</item>
      <item>SAVEZ SAMOSTALNIH SINDIKATA, Županijski ured Zadar, OIB 85167032587</item>
      <item>Ivan Rude, OIB 47128883453</item>
    </derivirana_varijabla>
  </DomainObject.Predmet.OstaliListFormatedOIB>
  <DomainObject.Predmet.OstaliListFormatedWithAdress>
    <izvorni_sadrzaj>
      <item>ANĐELKA LEMAC</item>
      <item>VINKA NIKOLIĆ</item>
      <item>JADRANKA KOŠARIĆ</item>
      <item>SLAVENKA KRNIĆ</item>
      <item>ANTE BAGIĆ</item>
      <item>Josipa Petrina, za HRVATSKI RADIO</item>
      <item>SVETISLAV DŽALE, PETRA GRUBIŠIĆA 6, 22000 Šibenik</item>
      <item>STANKA KULAŠ</item>
      <item>DAVORKA BLAŽEVIĆ</item>
      <item>JADRANKA KLISOVIĆ</item>
      <item>POREZNA UPRAVA, Marija Lončar, dipl.iur., 22000 Šibenik</item>
      <item>ŽDO U ŠIBENIKU, Građansko-upravni odjel -  Igranka Šumera, zamjenik ŽDO, Petra Grubišića 3, 22000 Šibenik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KNEŽEVIĆ, Triglavska 4, 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 22000 Šibenik</item>
      <item>HERMIONA KOPAS</item>
      <item>BURAZER IVANKA</item>
      <item>IGRANKA ŠUMERA, zamj. ŽDO U ŠIBENIKU, Građansko-upr.odjel, P. Grubišića 3, 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Martićeva 31c, 10000 Zagreb</item>
      <item>SAVEZ SAMOSTALNIH SINDIKATA, Županijski ured Zadar, C.F. Bianchija 2, 23000 Zadar</item>
      <item>Ivan Rude, S.Radića 6/II, 22000 Šibenik</item>
    </izvorni_sadrzaj>
    <derivirana_varijabla naziv="DomainObject.Predmet.OstaliListFormatedWithAdress_1">
      <item>ANĐELKA LEMAC</item>
      <item>VINKA NIKOLIĆ</item>
      <item>JADRANKA KOŠARIĆ</item>
      <item>SLAVENKA KRNIĆ</item>
      <item>ANTE BAGIĆ</item>
      <item>Josipa Petrina, za HRVATSKI RADIO</item>
      <item>SVETISLAV DŽALE, PETRA GRUBIŠIĆA 6, 22000 Šibenik</item>
      <item>STANKA KULAŠ</item>
      <item>DAVORKA BLAŽEVIĆ</item>
      <item>JADRANKA KLISOVIĆ</item>
      <item>POREZNA UPRAVA, Marija Lončar, dipl.iur., 22000 Šibenik</item>
      <item>ŽDO U ŠIBENIKU, Građansko-upravni odjel -  Igranka Šumera, zamjenik ŽDO, Petra Grubišića 3, 22000 Šibenik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KNEŽEVIĆ, Triglavska 4, 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 22000 Šibenik</item>
      <item>HERMIONA KOPAS</item>
      <item>BURAZER IVANKA</item>
      <item>IGRANKA ŠUMERA, zamj. ŽDO U ŠIBENIKU, Građansko-upr.odjel, P. Grubišića 3, 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Martićeva 31c, 10000 Zagreb</item>
      <item>SAVEZ SAMOSTALNIH SINDIKATA, Županijski ured Zadar, C.F. Bianchija 2, 23000 Zadar</item>
      <item>Ivan Rude, S.Radića 6/II, 22000 Šibenik</item>
    </derivirana_varijabla>
  </DomainObject.Predmet.OstaliListFormatedWithAdress>
  <DomainObject.Predmet.OstaliListFormatedWithAdressOIB>
    <izvorni_sadrzaj>
      <item>ANĐELKA LEMAC</item>
      <item>VINKA NIKOLIĆ</item>
      <item>JADRANKA KOŠARIĆ</item>
      <item>SLAVENKA KRNIĆ</item>
      <item>ANTE BAGIĆ</item>
      <item>Josipa Petrina, za HRVATSKI RADIO</item>
      <item>SVETISLAV DŽALE, PETRA GRUBIŠIĆA 6, 22000 Šibenik</item>
      <item>STANKA KULAŠ</item>
      <item>DAVORKA BLAŽEVIĆ</item>
      <item>JADRANKA KLISOVIĆ</item>
      <item>POREZNA UPRAVA, Marija Lončar, dipl.iur., OIB 18683136487, 22000 Šibenik</item>
      <item>ŽDO U ŠIBENIKU, Građansko-upravni odjel -  Igranka Šumera, zamjenik ŽDO, OIB 62915793914, Petra Grubišića 3, 22000 Šibenik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KNEŽEVIĆ, Triglavska 4, 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 22000 Šibenik</item>
      <item>HERMIONA KOPAS</item>
      <item>BURAZER IVANKA</item>
      <item>IGRANKA ŠUMERA, zamj. ŽDO U ŠIBENIKU, Građansko-upr.odjel, OIB 62915793914, P. Grubišića 3, 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84682050680, Martićeva 31c, 10000 Zagreb</item>
      <item>SAVEZ SAMOSTALNIH SINDIKATA, Županijski ured Zadar, OIB 85167032587, C.F. Bianchija 2, 23000 Zadar</item>
      <item>Ivan Rude, OIB 47128883453, S.Radića 6/II, 22000 Šibenik</item>
    </izvorni_sadrzaj>
    <derivirana_varijabla naziv="DomainObject.Predmet.OstaliListFormatedWithAdressOIB_1">
      <item>ANĐELKA LEMAC</item>
      <item>VINKA NIKOLIĆ</item>
      <item>JADRANKA KOŠARIĆ</item>
      <item>SLAVENKA KRNIĆ</item>
      <item>ANTE BAGIĆ</item>
      <item>Josipa Petrina, za HRVATSKI RADIO</item>
      <item>SVETISLAV DŽALE, PETRA GRUBIŠIĆA 6, 22000 Šibenik</item>
      <item>STANKA KULAŠ</item>
      <item>DAVORKA BLAŽEVIĆ</item>
      <item>JADRANKA KLISOVIĆ</item>
      <item>POREZNA UPRAVA, Marija Lončar, dipl.iur., OIB 18683136487, 22000 Šibenik</item>
      <item>ŽDO U ŠIBENIKU, Građansko-upravni odjel -  Igranka Šumera, zamjenik ŽDO, OIB 62915793914, Petra Grubišića 3, 22000 Šibenik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KNEŽEVIĆ, Triglavska 4, 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 22000 Šibenik</item>
      <item>HERMIONA KOPAS</item>
      <item>BURAZER IVANKA</item>
      <item>IGRANKA ŠUMERA, zamj. ŽDO U ŠIBENIKU, Građansko-upr.odjel, OIB 62915793914, P. Grubišića 3, 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84682050680, Martićeva 31c, 10000 Zagreb</item>
      <item>SAVEZ SAMOSTALNIH SINDIKATA, Županijski ured Zadar, OIB 85167032587, C.F. Bianchija 2, 23000 Zadar</item>
      <item>Ivan Rude, OIB 47128883453, S.Radića 6/II, 22000 Šibenik</item>
    </derivirana_varijabla>
  </DomainObject.Predmet.OstaliListFormatedWithAdressOIB>
  <DomainObject.Predmet.OstaliListNazivFormated>
    <izvorni_sadrzaj>
      <item>ANĐELKA LEMAC</item>
      <item>VINKA NIKOLIĆ</item>
      <item>JADRANKA KOŠARIĆ</item>
      <item>SLAVENKA KRNIĆ</item>
      <item>ANTE BAGIĆ</item>
      <item>Josipa Petrina, za HRVATSKI RADIO</item>
      <item>SVETISLAV DŽALE</item>
      <item>STANKA KULAŠ</item>
      <item>DAVORKA BLAŽEVIĆ</item>
      <item>JADRANKA KLISOVIĆ</item>
      <item>POREZNA UPRAVA, Marija Lončar, dipl.iur.</item>
      <item>ŽDO U ŠIBENIKU, Građansko-upravni odjel -  Igranka Šumera, zamjenik ŽDO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izvorni_sadrzaj>
    <derivirana_varijabla naziv="DomainObject.Predmet.OstaliListNazivFormated_1">
      <item>ANĐELKA LEMAC</item>
      <item>VINKA NIKOLIĆ</item>
      <item>JADRANKA KOŠARIĆ</item>
      <item>SLAVENKA KRNIĆ</item>
      <item>ANTE BAGIĆ</item>
      <item>Josipa Petrina, za HRVATSKI RADIO</item>
      <item>SVETISLAV DŽALE</item>
      <item>STANKA KULAŠ</item>
      <item>DAVORKA BLAŽEVIĆ</item>
      <item>JADRANKA KLISOVIĆ</item>
      <item>POREZNA UPRAVA, Marija Lončar, dipl.iur.</item>
      <item>ŽDO U ŠIBENIKU, Građansko-upravni odjel -  Igranka Šumera, zamjenik ŽDO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derivirana_varijabla>
  </DomainObject.Predmet.OstaliListNazivFormated>
  <DomainObject.Predmet.OstaliListNazivFormatedOIB>
    <izvorni_sadrzaj>
      <item>ANĐELKA LEMAC</item>
      <item>VINKA NIKOLIĆ</item>
      <item>JADRANKA KOŠARIĆ</item>
      <item>SLAVENKA KRNIĆ</item>
      <item>ANTE BAGIĆ</item>
      <item>Josipa Petrina, za HRVATSKI RADIO</item>
      <item>SVETISLAV DŽALE</item>
      <item>STANKA KULAŠ</item>
      <item>DAVORKA BLAŽEVIĆ</item>
      <item>JADRANKA KLISOVIĆ</item>
      <item>POREZNA UPRAVA, Marija Lončar, dipl.iur., OIB 18683136487</item>
      <item>ŽDO U ŠIBENIKU, Građansko-upravni odjel -  Igranka Šumera, zamjenik ŽDO, OIB 62915793914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Građansko-upr.odjel, OIB 62915793914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</item>
      <item>SAVEZ SAMOSTALNIH SINDIKATA, Županijski ured Zadar, OIB 85167032587</item>
      <item>Ivan Rude, OIB 47128883453</item>
    </izvorni_sadrzaj>
    <derivirana_varijabla naziv="DomainObject.Predmet.OstaliListNazivFormatedOIB_1">
      <item>ANĐELKA LEMAC</item>
      <item>VINKA NIKOLIĆ</item>
      <item>JADRANKA KOŠARIĆ</item>
      <item>SLAVENKA KRNIĆ</item>
      <item>ANTE BAGIĆ</item>
      <item>Josipa Petrina, za HRVATSKI RADIO</item>
      <item>SVETISLAV DŽALE</item>
      <item>STANKA KULAŠ</item>
      <item>DAVORKA BLAŽEVIĆ</item>
      <item>JADRANKA KLISOVIĆ</item>
      <item>POREZNA UPRAVA, Marija Lončar, dipl.iur., OIB 18683136487</item>
      <item>ŽDO U ŠIBENIKU, Građansko-upravni odjel -  Igranka Šumera, zamjenik ŽDO, OIB 62915793914</item>
      <item>MARTA KOTUR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Građansko-upr.odjel, OIB 62915793914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</item>
      <item>SAVEZ SAMOSTALNIH SINDIKATA, Županijski ured Zadar, OIB 85167032587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St-32/2011-671</izvorni_sadrzaj>
    <derivirana_varijabla naziv="DomainObject.PoslovniBrojDokumenta_1">St-32/2011-671</derivirana_varijabla>
  </DomainObject.PoslovniBrojDokumenta>
  <DomainObject.Predmet.StrankaIDrugi>
    <izvorni_sadrzaj>SINDIKAT TOKG,ZAGREB</izvorni_sadrzaj>
    <derivirana_varijabla naziv="DomainObject.Predmet.StrankaIDrugi_1">SINDIKAT TOKG,ZAGREB</derivirana_varijabla>
  </DomainObject.Predmet.StrankaIDrugi>
  <DomainObject.Predmet.ProtustrankaIDrugi>
    <izvorni_sadrzaj>REVIJA modna konfekcija d.d., u stečaju</izvorni_sadrzaj>
    <derivirana_varijabla naziv="DomainObject.Predmet.ProtustrankaIDrugi_1">REVIJA modna konfekcija d.d., u stečaju</derivirana_varijabla>
  </DomainObject.Predmet.ProtustrankaIDrugi>
  <DomainObject.Predmet.StrankaIDrugiAdressOIB>
    <izvorni_sadrzaj>SINDIKAT TOKG,ZAGREB, OIB 14273924910, 10000 Zagreb</izvorni_sadrzaj>
    <derivirana_varijabla naziv="DomainObject.Predmet.StrankaIDrugiAdressOIB_1">SINDIKAT TOKG,ZAGREB, OIB 14273924910, 10000 Zagreb</derivirana_varijabla>
  </DomainObject.Predmet.StrankaIDrugiAdressOIB>
  <DomainObject.Predmet.ProtustrankaIDrugiAdressOIB>
    <izvorni_sadrzaj>REVIJA modna konfekcija d.d., u stečaju, OIB 91320900976, Kralja Zvonimira 247, 22000 Šibenik</izvorni_sadrzaj>
    <derivirana_varijabla naziv="DomainObject.Predmet.ProtustrankaIDrugiAdressOIB_1">REVIJA modna konfekcija d.d., u stečaju, OIB 91320900976, Kralja Zvonimira 247,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ANĐELKA LEMAC</item>
      <item>VINKA NIKOLIĆ</item>
      <item>JADRANKA KOŠARIĆ</item>
      <item>SLAVENKA KRNIĆ</item>
      <item>SINDIKAT TOKG,ZAGREB</item>
      <item>ANTE BAGIĆ</item>
      <item>Josipa Petrina, za HRVATSKI RADIO</item>
      <item>SVETISLAV DŽALE</item>
      <item>STANKA KULAŠ</item>
      <item>DAVORKA BLAŽEVIĆ</item>
      <item>JADRANKA KLISOVIĆ</item>
      <item>POREZNA UPRAVA, Marija Lončar, dipl.iur.</item>
      <item>ŽDO U ŠIBENIKU, Građansko-upravni odjel -  Igranka Šumera, zamjenik ŽDO</item>
      <item>MARTA KOTUR</item>
      <item>REVIJA modna konfekcija d.d., u stečaju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izvorni_sadrzaj>
    <derivirana_varijabla naziv="DomainObject.Predmet.SudioniciListNaziv_1">
      <item>ANĐELKA LEMAC</item>
      <item>VINKA NIKOLIĆ</item>
      <item>JADRANKA KOŠARIĆ</item>
      <item>SLAVENKA KRNIĆ</item>
      <item>SINDIKAT TOKG,ZAGREB</item>
      <item>ANTE BAGIĆ</item>
      <item>Josipa Petrina, za HRVATSKI RADIO</item>
      <item>SVETISLAV DŽALE</item>
      <item>STANKA KULAŠ</item>
      <item>DAVORKA BLAŽEVIĆ</item>
      <item>JADRANKA KLISOVIĆ</item>
      <item>POREZNA UPRAVA, Marija Lončar, dipl.iur.</item>
      <item>ŽDO U ŠIBENIKU, Građansko-upravni odjel -  Igranka Šumera, zamjenik ŽDO</item>
      <item>MARTA KOTUR</item>
      <item>REVIJA modna konfekcija d.d., u stečaju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derivirana_varijabla>
  </DomainObject.Predmet.SudioniciListNaziv>
  <DomainObject.Predmet.SudioniciListAdressOIB>
    <izvorni_sadrzaj>
      <item>ANĐELKA LEMAC</item>
      <item>VINKA NIKOLIĆ</item>
      <item>JADRANKA KOŠARIĆ</item>
      <item>SLAVENKA KRNIĆ</item>
      <item>SINDIKAT TOKG,ZAGREB, OIB 14273924910, 10000 Zagreb</item>
      <item>ANTE BAGIĆ</item>
      <item>Josipa Petrina, za HRVATSKI RADIO</item>
      <item>SVETISLAV DŽALE, PETRA GRUBIŠIĆA 6,22000 Šibenik</item>
      <item>STANKA KULAŠ</item>
      <item>DAVORKA BLAŽEVIĆ</item>
      <item>JADRANKA KLISOVIĆ</item>
      <item>POREZNA UPRAVA, Marija Lončar, dipl.iur., OIB 18683136487, 22000 Šibenik</item>
      <item>ŽDO U ŠIBENIKU, Građansko-upravni odjel -  Igranka Šumera, zamjenik ŽDO, OIB 62915793914, Petra Grubišića 3,22000 Šibenik</item>
      <item>MARTA KOTUR</item>
      <item>REVIJA modna konfekcija d.d., u stečaju, OIB 91320900976, Kralja Zvonimira 247,22000 Šibenik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KNEŽEVIĆ, Triglavska 4,22000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4,22000 Šibenik</item>
      <item>HERMIONA KOPAS</item>
      <item>BURAZER IVANKA</item>
      <item>IGRANKA ŠUMERA, zamj. ŽDO U ŠIBENIKU, Građansko-upr.odjel, OIB 62915793914, P. Grubišića 3,22000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84682050680, Martićeva 31c,10000 Zagreb</item>
      <item>SAVEZ SAMOSTALNIH SINDIKATA, Županijski ured Zadar, OIB 85167032587, C.F. Bianchija 2,23000 Zadar</item>
      <item>Ivan Rude, OIB 47128883453, S.Radića 6/II,22000 Šibenik</item>
    </izvorni_sadrzaj>
    <derivirana_varijabla naziv="DomainObject.Predmet.SudioniciListAdressOIB_1">
      <item>ANĐELKA LEMAC</item>
      <item>VINKA NIKOLIĆ</item>
      <item>JADRANKA KOŠARIĆ</item>
      <item>SLAVENKA KRNIĆ</item>
      <item>SINDIKAT TOKG,ZAGREB, OIB 14273924910, 10000 Zagreb</item>
      <item>ANTE BAGIĆ</item>
      <item>Josipa Petrina, za HRVATSKI RADIO</item>
      <item>SVETISLAV DŽALE, PETRA GRUBIŠIĆA 6,22000 Šibenik</item>
      <item>STANKA KULAŠ</item>
      <item>DAVORKA BLAŽEVIĆ</item>
      <item>JADRANKA KLISOVIĆ</item>
      <item>POREZNA UPRAVA, Marija Lončar, dipl.iur., OIB 18683136487, 22000 Šibenik</item>
      <item>ŽDO U ŠIBENIKU, Građansko-upravni odjel -  Igranka Šumera, zamjenik ŽDO, OIB 62915793914, Petra Grubišića 3,22000 Šibenik</item>
      <item>MARTA KOTUR</item>
      <item>REVIJA modna konfekcija d.d., u stečaju, OIB 91320900976, Kralja Zvonimira 247,22000 Šibenik</item>
      <item>KSENIJA JURKOVIĆ</item>
      <item>SANJA JURIŠIĆ</item>
      <item>RUŽICA KOŠTAN</item>
      <item>JADRANKA BOLANČA</item>
      <item>DRAGICA FRIGANOVIĆ</item>
      <item>ANTONIJA MRŠA</item>
      <item>MARIJA BANIĆ</item>
      <item>MLADEN KNEŽEVIĆ, Triglavska 4,22000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4,22000 Šibenik</item>
      <item>HERMIONA KOPAS</item>
      <item>BURAZER IVANKA</item>
      <item>IGRANKA ŠUMERA, zamj. ŽDO U ŠIBENIKU, Građansko-upr.odjel, OIB 62915793914, P. Grubišića 3,22000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84682050680, Martićeva 31c,10000 Zagreb</item>
      <item>SAVEZ SAMOSTALNIH SINDIKATA, Županijski ured Zadar, OIB 85167032587, C.F. Bianchija 2,23000 Zadar</item>
      <item>Ivan Rude, OIB 47128883453, S.Radića 6/II,22000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55F3C-2D59-4FD6-8808-2CAA7F440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65</properties:Words>
  <properties:Characters>319</properties:Characters>
  <properties:Lines>31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Marija Jurković</cp:lastModifiedBy>
  <dcterms:modified xmlns:xsi="http://www.w3.org/2001/XMLSchema-instance" xsi:type="dcterms:W3CDTF">2018-04-09T13:10:00Z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St-32/2011-671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