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3f39" w14:paraId="fca3f39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89389C">
        <w:t>2687</w:t>
      </w:r>
      <w:r w:rsidR="005C4B12">
        <w:t>/16-</w:t>
      </w:r>
      <w:r w:rsidR="000751D2">
        <w:t>12</w:t>
      </w:r>
      <w:r>
        <w:t xml:space="preserve">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89389C" w:rsidRPr="00B131E2">
        <w:t>VALBO-PROM društvo s ograničenom odgovornošću za t</w:t>
      </w:r>
      <w:r w:rsidR="0089389C">
        <w:t>rgovinu i usluge, OIB:</w:t>
      </w:r>
      <w:r w:rsidR="0089389C" w:rsidRPr="00B131E2">
        <w:t>41403621473, Zagreb (Grad Zagreb), Vile Velebita 11/A</w:t>
      </w:r>
      <w:r w:rsidR="0089389C" w:rsidRPr="00CF1104">
        <w:t>,</w:t>
      </w:r>
      <w:r w:rsidR="001E249F">
        <w:t xml:space="preserve">, </w:t>
      </w:r>
      <w:r w:rsidR="002750A7">
        <w:t xml:space="preserve">dana </w:t>
      </w:r>
      <w:r w:rsidR="001E249F">
        <w:t>28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89389C" w:rsidRPr="00B131E2">
        <w:t>VALBO-PROM društvo s ograničenom odgovornošću za t</w:t>
      </w:r>
      <w:r w:rsidR="0089389C">
        <w:t>rgovinu i usluge, OIB:</w:t>
      </w:r>
      <w:r w:rsidR="0089389C" w:rsidRPr="00B131E2">
        <w:t>41403621473, Zagreb (Grad Zagreb), Vile Velebita 11/A</w:t>
      </w:r>
      <w:r w:rsidR="009D58C4">
        <w:t xml:space="preserve">,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89389C">
        <w:t>2687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89389C" w:rsidP="0089389C" w:rsidR="0089389C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VALBO-PROM društvo s ograničenom odgovornošću za trgovinu i usluge, OIB: 41403621473, Zagreb (Grad Zagreb), Vile Velebita 11/A.</w:t>
      </w:r>
    </w:p>
    <w:p w:rsidRDefault="0089389C" w:rsidP="0089389C" w:rsidR="0089389C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89389C" w:rsidP="0089389C" w:rsidR="0089389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89389C" w:rsidP="0089389C" w:rsidR="0089389C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89389C" w:rsidP="0089389C" w:rsidR="0089389C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173</w:t>
      </w:r>
      <w:r w:rsidRPr="00E974B3">
        <w:t xml:space="preserve"> dana, u ukupnom iznosu od </w:t>
      </w:r>
      <w:r>
        <w:t>90.085,69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9389C" w:rsidP="0089389C" w:rsidR="0089389C" w:rsidRPr="000A7817">
      <w:pPr>
        <w:ind w:firstLine="709"/>
        <w:jc w:val="both"/>
      </w:pPr>
    </w:p>
    <w:p w:rsidRDefault="0089389C" w:rsidP="0089389C" w:rsidR="0089389C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>
      <w:pPr>
        <w:pStyle w:val="Tijeloteksta"/>
        <w:ind w:firstLine="708"/>
      </w:pPr>
    </w:p>
    <w:p w:rsidRDefault="00C5617A" w:rsidP="0089389C" w:rsidR="0089389C">
      <w:pPr>
        <w:pStyle w:val="Tijeloteksta"/>
        <w:ind w:firstLine="708"/>
      </w:pPr>
      <w:r>
        <w:t xml:space="preserve">Sud je rješenjem od </w:t>
      </w:r>
      <w:r w:rsidR="0089389C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5B63BF">
        <w:t xml:space="preserve">Zakonski zastupnik dužnika uredno pozvan na ročište nije pristupio, </w:t>
      </w:r>
      <w:r w:rsidR="0089389C">
        <w:t>isto tako nije dostavio ni pisano očitovanje za ročište.</w:t>
      </w:r>
    </w:p>
    <w:p w:rsidRDefault="001E249F" w:rsidP="005B63BF" w:rsidR="001E249F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89389C">
        <w:t>17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2F0131" w:rsidP="00C5617A" w:rsidR="002F0131">
      <w:pPr>
        <w:jc w:val="both"/>
      </w:pPr>
    </w:p>
    <w:p w:rsidRDefault="005B63BF" w:rsidP="00C5617A" w:rsidR="005B63BF">
      <w:pPr>
        <w:jc w:val="both"/>
      </w:pPr>
    </w:p>
    <w:p w:rsidRDefault="005B63BF" w:rsidP="00C5617A" w:rsidR="005B63BF">
      <w:pPr>
        <w:jc w:val="both"/>
      </w:pPr>
    </w:p>
    <w:p w:rsidRDefault="001E249F" w:rsidP="00C5617A" w:rsidR="001E249F">
      <w:pPr>
        <w:jc w:val="both"/>
      </w:pPr>
    </w:p>
    <w:p w:rsidRDefault="001E249F" w:rsidP="00C5617A" w:rsidR="001E249F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89389C">
        <w:t>28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0751D2">
        <w:t xml:space="preserve">  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9A757D">
        <w:t>, v.r.</w:t>
      </w:r>
      <w:r>
        <w:t xml:space="preserve"> </w:t>
      </w:r>
    </w:p>
    <w:p w:rsidRDefault="000751D2" w:rsidP="00C5617A" w:rsidR="000751D2"/>
    <w:p w:rsidRDefault="000751D2" w:rsidP="00C5617A" w:rsidR="000751D2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9A757D" w:rsidP="000D5F6E" w:rsidR="009A757D" w:rsidRPr="00AB60C9">
      <w:pPr>
        <w:jc w:val="both"/>
      </w:pPr>
    </w:p>
    <w:p w:rsidRDefault="009A757D" w:rsidP="00DE2D2A" w:rsidR="009A757D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9A757D" w:rsidP="00DE2D2A" w:rsidR="009A757D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 w:rsidRPr="009A757D">
      <w:pPr>
        <w:rPr>
          <w:color w:val="FFFFFF"/>
        </w:rPr>
      </w:pPr>
    </w:p>
    <w:p w:rsidRDefault="007D0292" w:rsidR="00E33188" w:rsidRPr="009A757D">
      <w:pPr>
        <w:rPr>
          <w:color w:val="FFFFFF"/>
        </w:rPr>
      </w:pPr>
      <w:r w:rsidRPr="009A757D">
        <w:rPr>
          <w:color w:val="FFFFFF"/>
        </w:rPr>
        <w:t>DNA:</w:t>
      </w:r>
    </w:p>
    <w:p w:rsidRDefault="007D0292" w:rsidR="007D0292" w:rsidRPr="009A757D">
      <w:pPr>
        <w:rPr>
          <w:color w:val="FFFFFF"/>
        </w:rPr>
      </w:pPr>
      <w:r w:rsidRPr="009A757D">
        <w:rPr>
          <w:color w:val="FFFFFF"/>
        </w:rPr>
        <w:t>E-oglasna ploča</w:t>
      </w:r>
      <w:bookmarkStart w:name="_GoBack" w:id="0"/>
      <w:bookmarkEnd w:id="0"/>
    </w:p>
    <w:sectPr w:rsidSect="005C4B12" w:rsidR="007D0292" w:rsidRPr="009A757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28F" w:rsidP="007D0292" w:rsidR="00E1528F">
      <w:r>
        <w:separator/>
      </w:r>
    </w:p>
  </w:endnote>
  <w:endnote w:id="0" w:type="continuationSeparator">
    <w:p w:rsidRDefault="00E1528F" w:rsidP="007D0292" w:rsidR="00E15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28F" w:rsidP="007D0292" w:rsidR="00E1528F">
      <w:r>
        <w:separator/>
      </w:r>
    </w:p>
  </w:footnote>
  <w:footnote w:id="0" w:type="continuationSeparator">
    <w:p w:rsidRDefault="00E1528F" w:rsidP="007D0292" w:rsidR="00E15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57D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89389C">
      <w:t>2687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751D2"/>
    <w:rsid w:val="000B7435"/>
    <w:rsid w:val="000F41C9"/>
    <w:rsid w:val="00143F17"/>
    <w:rsid w:val="001A25D6"/>
    <w:rsid w:val="001D62E1"/>
    <w:rsid w:val="001E249F"/>
    <w:rsid w:val="00243C31"/>
    <w:rsid w:val="00267D5F"/>
    <w:rsid w:val="002750A7"/>
    <w:rsid w:val="002F0131"/>
    <w:rsid w:val="00303E2C"/>
    <w:rsid w:val="00456987"/>
    <w:rsid w:val="00555423"/>
    <w:rsid w:val="005B63BF"/>
    <w:rsid w:val="005C4B12"/>
    <w:rsid w:val="007D0292"/>
    <w:rsid w:val="007D65B9"/>
    <w:rsid w:val="008710F7"/>
    <w:rsid w:val="0089389C"/>
    <w:rsid w:val="008E360F"/>
    <w:rsid w:val="009A757D"/>
    <w:rsid w:val="009D58C4"/>
    <w:rsid w:val="00A7670D"/>
    <w:rsid w:val="00AF5EC6"/>
    <w:rsid w:val="00BE3772"/>
    <w:rsid w:val="00C5617A"/>
    <w:rsid w:val="00D4179B"/>
    <w:rsid w:val="00D824B0"/>
    <w:rsid w:val="00E1528F"/>
    <w:rsid w:val="00E33188"/>
    <w:rsid w:val="00FA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0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20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0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0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0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0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20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07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0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0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St-2687/2016-12</izvorni_sadrzaj>
    <derivirana_varijabla naziv="DomainObject.Oznaka_1">St-2687/2016-12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St-2687/2016</izvorni_sadrzaj>
    <derivirana_varijabla naziv="DomainObject.Predmet.OznakaBroj_1">St-2687/2016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VALBO-PROM d.o.o. zastupanog po punomoćniku Božidar Tunjić</izvorni_sadrzaj>
    <derivirana_varijabla naziv="DomainObject.Predmet.ProtustrankaFormated_1">  VALBO-PROM d.o.o. zastupanog po punomoćniku Božidar Tunjić</derivirana_varijabla>
  </DomainObject.Predmet.ProtustrankaFormated>
  <DomainObject.Predmet.ProtustrankaFormatedOIB>
    <izvorni_sadrzaj>  VALBO-PROM d.o.o., OIB 41403621473 zastupanog po punomoćniku Božidar Tunjić</izvorni_sadrzaj>
    <derivirana_varijabla naziv="DomainObject.Predmet.ProtustrankaFormatedOIB_1">  VALBO-PROM d.o.o., OIB 41403621473 zastupanog po punomoćniku Božidar Tunjić</derivirana_varijabla>
  </DomainObject.Predmet.ProtustrankaFormatedOIB>
  <DomainObject.Predmet.ProtustrankaFormatedWithAdress>
    <izvorni_sadrzaj> VALBO-PROM d.o.o., Vile Velebita 11/A, 10000 Zagreb zastupanog po punomoćniku Božidar Tunjić</izvorni_sadrzaj>
    <derivirana_varijabla naziv="DomainObject.Predmet.ProtustrankaFormatedWithAdress_1"> VALBO-PROM d.o.o., Vile Velebita 11/A, 10000 Zagreb zastupanog po punomoćniku Božidar Tunjić</derivirana_varijabla>
  </DomainObject.Predmet.ProtustrankaFormatedWithAdress>
  <DomainObject.Predmet.ProtustrankaFormatedWithAdressOIB>
    <izvorni_sadrzaj> VALBO-PROM d.o.o., OIB 41403621473, Vile Velebita 11/A, 10000 Zagreb zastupanog po punomoćniku Božidar Tunjić</izvorni_sadrzaj>
    <derivirana_varijabla naziv="DomainObject.Predmet.ProtustrankaFormatedWithAdressOIB_1"> VALBO-PROM d.o.o., OIB 41403621473, Vile Velebita 11/A, 10000 Zagreb zastupanog po punomoćniku Božidar Tunjić</derivirana_varijabla>
  </DomainObject.Predmet.ProtustrankaFormatedWithAdressOIB>
  <DomainObject.Predmet.ProtustrankaWithAdress>
    <izvorni_sadrzaj>VALBO-PROM d.o.o. Vile Velebita 11/A, 10000 Zagreb</izvorni_sadrzaj>
    <derivirana_varijabla naziv="DomainObject.Predmet.ProtustrankaWithAdress_1">VALBO-PROM d.o.o. Vile Velebita 11/A, 10000 Zagreb</derivirana_varijabla>
  </DomainObject.Predmet.ProtustrankaWithAdress>
  <DomainObject.Predmet.ProtustrankaWithAdressOIB>
    <izvorni_sadrzaj>VALBO-PROM d.o.o., OIB 41403621473, Vile Velebita 11/A, 10000 Zagreb</izvorni_sadrzaj>
    <derivirana_varijabla naziv="DomainObject.Predmet.ProtustrankaWithAdressOIB_1">VALBO-PROM d.o.o., OIB 41403621473, Vile Velebita 11/A, 10000 Zagreb</derivirana_varijabla>
  </DomainObject.Predmet.ProtustrankaWithAdressOIB>
  <DomainObject.Predmet.ProtustrankaNazivFormated>
    <izvorni_sadrzaj>VALBO-PROM d.o.o.</izvorni_sadrzaj>
    <derivirana_varijabla naziv="DomainObject.Predmet.ProtustrankaNazivFormated_1">VALBO-PROM d.o.o.</derivirana_varijabla>
  </DomainObject.Predmet.ProtustrankaNazivFormated>
  <DomainObject.Predmet.ProtustrankaNazivFormatedOIB>
    <izvorni_sadrzaj>VALBO-PROM d.o.o., OIB 41403621473</izvorni_sadrzaj>
    <derivirana_varijabla naziv="DomainObject.Predmet.ProtustrankaNazivFormatedOIB_1">VALBO-PROM d.o.o., OIB 41403621473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VALBO-PROM d.o.o. zastupanog po punomoćniku Božidar Tunjić</item>
    </izvorni_sadrzaj>
    <derivirana_varijabla naziv="DomainObject.Predmet.ProtuStrankaListFormated_1">
      <item>VALBO-PROM d.o.o. zastupanog po punomoćniku Božidar Tunjić</item>
    </derivirana_varijabla>
  </DomainObject.Predmet.ProtuStrankaListFormated>
  <DomainObject.Predmet.ProtuStrankaListFormatedOIB>
    <izvorni_sadrzaj>
      <item>VALBO-PROM d.o.o., OIB 41403621473 zastupanog po punomoćniku Božidar Tunjić</item>
    </izvorni_sadrzaj>
    <derivirana_varijabla naziv="DomainObject.Predmet.ProtuStrankaListFormatedOIB_1">
      <item>VALBO-PROM d.o.o., OIB 41403621473 zastupanog po punomoćniku Božidar Tunjić</item>
    </derivirana_varijabla>
  </DomainObject.Predmet.ProtuStrankaListFormatedOIB>
  <DomainObject.Predmet.ProtuStrankaListFormatedWithAdress>
    <izvorni_sadrzaj>
      <item>VALBO-PROM d.o.o., Vile Velebita 11/A, 10000 Zagreb zastupanog po punomoćniku Božidar Tunjić</item>
    </izvorni_sadrzaj>
    <derivirana_varijabla naziv="DomainObject.Predmet.ProtuStrankaListFormatedWithAdress_1">
      <item>VALBO-PROM d.o.o., Vile Velebita 11/A, 10000 Zagreb zastupanog po punomoćniku Božidar Tunjić</item>
    </derivirana_varijabla>
  </DomainObject.Predmet.ProtuStrankaListFormatedWithAdress>
  <DomainObject.Predmet.ProtuStrankaListFormatedWithAdressOIB>
    <izvorni_sadrzaj>
      <item>VALBO-PROM d.o.o., OIB 41403621473, Vile Velebita 11/A, 10000 Zagreb zastupanog po punomoćniku Božidar Tunjić</item>
    </izvorni_sadrzaj>
    <derivirana_varijabla naziv="DomainObject.Predmet.ProtuStrankaListFormatedWithAdressOIB_1">
      <item>VALBO-PROM d.o.o., OIB 41403621473, Vile Velebita 11/A, 10000 Zagreb zastupanog po punomoćniku Božidar Tunjić</item>
    </derivirana_varijabla>
  </DomainObject.Predmet.ProtuStrankaListFormatedWithAdressOIB>
  <DomainObject.Predmet.ProtuStrankaListNazivFormated>
    <izvorni_sadrzaj>
      <item>VALBO-PROM d.o.o.</item>
    </izvorni_sadrzaj>
    <derivirana_varijabla naziv="DomainObject.Predmet.ProtuStrankaListNazivFormated_1">
      <item>VALBO-PROM d.o.o.</item>
    </derivirana_varijabla>
  </DomainObject.Predmet.ProtuStrankaListNazivFormated>
  <DomainObject.Predmet.ProtuStrankaListNazivFormatedOIB>
    <izvorni_sadrzaj>
      <item>VALBO-PROM d.o.o., OIB 41403621473</item>
    </izvorni_sadrzaj>
    <derivirana_varijabla naziv="DomainObject.Predmet.ProtuStrankaListNazivFormatedOIB_1">
      <item>VALBO-PROM d.o.o., OIB 41403621473</item>
    </derivirana_varijabla>
  </DomainObject.Predmet.ProtuStrankaListNazivFormatedOIB>
  <DomainObject.Predmet.OstaliListFormated>
    <izvorni_sadrzaj>
      <item>Božidar Tunjić punomoćnik sudionika u postupku VALBO-PROM d.o.o.</item>
    </izvorni_sadrzaj>
    <derivirana_varijabla naziv="DomainObject.Predmet.OstaliListFormated_1">
      <item>Božidar Tunjić punomoćnik sudionika u postupku VALBO-PROM d.o.o.</item>
    </derivirana_varijabla>
  </DomainObject.Predmet.OstaliListFormated>
  <DomainObject.Predmet.OstaliListFormatedOIB>
    <izvorni_sadrzaj>
      <item>Božidar Tunjić, OIB 69355910236 punomoćnik sudionika u postupku VALBO-PROM d.o.o.</item>
    </izvorni_sadrzaj>
    <derivirana_varijabla naziv="DomainObject.Predmet.OstaliListFormatedOIB_1">
      <item>Božidar Tunjić, OIB 69355910236 punomoćnik sudionika u postupku VALBO-PROM d.o.o.</item>
    </derivirana_varijabla>
  </DomainObject.Predmet.OstaliListFormatedOIB>
  <DomainObject.Predmet.OstaliListFormatedWithAdress>
    <izvorni_sadrzaj>
      <item>Božidar Tunjić, Ulica Vile Velebita 11 A, 10000 Zagreb punomoćnik sudionika u postupku VALBO-PROM d.o.o.</item>
    </izvorni_sadrzaj>
    <derivirana_varijabla naziv="DomainObject.Predmet.OstaliListFormatedWithAdress_1">
      <item>Božidar Tunjić, Ulica Vile Velebita 11 A, 10000 Zagreb punomoćnik sudionika u postupku VALBO-PROM d.o.o.</item>
    </derivirana_varijabla>
  </DomainObject.Predmet.OstaliListFormatedWithAdress>
  <DomainObject.Predmet.OstaliListFormatedWithAdressOIB>
    <izvorni_sadrzaj>
      <item>Božidar Tunjić, OIB 69355910236, Ulica Vile Velebita 11 A, 10000 Zagreb punomoćnik sudionika u postupku VALBO-PROM d.o.o.</item>
    </izvorni_sadrzaj>
    <derivirana_varijabla naziv="DomainObject.Predmet.OstaliListFormatedWithAdressOIB_1">
      <item>Božidar Tunjić, OIB 69355910236, Ulica Vile Velebita 11 A, 10000 Zagreb punomoćnik sudionika u postupku VALBO-PROM d.o.o.</item>
    </derivirana_varijabla>
  </DomainObject.Predmet.OstaliListFormatedWithAdressOIB>
  <DomainObject.Predmet.OstaliListNazivFormated>
    <izvorni_sadrzaj>
      <item>Božidar Tunjić</item>
    </izvorni_sadrzaj>
    <derivirana_varijabla naziv="DomainObject.Predmet.OstaliListNazivFormated_1">
      <item>Božidar Tunjić</item>
    </derivirana_varijabla>
  </DomainObject.Predmet.OstaliListNazivFormated>
  <DomainObject.Predmet.OstaliListNazivFormatedOIB>
    <izvorni_sadrzaj>
      <item>Božidar Tunjić, OIB 69355910236</item>
    </izvorni_sadrzaj>
    <derivirana_varijabla naziv="DomainObject.Predmet.OstaliListNazivFormatedOIB_1">
      <item>Božidar Tunjić, OIB 69355910236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St-2687/2016-12</izvorni_sadrzaj>
    <derivirana_varijabla naziv="DomainObject.PoslovniBrojDokumenta_1">St-2687/2016-12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VALBO-PROM d.o.o.</izvorni_sadrzaj>
    <derivirana_varijabla naziv="DomainObject.Predmet.ProtustrankaIDrugi_1">VALBO-PROM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VALBO-PROM d.o.o., OIB 41403621473, Vile Velebita 11/A, 10000 Zagreb</izvorni_sadrzaj>
    <derivirana_varijabla naziv="DomainObject.Predmet.ProtustrankaIDrugiAdressOIB_1">VALBO-PROM d.o.o., OIB 41403621473, Vile Velebita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VALBO-PROM d.o.o.</item>
      <item>Božidar Tunjić</item>
    </izvorni_sadrzaj>
    <derivirana_varijabla naziv="DomainObject.Predmet.SudioniciListNaziv_1">
      <item>FINA Regionalni centar Zagreb</item>
      <item>VALBO-PROM d.o.o.</item>
      <item>Božidar Tunjić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VALBO-PROM d.o.o., OIB 41403621473, Vile Velebita 11/A,10000 Zagreb</item>
      <item>Božidar Tunjić, OIB 69355910236, Ulica Vile Velebita 11 A,10000 Zagreb</item>
    </izvorni_sadrzaj>
    <derivirana_varijabla naziv="DomainObject.Predmet.SudioniciListAdressOIB_1">
      <item>FINA Regionalni centar Zagreb, OIB 85821130368, Trg svibanjskih žrtava 1995. 1,10000 Zagreb</item>
      <item>VALBO-PROM d.o.o., OIB 41403621473, Vile Velebita 11/A,10000 Zagreb</item>
      <item>Božidar Tunjić, OIB 69355910236, Ulica Vile Velebita 11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41403621473</item>
      <item>, OIB 69355910236</item>
    </izvorni_sadrzaj>
    <derivirana_varijabla naziv="DomainObject.Predmet.SudioniciListNazivOIB_1">
      <item>, OIB 85821130368</item>
      <item>, OIB 41403621473</item>
      <item>, OIB 69355910236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5224</properties:Characters>
  <properties:Lines>118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2017-06-28T11:14:00Z</dcterms:created>
  <dc:creator>Valentina Kranjčić</dc:creator>
  <cp:lastModifiedBy>Valentina Kranjčić</cp:lastModifiedBy>
  <cp:lastPrinted>2017-06-28T11:18:00Z</cp:lastPrinted>
  <dcterms:modified xmlns:xsi="http://www.w3.org/2001/XMLSchema-instance" xsi:type="dcterms:W3CDTF">2017-06-28T11:20:00Z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St-2687/2016-12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