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e0d2" w14:paraId="31be0d2" w:rsidRDefault="00D25AB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716280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5AB3" w:rsidP="00D25AB3" w:rsidR="00D25AB3">
      <w:pPr>
        <w:spacing w:after="0"/>
        <w:jc w:val="both"/>
      </w:pPr>
      <w:r>
        <w:t xml:space="preserve">           Republika Hrvatska</w:t>
      </w:r>
    </w:p>
    <w:p w:rsidRDefault="00D25AB3" w:rsidP="00D25AB3" w:rsidR="00D25AB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25AB3" w:rsidP="00D25AB3" w:rsidR="00D25AB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25AB3">
        <w:rPr>
          <w:rFonts w:cs="Times New Roman" w:eastAsia="Times New Roman"/>
          <w:noProof/>
          <w:szCs w:val="20"/>
          <w:lang w:eastAsia="hr-HR"/>
        </w:rPr>
        <w:t>Poslovni broj: 5. St-377/2018-6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25AB3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ZVONAC d.o.o. za ugostiteljstvo, trgovinu, građevinarstvo i usluge, Sesvete, Đure Sudete 6, MBS: 080327001, OIB: 59730804364, 19. veljače 2019.</w:t>
      </w:r>
      <w:r w:rsidRPr="00D25AB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>Saziva se ročište</w:t>
      </w:r>
      <w:r w:rsidRPr="00D25AB3">
        <w:rPr>
          <w:rFonts w:cs="Times New Roman" w:eastAsia="Times New Roman"/>
          <w:b/>
          <w:szCs w:val="20"/>
          <w:lang w:eastAsia="hr-HR"/>
        </w:rPr>
        <w:t xml:space="preserve"> </w:t>
      </w:r>
      <w:r w:rsidRPr="00D25AB3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2. travnja 2019. u 9,30 sati u ovome sudu u Bjelovaru, Šetalište dr. </w:t>
      </w:r>
      <w:proofErr w:type="spellStart"/>
      <w:r w:rsidRPr="00D25AB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25AB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25AB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25AB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 xml:space="preserve">- zakonski zastupnik dužnika Jela </w:t>
      </w:r>
      <w:proofErr w:type="spellStart"/>
      <w:r w:rsidRPr="00D25AB3">
        <w:rPr>
          <w:rFonts w:cs="Times New Roman" w:eastAsia="Times New Roman"/>
          <w:szCs w:val="20"/>
          <w:lang w:eastAsia="hr-HR"/>
        </w:rPr>
        <w:t>Kušenić</w:t>
      </w:r>
      <w:proofErr w:type="spellEnd"/>
      <w:r w:rsidRPr="00D25AB3">
        <w:rPr>
          <w:rFonts w:cs="Times New Roman" w:eastAsia="Times New Roman"/>
          <w:szCs w:val="20"/>
          <w:lang w:eastAsia="hr-HR"/>
        </w:rPr>
        <w:t>.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>U Bjelovaru 19. veljače 2019.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 xml:space="preserve">       Sutkinja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25AB3" w:rsidP="00D25AB3" w:rsidR="00D25AB3" w:rsidRPr="00D25A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D25AB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25AB3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5AB3" w:rsidP="00D25AB3" w:rsidR="00D25AB3" w:rsidRPr="00D25A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AB3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St-377/2018-6</izvorni_sadrzaj>
    <derivirana_varijabla naziv="DomainObject.Oznaka_1">St-377/2018-6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ZVONAC d.o.o. zastupanog po punomoćniku Jela Kušenić</izvorni_sadrzaj>
    <derivirana_varijabla naziv="DomainObject.Predmet.ProtustrankaFormated_1">  ZVONAC d.o.o. zastupanog po punomoćniku Jela Kušenić</derivirana_varijabla>
  </DomainObject.Predmet.ProtustrankaFormated>
  <DomainObject.Predmet.ProtustrankaFormatedOIB>
    <izvorni_sadrzaj>  ZVONAC d.o.o., OIB 59730804364 zastupanog po punomoćniku Jela Kušenić</izvorni_sadrzaj>
    <derivirana_varijabla naziv="DomainObject.Predmet.ProtustrankaFormatedOIB_1">  ZVONAC d.o.o., OIB 59730804364 zastupanog po punomoćniku Jela Kušenić</derivirana_varijabla>
  </DomainObject.Predmet.ProtustrankaFormatedOIB>
  <DomainObject.Predmet.ProtustrankaFormatedWithAdress>
    <izvorni_sadrzaj> ZVONAC d.o.o., Đure Sudete 6, 10360 Sesvete zastupanog po punomoćniku Jela Kušenić</izvorni_sadrzaj>
    <derivirana_varijabla naziv="DomainObject.Predmet.ProtustrankaFormatedWithAdress_1"> ZVONAC d.o.o., Đure Sudete 6, 10360 Sesvete zastupanog po punomoćniku Jela Kušenić</derivirana_varijabla>
  </DomainObject.Predmet.ProtustrankaFormatedWithAdress>
  <DomainObject.Predmet.ProtustrankaFormatedWithAdressOIB>
    <izvorni_sadrzaj> ZVONAC d.o.o., OIB 59730804364, Đure Sudete 6, 10360 Sesvete zastupanog po punomoćniku Jela Kušenić</izvorni_sadrzaj>
    <derivirana_varijabla naziv="DomainObject.Predmet.ProtustrankaFormatedWithAdressOIB_1"> ZVONAC d.o.o., OIB 59730804364, Đure Sudete 6, 10360 Sesvete zastupanog po punomoćniku Jela Kušenić</derivirana_varijabla>
  </DomainObject.Predmet.ProtustrankaFormatedWithAdressOIB>
  <DomainObject.Predmet.ProtustrankaWithAdress>
    <izvorni_sadrzaj>ZVONAC d.o.o. Đure Sudete 6, 10360 Sesvete</izvorni_sadrzaj>
    <derivirana_varijabla naziv="DomainObject.Predmet.ProtustrankaWithAdress_1">ZVONAC d.o.o. Đure Sudete 6, 10360 Sesvete</derivirana_varijabla>
  </DomainObject.Predmet.ProtustrankaWithAdress>
  <DomainObject.Predmet.ProtustrankaWithAdressOIB>
    <izvorni_sadrzaj>ZVONAC d.o.o., OIB 59730804364, Đure Sudete 6, 10360 Sesvete</izvorni_sadrzaj>
    <derivirana_varijabla naziv="DomainObject.Predmet.ProtustrankaWithAdressOIB_1">ZVONAC d.o.o., OIB 59730804364, Đure Sudete 6, 10360 Sesvete</derivirana_varijabla>
  </DomainObject.Predmet.ProtustrankaWithAdressOIB>
  <DomainObject.Predmet.ProtustrankaNazivFormated>
    <izvorni_sadrzaj>ZVONAC d.o.o.</izvorni_sadrzaj>
    <derivirana_varijabla naziv="DomainObject.Predmet.ProtustrankaNazivFormated_1">ZVONAC d.o.o.</derivirana_varijabla>
  </DomainObject.Predmet.ProtustrankaNazivFormated>
  <DomainObject.Predmet.ProtustrankaNazivFormatedOIB>
    <izvorni_sadrzaj>ZVONAC d.o.o., OIB 59730804364</izvorni_sadrzaj>
    <derivirana_varijabla naziv="DomainObject.Predmet.ProtustrankaNazivFormatedOIB_1">ZVONAC d.o.o., OIB 59730804364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ZVONAC d.o.o. zastupanog po punomoćniku Jela Kušenić</item>
    </izvorni_sadrzaj>
    <derivirana_varijabla naziv="DomainObject.Predmet.ProtuStrankaListFormated_1">
      <item>ZVONAC d.o.o. zastupanog po punomoćniku Jela Kušenić</item>
    </derivirana_varijabla>
  </DomainObject.Predmet.ProtuStrankaListFormated>
  <DomainObject.Predmet.ProtuStrankaListFormatedOIB>
    <izvorni_sadrzaj>
      <item>ZVONAC d.o.o., OIB 59730804364 zastupanog po punomoćniku Jela Kušenić</item>
    </izvorni_sadrzaj>
    <derivirana_varijabla naziv="DomainObject.Predmet.ProtuStrankaListFormatedOIB_1">
      <item>ZVONAC d.o.o., OIB 59730804364 zastupanog po punomoćniku Jela Kušenić</item>
    </derivirana_varijabla>
  </DomainObject.Predmet.ProtuStrankaListFormatedOIB>
  <DomainObject.Predmet.ProtuStrankaListFormatedWithAdress>
    <izvorni_sadrzaj>
      <item>ZVONAC d.o.o., Đure Sudete 6, 10360 Sesvete zastupanog po punomoćniku Jela Kušenić</item>
    </izvorni_sadrzaj>
    <derivirana_varijabla naziv="DomainObject.Predmet.ProtuStrankaListFormatedWithAdress_1">
      <item>ZVONAC d.o.o., Đure Sudete 6, 10360 Sesvete zastupanog po punomoćniku Jela Kušenić</item>
    </derivirana_varijabla>
  </DomainObject.Predmet.ProtuStrankaListFormatedWithAdress>
  <DomainObject.Predmet.ProtuStrankaListFormatedWithAdressOIB>
    <izvorni_sadrzaj>
      <item>ZVONAC d.o.o., OIB 59730804364, Đure Sudete 6, 10360 Sesvete zastupanog po punomoćniku Jela Kušenić</item>
    </izvorni_sadrzaj>
    <derivirana_varijabla naziv="DomainObject.Predmet.ProtuStrankaListFormatedWithAdressOIB_1">
      <item>ZVONAC d.o.o., OIB 59730804364, Đure Sudete 6, 10360 Sesvete zastupanog po punomoćniku Jela Kušenić</item>
    </derivirana_varijabla>
  </DomainObject.Predmet.ProtuStrankaListFormatedWithAdressOIB>
  <DomainObject.Predmet.ProtuStrankaListNazivFormated>
    <izvorni_sadrzaj>
      <item>ZVONAC d.o.o.</item>
    </izvorni_sadrzaj>
    <derivirana_varijabla naziv="DomainObject.Predmet.ProtuStrankaListNazivFormated_1">
      <item>ZVONAC d.o.o.</item>
    </derivirana_varijabla>
  </DomainObject.Predmet.ProtuStrankaListNazivFormated>
  <DomainObject.Predmet.ProtuStrankaListNazivFormatedOIB>
    <izvorni_sadrzaj>
      <item>ZVONAC d.o.o., OIB 59730804364</item>
    </izvorni_sadrzaj>
    <derivirana_varijabla naziv="DomainObject.Predmet.ProtuStrankaListNazivFormatedOIB_1">
      <item>ZVONAC d.o.o., OIB 59730804364</item>
    </derivirana_varijabla>
  </DomainObject.Predmet.ProtuStrankaListNazivFormatedOIB>
  <DomainObject.Predmet.OstaliListFormated>
    <izvorni_sadrzaj>
      <item>Božidar Ivanić</item>
      <item>Jela Kušenić punomoćnik sudionika u postupku ZVONAC d.o.o.</item>
    </izvorni_sadrzaj>
    <derivirana_varijabla naziv="DomainObject.Predmet.OstaliListFormated_1">
      <item>Božidar Ivanić</item>
      <item>Jela Kušenić punomoćnik sudionika u postupku ZVONAC d.o.o.</item>
    </derivirana_varijabla>
  </DomainObject.Predmet.OstaliListFormated>
  <DomainObject.Predmet.OstaliListFormatedOIB>
    <izvorni_sadrzaj>
      <item>Božidar Ivanić, OIB 59658033782</item>
      <item>Jela Kušenić, OIB 69394262593 punomoćnik sudionika u postupku ZVONAC d.o.o.</item>
    </izvorni_sadrzaj>
    <derivirana_varijabla naziv="DomainObject.Predmet.OstaliListFormatedOIB_1">
      <item>Božidar Ivanić, OIB 59658033782</item>
      <item>Jela Kušenić, OIB 69394262593 punomoćnik sudionika u postupku ZVONAC d.o.o.</item>
    </derivirana_varijabla>
  </DomainObject.Predmet.OstaliListFormatedOIB>
  <DomainObject.Predmet.OstaliListFormatedWithAdress>
    <izvorni_sadrzaj>
      <item>Božidar Ivanić, Tinjanska 3B, 10000 Zagreb</item>
      <item>Jela Kušenić, Ulica Đure Sudete 6, 10360 Sesvete punomoćnik sudionika u postupku ZVONAC d.o.o.</item>
    </izvorni_sadrzaj>
    <derivirana_varijabla naziv="DomainObject.Predmet.OstaliListFormatedWithAdress_1">
      <item>Božidar Ivanić, Tinjanska 3B, 10000 Zagreb</item>
      <item>Jela Kušenić, Ulica Đure Sudete 6, 10360 Sesvete punomoćnik sudionika u postupku ZVONAC d.o.o.</item>
    </derivirana_varijabla>
  </DomainObject.Predmet.OstaliListFormatedWithAdress>
  <DomainObject.Predmet.OstaliListFormatedWithAdressOIB>
    <izvorni_sadrzaj>
      <item>Božidar Ivanić, OIB 59658033782, Tinjanska 3B, 10000 Zagreb</item>
      <item>Jela Kušenić, OIB 69394262593, Ulica Đure Sudete 6, 10360 Sesvete punomoćnik sudionika u postupku ZVONAC d.o.o.</item>
    </izvorni_sadrzaj>
    <derivirana_varijabla naziv="DomainObject.Predmet.OstaliListFormatedWithAdressOIB_1">
      <item>Božidar Ivanić, OIB 59658033782, Tinjanska 3B, 10000 Zagreb</item>
      <item>Jela Kušenić, OIB 69394262593, Ulica Đure Sudete 6, 10360 Sesvete punomoćnik sudionika u postupku ZVONAC d.o.o.</item>
    </derivirana_varijabla>
  </DomainObject.Predmet.OstaliListFormatedWithAdressOIB>
  <DomainObject.Predmet.OstaliListNazivFormated>
    <izvorni_sadrzaj>
      <item>Božidar Ivanić</item>
      <item>Jela Kušenić</item>
    </izvorni_sadrzaj>
    <derivirana_varijabla naziv="DomainObject.Predmet.OstaliListNazivFormated_1">
      <item>Božidar Ivanić</item>
      <item>Jela Kušenić</item>
    </derivirana_varijabla>
  </DomainObject.Predmet.OstaliListNazivFormated>
  <DomainObject.Predmet.OstaliListNazivFormatedOIB>
    <izvorni_sadrzaj>
      <item>Božidar Ivanić, OIB 59658033782</item>
      <item>Jela Kušenić, OIB 69394262593</item>
    </izvorni_sadrzaj>
    <derivirana_varijabla naziv="DomainObject.Predmet.OstaliListNazivFormatedOIB_1">
      <item>Božidar Ivanić, OIB 59658033782</item>
      <item>Jela Kušenić, OIB 69394262593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St-377/2018-6</izvorni_sadrzaj>
    <derivirana_varijabla naziv="DomainObject.PoslovniBrojDokumenta_1">St-377/2018-6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ZVONAC d.o.o.</izvorni_sadrzaj>
    <derivirana_varijabla naziv="DomainObject.Predmet.ProtustrankaIDrugi_1">ZVONAC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ZVONAC d.o.o., OIB 59730804364, Đure Sudete 6, 10360 Sesvete</izvorni_sadrzaj>
    <derivirana_varijabla naziv="DomainObject.Predmet.ProtustrankaIDrugiAdressOIB_1">ZVONAC d.o.o., OIB 59730804364, Đure Sudete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ZVONAC d.o.o.</item>
      <item>FINA Regionalni centar Zagreb</item>
      <item>Božidar Ivanić</item>
      <item>Jela Kušenić</item>
    </izvorni_sadrzaj>
    <derivirana_varijabla naziv="DomainObject.Predmet.SudioniciListNaziv_1">
      <item>ZVONAC d.o.o.</item>
      <item>FINA Regionalni centar Zagreb</item>
      <item>Božidar Ivanić</item>
      <item>Jela Kušenić</item>
    </derivirana_varijabla>
  </DomainObject.Predmet.SudioniciListNaziv>
  <DomainObject.Predmet.SudioniciListAdressOIB>
    <izvorni_sadrzaj>
      <item>ZVONAC d.o.o., OIB 59730804364, Đure Sudete 6,10360 Sesvete</item>
      <item>FINA Regionalni centar Zagreb, OIB 85821130368, Trg svibanjskih žrtava 1995.1.,10000 Zagreb</item>
      <item>Božidar Ivanić, OIB 59658033782, Tinjanska 3B,10000 Zagreb</item>
      <item>Jela Kušenić, OIB 69394262593, Ulica Đure Sudete 6,10360 Sesvete</item>
    </izvorni_sadrzaj>
    <derivirana_varijabla naziv="DomainObject.Predmet.SudioniciListAdressOIB_1">
      <item>ZVONAC d.o.o., OIB 59730804364, Đure Sudete 6,10360 Sesvete</item>
      <item>FINA Regionalni centar Zagreb, OIB 85821130368, Trg svibanjskih žrtava 1995.1.,10000 Zagreb</item>
      <item>Božidar Ivanić, OIB 59658033782, Tinjanska 3B,10000 Zagreb</item>
      <item>Jela Kušenić, OIB 69394262593, Ulica Đure Sudete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9581C-9F3D-46EF-ACFD-18650743F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878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St-377/2018-6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