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edc3" w14:paraId="b31edc3" w:rsidRDefault="0014739C" w:rsidP="0014739C" w:rsidR="0014739C">
      <w:pPr>
        <w:jc w:val="right"/>
        <w15:collapsed w:val="false"/>
      </w:pPr>
      <w:bookmarkStart w:name="_GoBack" w:id="0"/>
      <w:bookmarkEnd w:id="0"/>
      <w:r>
        <w:tab/>
      </w:r>
      <w:r>
        <w:tab/>
        <w:t>9 St-</w:t>
      </w:r>
      <w:r w:rsidR="00BE456E">
        <w:t>81/2015</w:t>
      </w: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  <w:r>
        <w:t>REPUBLIKA HRVATSKA</w:t>
      </w:r>
    </w:p>
    <w:p w:rsidRDefault="0014739C" w:rsidP="0014739C" w:rsidR="0014739C">
      <w:pPr>
        <w:jc w:val="both"/>
      </w:pPr>
      <w:r>
        <w:t>TRGOVAČKI SUD  U ZADRU</w:t>
      </w:r>
    </w:p>
    <w:p w:rsidRDefault="0014739C" w:rsidP="0014739C" w:rsidR="0014739C">
      <w:pPr>
        <w:jc w:val="both"/>
      </w:pPr>
      <w:r>
        <w:t>STALNA SLUŽBA U ŠIBENIKU</w:t>
      </w:r>
    </w:p>
    <w:p w:rsidRDefault="0014739C" w:rsidP="0014739C" w:rsidR="0014739C">
      <w:pPr>
        <w:rPr>
          <w:rFonts w:cs="Arial" w:hAnsi="Arial" w:ascii="Arial"/>
        </w:rPr>
      </w:pPr>
      <w:r>
        <w:t xml:space="preserve">     </w:t>
      </w: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  <w:r>
        <w:tab/>
      </w:r>
      <w:r>
        <w:tab/>
      </w:r>
      <w:r>
        <w:tab/>
      </w:r>
    </w:p>
    <w:p w:rsidRDefault="0014739C" w:rsidP="0014739C" w:rsidR="0014739C">
      <w:pPr>
        <w:jc w:val="center"/>
      </w:pPr>
      <w:r>
        <w:t>R J E Š E N J E</w:t>
      </w:r>
    </w:p>
    <w:p w:rsidRDefault="0014739C" w:rsidP="0014739C" w:rsidR="0014739C">
      <w:pPr>
        <w:jc w:val="both"/>
        <w:rPr>
          <w:szCs w:val="22"/>
        </w:rPr>
      </w:pPr>
    </w:p>
    <w:p w:rsidRDefault="0014739C" w:rsidP="0014739C" w:rsidR="001473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</w:t>
      </w:r>
      <w:r w:rsidR="00616AA4">
        <w:rPr>
          <w:rFonts w:cs="Times New Roman" w:hAnsi="Times New Roman" w:ascii="Times New Roman"/>
          <w:sz w:val="24"/>
          <w:szCs w:val="24"/>
        </w:rPr>
        <w:t xml:space="preserve">, Podružnica Šibenik, 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dužnikom </w:t>
      </w:r>
      <w:r w:rsidR="00BE456E">
        <w:rPr>
          <w:rFonts w:cs="Times New Roman" w:hAnsi="Times New Roman" w:ascii="Times New Roman"/>
          <w:sz w:val="24"/>
          <w:szCs w:val="24"/>
        </w:rPr>
        <w:t xml:space="preserve">MARAN d.o.o. iz Drniša, Kamička 1/b, OIB: 98033375856, dana </w:t>
      </w:r>
      <w:r w:rsidR="006C274B">
        <w:rPr>
          <w:rFonts w:cs="Times New Roman" w:hAnsi="Times New Roman" w:ascii="Times New Roman"/>
          <w:sz w:val="24"/>
          <w:szCs w:val="24"/>
        </w:rPr>
        <w:t>20</w:t>
      </w:r>
      <w:r w:rsidR="00BE456E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2018. godine, </w:t>
      </w:r>
    </w:p>
    <w:p w:rsidRDefault="0014739C" w:rsidP="0014739C" w:rsidR="001473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14739C" w:rsidP="0014739C" w:rsidR="0014739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456E" w:rsidP="006C274B" w:rsidR="0014739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Privremenoj stečajnoj</w:t>
      </w:r>
      <w:r w:rsidR="0014739C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ici Radojki </w:t>
      </w:r>
      <w:proofErr w:type="spellStart"/>
      <w:r>
        <w:rPr>
          <w:rFonts w:cs="Times New Roman" w:hAnsi="Times New Roman" w:ascii="Times New Roman"/>
          <w:sz w:val="24"/>
          <w:szCs w:val="24"/>
        </w:rPr>
        <w:t>Danek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Šibenika, Petra Preradovića 6, OIB: 78988701424</w:t>
      </w:r>
      <w:r w:rsidR="0014739C">
        <w:rPr>
          <w:rFonts w:cs="Times New Roman" w:hAnsi="Times New Roman" w:ascii="Times New Roman"/>
          <w:sz w:val="24"/>
          <w:szCs w:val="24"/>
        </w:rPr>
        <w:t xml:space="preserve">, </w:t>
      </w:r>
      <w:r w:rsidR="0014739C">
        <w:rPr>
          <w:rFonts w:cs="Times New Roman" w:eastAsia="Calibri" w:hAnsi="Times New Roman" w:ascii="Times New Roman"/>
          <w:sz w:val="24"/>
          <w:szCs w:val="24"/>
        </w:rPr>
        <w:t>za obavljene poslove određuje se jednokratna nagrada u iznosu od 3.</w:t>
      </w:r>
      <w:r w:rsidR="006C274B">
        <w:rPr>
          <w:rFonts w:cs="Times New Roman" w:eastAsia="Calibri" w:hAnsi="Times New Roman" w:ascii="Times New Roman"/>
          <w:sz w:val="24"/>
          <w:szCs w:val="24"/>
        </w:rPr>
        <w:t xml:space="preserve">500,00 kn bruto, koja će se isplatiti s računa dužnika. 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14739C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Rješenjem ovog suda broj St-</w:t>
      </w:r>
      <w:r w:rsidR="00BE456E">
        <w:rPr>
          <w:rFonts w:cs="Times New Roman" w:eastAsia="Calibri" w:hAnsi="Times New Roman" w:ascii="Times New Roman"/>
          <w:sz w:val="24"/>
          <w:szCs w:val="24"/>
        </w:rPr>
        <w:t xml:space="preserve">81/2015 od 20. kolovoza 2015. godine </w:t>
      </w:r>
      <w:r w:rsidR="00616AA4">
        <w:rPr>
          <w:rFonts w:cs="Times New Roman" w:eastAsia="Calibri" w:hAnsi="Times New Roman" w:ascii="Times New Roman"/>
          <w:sz w:val="24"/>
          <w:szCs w:val="24"/>
        </w:rPr>
        <w:t>dužniku</w:t>
      </w:r>
      <w:r w:rsidR="00BE456E" w:rsidRPr="00BE456E">
        <w:rPr>
          <w:rFonts w:cs="Times New Roman" w:hAnsi="Times New Roman" w:ascii="Times New Roman"/>
          <w:sz w:val="24"/>
          <w:szCs w:val="24"/>
        </w:rPr>
        <w:t xml:space="preserve"> </w:t>
      </w:r>
      <w:r w:rsidR="00BE456E">
        <w:rPr>
          <w:rFonts w:cs="Times New Roman" w:hAnsi="Times New Roman" w:ascii="Times New Roman"/>
          <w:sz w:val="24"/>
          <w:szCs w:val="24"/>
        </w:rPr>
        <w:t>MARAN d.o.o. iz Drniša, Kamička 1/b, OIB: 98033375856,</w:t>
      </w:r>
      <w:r w:rsidR="00616AA4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616AA4">
        <w:rPr>
          <w:rFonts w:cs="Times New Roman" w:hAnsi="Times New Roman" w:ascii="Times New Roman"/>
          <w:sz w:val="24"/>
          <w:szCs w:val="24"/>
        </w:rPr>
        <w:t xml:space="preserve">privremenim stečajnim upraviteljem </w:t>
      </w:r>
      <w:r>
        <w:rPr>
          <w:rFonts w:cs="Times New Roman" w:eastAsia="Calibri" w:hAnsi="Times New Roman" w:ascii="Times New Roman"/>
          <w:sz w:val="24"/>
          <w:szCs w:val="24"/>
        </w:rPr>
        <w:t>imenovan</w:t>
      </w:r>
      <w:r w:rsidR="00BE456E">
        <w:rPr>
          <w:rFonts w:cs="Times New Roman" w:eastAsia="Calibri" w:hAnsi="Times New Roman" w:ascii="Times New Roman"/>
          <w:sz w:val="24"/>
          <w:szCs w:val="24"/>
        </w:rPr>
        <w:t>a</w:t>
      </w:r>
      <w:r>
        <w:rPr>
          <w:rFonts w:cs="Times New Roman" w:eastAsia="Calibri" w:hAnsi="Times New Roman" w:ascii="Times New Roman"/>
          <w:sz w:val="24"/>
          <w:szCs w:val="24"/>
        </w:rPr>
        <w:t xml:space="preserve"> je </w:t>
      </w:r>
      <w:r w:rsidR="00BE456E">
        <w:rPr>
          <w:rFonts w:cs="Times New Roman" w:eastAsia="Calibri" w:hAnsi="Times New Roman" w:ascii="Times New Roman"/>
          <w:sz w:val="24"/>
          <w:szCs w:val="24"/>
        </w:rPr>
        <w:t xml:space="preserve">Radojka </w:t>
      </w:r>
      <w:proofErr w:type="spellStart"/>
      <w:r w:rsidR="00BE456E">
        <w:rPr>
          <w:rFonts w:cs="Times New Roman" w:eastAsia="Calibri" w:hAnsi="Times New Roman" w:ascii="Times New Roman"/>
          <w:sz w:val="24"/>
          <w:szCs w:val="24"/>
        </w:rPr>
        <w:t>Danek</w:t>
      </w:r>
      <w:proofErr w:type="spellEnd"/>
      <w:r w:rsidR="00BE456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BE456E">
        <w:rPr>
          <w:rFonts w:cs="Times New Roman" w:hAnsi="Times New Roman" w:ascii="Times New Roman"/>
          <w:sz w:val="24"/>
          <w:szCs w:val="24"/>
        </w:rPr>
        <w:t>iz Šibenika, Petra Preradovića 6, OIB: 78988701424.</w:t>
      </w:r>
    </w:p>
    <w:p w:rsidRDefault="00BE456E" w:rsidP="0014739C" w:rsidR="00BE456E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Privremen</w:t>
      </w:r>
      <w:r w:rsidR="00BE456E">
        <w:rPr>
          <w:rFonts w:cs="Times New Roman" w:eastAsia="Calibri" w:hAnsi="Times New Roman" w:ascii="Times New Roman"/>
          <w:sz w:val="24"/>
          <w:szCs w:val="24"/>
        </w:rPr>
        <w:t>a stečajna</w:t>
      </w:r>
      <w:r>
        <w:rPr>
          <w:rFonts w:cs="Times New Roman" w:eastAsia="Calibri" w:hAnsi="Times New Roman" w:ascii="Times New Roman"/>
          <w:sz w:val="24"/>
          <w:szCs w:val="24"/>
        </w:rPr>
        <w:t xml:space="preserve"> upravitelj</w:t>
      </w:r>
      <w:r w:rsidR="00BE456E">
        <w:rPr>
          <w:rFonts w:cs="Times New Roman" w:eastAsia="Calibri" w:hAnsi="Times New Roman" w:ascii="Times New Roman"/>
          <w:sz w:val="24"/>
          <w:szCs w:val="24"/>
        </w:rPr>
        <w:t>ica</w:t>
      </w:r>
      <w:r>
        <w:rPr>
          <w:rFonts w:cs="Times New Roman" w:eastAsia="Calibri" w:hAnsi="Times New Roman" w:ascii="Times New Roman"/>
          <w:sz w:val="24"/>
          <w:szCs w:val="24"/>
        </w:rPr>
        <w:t xml:space="preserve"> je u svom izvješću koje je dostavi</w:t>
      </w:r>
      <w:r w:rsidR="00BE456E">
        <w:rPr>
          <w:rFonts w:cs="Times New Roman" w:eastAsia="Calibri" w:hAnsi="Times New Roman" w:ascii="Times New Roman"/>
          <w:sz w:val="24"/>
          <w:szCs w:val="24"/>
        </w:rPr>
        <w:t>la</w:t>
      </w:r>
      <w:r>
        <w:rPr>
          <w:rFonts w:cs="Times New Roman" w:eastAsia="Calibri" w:hAnsi="Times New Roman" w:ascii="Times New Roman"/>
          <w:sz w:val="24"/>
          <w:szCs w:val="24"/>
        </w:rPr>
        <w:t xml:space="preserve"> nave</w:t>
      </w:r>
      <w:r w:rsidR="00BE456E">
        <w:rPr>
          <w:rFonts w:cs="Times New Roman" w:eastAsia="Calibri" w:hAnsi="Times New Roman" w:ascii="Times New Roman"/>
          <w:sz w:val="24"/>
          <w:szCs w:val="24"/>
        </w:rPr>
        <w:t>la koje je radnje poduzela.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Obzirom da je privremen</w:t>
      </w:r>
      <w:r w:rsidR="00BE456E">
        <w:rPr>
          <w:rFonts w:cs="Times New Roman" w:eastAsia="Calibri" w:hAnsi="Times New Roman" w:ascii="Times New Roman"/>
          <w:sz w:val="24"/>
          <w:szCs w:val="24"/>
        </w:rPr>
        <w:t>a</w:t>
      </w:r>
      <w:r>
        <w:rPr>
          <w:rFonts w:cs="Times New Roman" w:eastAsia="Calibri" w:hAnsi="Times New Roman" w:ascii="Times New Roman"/>
          <w:sz w:val="24"/>
          <w:szCs w:val="24"/>
        </w:rPr>
        <w:t xml:space="preserve"> ste</w:t>
      </w:r>
      <w:r w:rsidR="00BE456E">
        <w:rPr>
          <w:rFonts w:cs="Times New Roman" w:eastAsia="Calibri" w:hAnsi="Times New Roman" w:ascii="Times New Roman"/>
          <w:sz w:val="24"/>
          <w:szCs w:val="24"/>
        </w:rPr>
        <w:t>čajna</w:t>
      </w:r>
      <w:r>
        <w:rPr>
          <w:rFonts w:cs="Times New Roman" w:eastAsia="Calibri" w:hAnsi="Times New Roman" w:ascii="Times New Roman"/>
          <w:sz w:val="24"/>
          <w:szCs w:val="24"/>
        </w:rPr>
        <w:t xml:space="preserve"> upravitelj</w:t>
      </w:r>
      <w:r w:rsidR="00BE456E">
        <w:rPr>
          <w:rFonts w:cs="Times New Roman" w:eastAsia="Calibri" w:hAnsi="Times New Roman" w:ascii="Times New Roman"/>
          <w:sz w:val="24"/>
          <w:szCs w:val="24"/>
        </w:rPr>
        <w:t>ica</w:t>
      </w:r>
      <w:r>
        <w:rPr>
          <w:rFonts w:cs="Times New Roman" w:eastAsia="Calibri" w:hAnsi="Times New Roman" w:ascii="Times New Roman"/>
          <w:sz w:val="24"/>
          <w:szCs w:val="24"/>
        </w:rPr>
        <w:t xml:space="preserve"> time obavi</w:t>
      </w:r>
      <w:r w:rsidR="00BE456E">
        <w:rPr>
          <w:rFonts w:cs="Times New Roman" w:eastAsia="Calibri" w:hAnsi="Times New Roman" w:ascii="Times New Roman"/>
          <w:sz w:val="24"/>
          <w:szCs w:val="24"/>
        </w:rPr>
        <w:t>la</w:t>
      </w:r>
      <w:r>
        <w:rPr>
          <w:rFonts w:cs="Times New Roman" w:eastAsia="Calibri" w:hAnsi="Times New Roman" w:ascii="Times New Roman"/>
          <w:sz w:val="24"/>
          <w:szCs w:val="24"/>
        </w:rPr>
        <w:t xml:space="preserve"> zadatke koje </w:t>
      </w:r>
      <w:r w:rsidR="00BE456E">
        <w:rPr>
          <w:rFonts w:cs="Times New Roman" w:eastAsia="Calibri" w:hAnsi="Times New Roman" w:ascii="Times New Roman"/>
          <w:sz w:val="24"/>
          <w:szCs w:val="24"/>
        </w:rPr>
        <w:t>joj</w:t>
      </w:r>
      <w:r>
        <w:rPr>
          <w:rFonts w:cs="Times New Roman" w:eastAsia="Calibri" w:hAnsi="Times New Roman" w:ascii="Times New Roman"/>
          <w:sz w:val="24"/>
          <w:szCs w:val="24"/>
        </w:rPr>
        <w:t xml:space="preserve"> je naložio stečajni sudac, valjalo je isto</w:t>
      </w:r>
      <w:r w:rsidR="00BE456E">
        <w:rPr>
          <w:rFonts w:cs="Times New Roman" w:eastAsia="Calibri" w:hAnsi="Times New Roman" w:ascii="Times New Roman"/>
          <w:sz w:val="24"/>
          <w:szCs w:val="24"/>
        </w:rPr>
        <w:t>j</w:t>
      </w:r>
      <w:r>
        <w:rPr>
          <w:rFonts w:cs="Times New Roman" w:eastAsia="Calibri" w:hAnsi="Times New Roman" w:ascii="Times New Roman"/>
          <w:sz w:val="24"/>
          <w:szCs w:val="24"/>
        </w:rPr>
        <w:t xml:space="preserve"> sukladno odredbi čl. 94. St. 2. Stečajnog zakona (NN 71/15, dalje SZ) odrediti nagradu za obavljeni rad.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3.000,00 kn bruto sukladno čl. 4 Uredbe o kriterijima i načinu obračuna i plaćanja nagrada stečajnim upraviteljima </w:t>
      </w:r>
      <w:r w:rsidR="006C274B">
        <w:rPr>
          <w:rFonts w:cs="Times New Roman" w:eastAsia="Calibri" w:hAnsi="Times New Roman" w:ascii="Times New Roman"/>
          <w:sz w:val="24"/>
          <w:szCs w:val="24"/>
        </w:rPr>
        <w:t>(NN 105/15), pa je odlučeno kao u izreci rješenja.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616AA4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U Šibeniku, </w:t>
      </w:r>
      <w:r w:rsidR="006C274B">
        <w:rPr>
          <w:rFonts w:cs="Times New Roman" w:eastAsia="Calibri" w:hAnsi="Times New Roman" w:ascii="Times New Roman"/>
          <w:sz w:val="24"/>
          <w:szCs w:val="24"/>
        </w:rPr>
        <w:t>20</w:t>
      </w:r>
      <w:r w:rsidR="00BE456E">
        <w:rPr>
          <w:rFonts w:cs="Times New Roman" w:eastAsia="Calibri" w:hAnsi="Times New Roman" w:ascii="Times New Roman"/>
          <w:sz w:val="24"/>
          <w:szCs w:val="24"/>
        </w:rPr>
        <w:t>. studenog</w:t>
      </w:r>
      <w:r w:rsidR="0014739C">
        <w:rPr>
          <w:rFonts w:cs="Times New Roman" w:eastAsia="Calibri" w:hAnsi="Times New Roman" w:ascii="Times New Roman"/>
          <w:sz w:val="24"/>
          <w:szCs w:val="24"/>
        </w:rPr>
        <w:t xml:space="preserve"> 2018.godine</w:t>
      </w:r>
    </w:p>
    <w:p w:rsidRDefault="0014739C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739C" w:rsidP="0014739C" w:rsidR="0014739C">
      <w:pPr>
        <w:jc w:val="right"/>
      </w:pPr>
      <w:r>
        <w:t>STEČAJNI SUDAC</w:t>
      </w:r>
    </w:p>
    <w:p w:rsidRDefault="0014739C" w:rsidP="0014739C" w:rsidR="0014739C">
      <w:pPr>
        <w:jc w:val="right"/>
      </w:pPr>
    </w:p>
    <w:p w:rsidRDefault="0014739C" w:rsidP="0014739C" w:rsidR="0014739C">
      <w:pPr>
        <w:jc w:val="right"/>
      </w:pPr>
      <w:r>
        <w:t>Terezija Goreta, v.r.</w:t>
      </w:r>
    </w:p>
    <w:p w:rsidRDefault="0014739C" w:rsidP="0014739C" w:rsidR="0014739C">
      <w:pPr>
        <w:jc w:val="right"/>
      </w:pPr>
    </w:p>
    <w:p w:rsidRDefault="006C274B" w:rsidP="0014739C" w:rsidR="006C274B">
      <w:pPr>
        <w:jc w:val="both"/>
      </w:pPr>
    </w:p>
    <w:p w:rsidRDefault="0014739C" w:rsidP="0014739C" w:rsidR="0014739C">
      <w:pPr>
        <w:jc w:val="both"/>
      </w:pPr>
      <w:r>
        <w:lastRenderedPageBreak/>
        <w:t>UPUTA O PRAVNOM LIJEKU:</w:t>
      </w:r>
    </w:p>
    <w:p w:rsidRDefault="0014739C" w:rsidP="0014739C" w:rsidR="0014739C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  <w:r>
        <w:t>Dostaviti:</w:t>
      </w:r>
    </w:p>
    <w:p w:rsidRDefault="00BE456E" w:rsidP="0014739C" w:rsidR="0014739C">
      <w:pPr>
        <w:pStyle w:val="Odlomakpopisa"/>
        <w:numPr>
          <w:ilvl w:val="0"/>
          <w:numId w:val="2"/>
        </w:numPr>
        <w:jc w:val="both"/>
      </w:pPr>
      <w:r>
        <w:t>Privremenoj stečajnoj</w:t>
      </w:r>
      <w:r w:rsidR="0014739C">
        <w:t xml:space="preserve"> upravitelj</w:t>
      </w:r>
      <w:r>
        <w:t xml:space="preserve">ici Radojki </w:t>
      </w:r>
      <w:proofErr w:type="spellStart"/>
      <w:r>
        <w:t>Danek</w:t>
      </w:r>
      <w:proofErr w:type="spellEnd"/>
    </w:p>
    <w:p w:rsidRDefault="0014739C" w:rsidP="0014739C" w:rsidR="0014739C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14739C" w:rsidP="0014739C" w:rsidR="0014739C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B344E"/>
    <w:multiLevelType w:val="hybridMultilevel"/>
    <w:tmpl w:val="35649C9A"/>
    <w:lvl w:tplc="DFC6379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1BE5F95"/>
    <w:multiLevelType w:val="hybridMultilevel"/>
    <w:tmpl w:val="270E9D68"/>
    <w:lvl w:tplc="90406A8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739C"/>
    <w:rsid w:val="0014739C"/>
    <w:rsid w:val="00616AA4"/>
    <w:rsid w:val="006C274B"/>
    <w:rsid w:val="00AF502E"/>
    <w:rsid w:val="00B25F72"/>
    <w:rsid w:val="00BE456E"/>
    <w:rsid w:val="00C05C30"/>
    <w:rsid w:val="00D1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739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739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473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739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739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473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01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2018.</izvorni_sadrzaj>
    <derivirana_varijabla naziv="DomainObject.Predmet.DatumRjesavanja_1">13.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 - izrada</izvorni_sadrzaj>
    <derivirana_varijabla naziv="DomainObject.Predmet.PrimjedbaSuca_1">oč.prav. - izrada</derivirana_varijabla>
  </DomainObject.Predmet.PrimjedbaSuca>
  <DomainObject.Predmet.ProtustrankaFormated>
    <izvorni_sadrzaj>  MARAN d.o.o. za proizvodnju, promet i usluge</izvorni_sadrzaj>
    <derivirana_varijabla naziv="DomainObject.Predmet.ProtustrankaFormated_1">  MARAN d.o.o. za proizvodnju, promet i usluge</derivirana_varijabla>
  </DomainObject.Predmet.ProtustrankaFormated>
  <DomainObject.Predmet.ProtustrankaFormatedOIB>
    <izvorni_sadrzaj>  MARAN d.o.o. za proizvodnju, promet i usluge, OIB 98033375856</izvorni_sadrzaj>
    <derivirana_varijabla naziv="DomainObject.Predmet.ProtustrankaFormatedOIB_1">  MARAN d.o.o. za proizvodnju, promet i usluge, OIB 98033375856</derivirana_varijabla>
  </DomainObject.Predmet.ProtustrankaFormatedOIB>
  <DomainObject.Predmet.ProtustrankaFormatedWithAdress>
    <izvorni_sadrzaj> MARAN d.o.o. za proizvodnju, promet i usluge, Kamička 1/B, 22320 Drniš</izvorni_sadrzaj>
    <derivirana_varijabla naziv="DomainObject.Predmet.ProtustrankaFormatedWithAdress_1"> MARAN d.o.o. za proizvodnju, promet i usluge, Kamička 1/B, 22320 Drniš</derivirana_varijabla>
  </DomainObject.Predmet.ProtustrankaFormatedWithAdress>
  <DomainObject.Predmet.ProtustrankaFormatedWithAdressOIB>
    <izvorni_sadrzaj> MARAN d.o.o. za proizvodnju, promet i usluge, OIB 98033375856, Kamička 1/B, 22320 Drniš</izvorni_sadrzaj>
    <derivirana_varijabla naziv="DomainObject.Predmet.ProtustrankaFormatedWithAdressOIB_1"> MARAN d.o.o. za proizvodnju, promet i usluge, OIB 98033375856, Kamička 1/B, 22320 Drniš</derivirana_varijabla>
  </DomainObject.Predmet.ProtustrankaFormatedWithAdressOIB>
  <DomainObject.Predmet.ProtustrankaWithAdress>
    <izvorni_sadrzaj>MARAN d.o.o. za proizvodnju, promet i usluge Kamička 1/B, 22320 Drniš</izvorni_sadrzaj>
    <derivirana_varijabla naziv="DomainObject.Predmet.ProtustrankaWithAdress_1">MARAN d.o.o. za proizvodnju, promet i usluge Kamička 1/B, 22320 Drniš</derivirana_varijabla>
  </DomainObject.Predmet.ProtustrankaWithAdress>
  <DomainObject.Predmet.ProtustrankaWithAdressOIB>
    <izvorni_sadrzaj>MARAN d.o.o. za proizvodnju, promet i usluge, OIB 98033375856, Kamička 1/B, 22320 Drniš</izvorni_sadrzaj>
    <derivirana_varijabla naziv="DomainObject.Predmet.ProtustrankaWithAdressOIB_1">MARAN d.o.o. za proizvodnju, promet i usluge, OIB 98033375856, Kamička 1/B, 22320 Drniš</derivirana_varijabla>
  </DomainObject.Predmet.ProtustrankaWithAdressOIB>
  <DomainObject.Predmet.ProtustrankaNazivFormated>
    <izvorni_sadrzaj>MARAN d.o.o. za proizvodnju, promet i usluge</izvorni_sadrzaj>
    <derivirana_varijabla naziv="DomainObject.Predmet.ProtustrankaNazivFormated_1">MARAN d.o.o. za proizvodnju, promet i usluge</derivirana_varijabla>
  </DomainObject.Predmet.ProtustrankaNazivFormated>
  <DomainObject.Predmet.ProtustrankaNazivFormatedOIB>
    <izvorni_sadrzaj>MARAN d.o.o. za proizvodnju, promet i usluge, OIB 98033375856</izvorni_sadrzaj>
    <derivirana_varijabla naziv="DomainObject.Predmet.ProtustrankaNazivFormatedOIB_1">MARAN d.o.o. za proizvodnju, promet i usluge, OIB 98033375856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RHMFPOREZNA UPRAVA-Područni ured Dalmacija zastupanog po punomoćniku ŽDO-Građansko-upravni odjel</izvorni_sadrzaj>
    <derivirana_varijabla naziv="DomainObject.Predmet.StrankaFormated_1">  RHMFPOREZNA UPRAVA-Područni ured Dalmacija zastupanog po punomoćniku ŽDO-Građansko-upravni odjel</derivirana_varijabla>
  </DomainObject.Predmet.StrankaFormated>
  <DomainObject.Predmet.StrankaFormatedOIB>
    <izvorni_sadrzaj>  RHMFPOREZNA UPRAVA-Područni ured Dalmacija, OIB 18683136487 zastupanog po punomoćniku ŽDO-Građansko-upravni odjel</izvorni_sadrzaj>
    <derivirana_varijabla naziv="DomainObject.Predmet.StrankaFormatedOIB_1">  RHMFPOREZNA UPRAVA-Područni ured Dalmacija, OIB 18683136487 zastupanog po punomoćniku ŽDO-Građansko-upravni odjel</derivirana_varijabla>
  </DomainObject.Predmet.StrankaFormatedOIB>
  <DomainObject.Predmet.StrankaFormatedWithAdress>
    <izvorni_sadrzaj> RHMFPOREZNA UPRAVA-Područni ured Dalmacija zastupanog po punomoćniku ŽDO-Građansko-upravni odjel</izvorni_sadrzaj>
    <derivirana_varijabla naziv="DomainObject.Predmet.StrankaFormatedWithAdress_1"> RHMFPOREZNA UPRAVA-Područni ured Dalmacija zastupanog po punomoćniku ŽDO-Građansko-upravni odjel</derivirana_varijabla>
  </DomainObject.Predmet.StrankaFormatedWithAdress>
  <DomainObject.Predmet.StrankaFormatedWithAdressOIB>
    <izvorni_sadrzaj> RHMFPOREZNA UPRAVA-Područni ured Dalmacija, OIB 18683136487 zastupanog po punomoćniku ŽDO-Građansko-upravni odjel</izvorni_sadrzaj>
    <derivirana_varijabla naziv="DomainObject.Predmet.StrankaFormatedWithAdressOIB_1"> RHMFPOREZNA UPRAVA-Područni ured Dalmacija, OIB 18683136487 zastupanog po punomoćniku ŽDO-Građansko-upravni odjel</derivirana_varijabla>
  </DomainObject.Predmet.StrankaFormatedWithAdressOIB>
  <DomainObject.Predmet.StrankaWithAdress>
    <izvorni_sadrzaj>RHMFPOREZNA UPRAVA-Područni ured Dalmacija </izvorni_sadrzaj>
    <derivirana_varijabla naziv="DomainObject.Predmet.StrankaWithAdress_1">RHMFPOREZNA UPRAVA-Područni ured Dalmacija </derivirana_varijabla>
  </DomainObject.Predmet.StrankaWithAdress>
  <DomainObject.Predmet.StrankaWithAdressOIB>
    <izvorni_sadrzaj>RHMFPOREZNA UPRAVA-Područni ured Dalmacija, OIB 18683136487</izvorni_sadrzaj>
    <derivirana_varijabla naziv="DomainObject.Predmet.StrankaWithAdressOIB_1">RHMFPOREZNA UPRAVA-Područni ured Dalmacija, OIB 18683136487</derivirana_varijabla>
  </DomainObject.Predmet.StrankaWithAdressOIB>
  <DomainObject.Predmet.StrankaNazivFormated>
    <izvorni_sadrzaj>RHMFPOREZNA UPRAVA-Područni ured Dalmacija</izvorni_sadrzaj>
    <derivirana_varijabla naziv="DomainObject.Predmet.StrankaNazivFormated_1">RHMFPOREZNA UPRAVA-Područni ured Dalmacija</derivirana_varijabla>
  </DomainObject.Predmet.StrankaNazivFormated>
  <DomainObject.Predmet.StrankaNazivFormatedOIB>
    <izvorni_sadrzaj>RHMFPOREZNA UPRAVA-Područni ured Dalmacija, OIB 18683136487</izvorni_sadrzaj>
    <derivirana_varijabla naziv="DomainObject.Predmet.StrankaNazivFormatedOIB_1">RHMFPOREZNA UPRAVA-Područni ured Dalmacija,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RHMFPOREZNA UPRAVA-Područni ured Dalmacija zastupanog po punomoćniku ŽDO-Građansko-upravni odjel</item>
    </izvorni_sadrzaj>
    <derivirana_varijabla naziv="DomainObject.Predmet.StrankaListFormated_1">
      <item>RHMFPOREZNA UPRAVA-Područni ured Dalmacija zastupanog po punomoćniku ŽDO-Građansko-upravni odjel</item>
    </derivirana_varijabla>
  </DomainObject.Predmet.StrankaListFormated>
  <DomainObject.Predmet.StrankaListFormatedOIB>
    <izvorni_sadrzaj>
      <item>RHMFPOREZNA UPRAVA-Područni ured Dalmacija, OIB 18683136487 zastupanog po punomoćniku ŽDO-Građansko-upravni odjel</item>
    </izvorni_sadrzaj>
    <derivirana_varijabla naziv="DomainObject.Predmet.StrankaListFormatedOIB_1">
      <item>RHMFPOREZNA UPRAVA-Područni ured Dalmacija, OIB 18683136487 zastupanog po punomoćniku ŽDO-Građansko-upravni odjel</item>
    </derivirana_varijabla>
  </DomainObject.Predmet.StrankaListFormatedOIB>
  <DomainObject.Predmet.StrankaListFormatedWithAdress>
    <izvorni_sadrzaj>
      <item>RHMFPOREZNA UPRAVA-Područni ured Dalmacija zastupanog po punomoćniku ŽDO-Građansko-upravni odjel</item>
    </izvorni_sadrzaj>
    <derivirana_varijabla naziv="DomainObject.Predmet.StrankaListFormatedWithAdress_1">
      <item>RHMFPOREZNA UPRAVA-Područni ured Dalmacija zastupanog po punomoćniku ŽDO-Građansko-upravni odjel</item>
    </derivirana_varijabla>
  </DomainObject.Predmet.StrankaListFormatedWithAdress>
  <DomainObject.Predmet.StrankaListFormatedWithAdressOIB>
    <izvorni_sadrzaj>
      <item>RHMFPOREZNA UPRAVA-Područni ured Dalmacija, OIB 18683136487 zastupanog po punomoćniku ŽDO-Građansko-upravni odjel</item>
    </izvorni_sadrzaj>
    <derivirana_varijabla naziv="DomainObject.Predmet.StrankaListFormatedWithAdressOIB_1">
      <item>RHMFPOREZNA UPRAVA-Područni ured Dalmacija, OIB 18683136487 zastupanog po punomoćniku ŽDO-Građansko-upravni odjel</item>
    </derivirana_varijabla>
  </DomainObject.Predmet.StrankaListFormatedWithAdressOIB>
  <DomainObject.Predmet.StrankaListNazivFormated>
    <izvorni_sadrzaj>
      <item>RHMFPOREZNA UPRAVA-Područni ured Dalmacija</item>
    </izvorni_sadrzaj>
    <derivirana_varijabla naziv="DomainObject.Predmet.StrankaListNazivFormated_1">
      <item>RHMFPOREZNA UPRAVA-Područni ured Dalmacija</item>
    </derivirana_varijabla>
  </DomainObject.Predmet.StrankaListNazivFormated>
  <DomainObject.Predmet.StrankaListNazivFormatedOIB>
    <izvorni_sadrzaj>
      <item>RHMFPOREZNA UPRAVA-Područni ured Dalmacija, OIB 18683136487</item>
    </izvorni_sadrzaj>
    <derivirana_varijabla naziv="DomainObject.Predmet.StrankaListNazivFormatedOIB_1">
      <item>RHMFPOREZNA UPRAVA-Područni ured Dalmacija, OIB 18683136487</item>
    </derivirana_varijabla>
  </DomainObject.Predmet.StrankaListNazivFormatedOIB>
  <DomainObject.Predmet.ProtuStrankaListFormated>
    <izvorni_sadrzaj>
      <item>MARAN d.o.o. za proizvodnju, promet i usluge</item>
    </izvorni_sadrzaj>
    <derivirana_varijabla naziv="DomainObject.Predmet.ProtuStrankaListFormated_1">
      <item>MARAN d.o.o. za proizvodnju, promet i usluge</item>
    </derivirana_varijabla>
  </DomainObject.Predmet.ProtuStrankaListFormated>
  <DomainObject.Predmet.ProtuStrankaListFormatedOIB>
    <izvorni_sadrzaj>
      <item>MARAN d.o.o. za proizvodnju, promet i usluge, OIB 98033375856</item>
    </izvorni_sadrzaj>
    <derivirana_varijabla naziv="DomainObject.Predmet.ProtuStrankaListFormatedOIB_1">
      <item>MARAN d.o.o. za proizvodnju, promet i usluge, OIB 98033375856</item>
    </derivirana_varijabla>
  </DomainObject.Predmet.ProtuStrankaListFormatedOIB>
  <DomainObject.Predmet.ProtuStrankaListFormatedWithAdress>
    <izvorni_sadrzaj>
      <item>MARAN d.o.o. za proizvodnju, promet i usluge, Kamička 1/B, 22320 Drniš</item>
    </izvorni_sadrzaj>
    <derivirana_varijabla naziv="DomainObject.Predmet.ProtuStrankaListFormatedWithAdress_1">
      <item>MARAN d.o.o. za proizvodnju, promet i usluge, Kamička 1/B, 22320 Drniš</item>
    </derivirana_varijabla>
  </DomainObject.Predmet.ProtuStrankaListFormatedWithAdress>
  <DomainObject.Predmet.ProtuStrankaListFormatedWithAdressOIB>
    <izvorni_sadrzaj>
      <item>MARAN d.o.o. za proizvodnju, promet i usluge, OIB 98033375856, Kamička 1/B, 22320 Drniš</item>
    </izvorni_sadrzaj>
    <derivirana_varijabla naziv="DomainObject.Predmet.ProtuStrankaListFormatedWithAdressOIB_1">
      <item>MARAN d.o.o. za proizvodnju, promet i usluge, OIB 98033375856, Kamička 1/B, 22320 Drniš</item>
    </derivirana_varijabla>
  </DomainObject.Predmet.ProtuStrankaListFormatedWithAdressOIB>
  <DomainObject.Predmet.ProtuStrankaListNazivFormated>
    <izvorni_sadrzaj>
      <item>MARAN d.o.o. za proizvodnju, promet i usluge</item>
    </izvorni_sadrzaj>
    <derivirana_varijabla naziv="DomainObject.Predmet.ProtuStrankaListNazivFormated_1">
      <item>MARAN d.o.o. za proizvodnju, promet i usluge</item>
    </derivirana_varijabla>
  </DomainObject.Predmet.ProtuStrankaListNazivFormated>
  <DomainObject.Predmet.ProtuStrankaListNazivFormatedOIB>
    <izvorni_sadrzaj>
      <item>MARAN d.o.o. za proizvodnju, promet i usluge, OIB 98033375856</item>
    </izvorni_sadrzaj>
    <derivirana_varijabla naziv="DomainObject.Predmet.ProtuStrankaListNazivFormatedOIB_1">
      <item>MARAN d.o.o. za proizvodnju, promet i usluge, OIB 98033375856</item>
    </derivirana_varijabla>
  </DomainObject.Predmet.ProtuStrankaListNazivFormatedOIB>
  <DomainObject.Predmet.OstaliListFormated>
    <izvorni_sadrzaj>
      <item>ŽDO-Građansko-upravni odjel punomoćnik sudionika u postupku RHMFPOREZNA UPRAVA-Područni ured Dalmacija</item>
      <item>Radojka Danek</item>
      <item>Zoran Ćevid</item>
    </izvorni_sadrzaj>
    <derivirana_varijabla naziv="DomainObject.Predmet.OstaliListFormated_1">
      <item>ŽDO-Građansko-upravni odjel punomoćnik sudionika u postupku RHMFPOREZNA UPRAVA-Područni ured Dalmacija</item>
      <item>Radojka Danek</item>
      <item>Zoran Ćevid</item>
    </derivirana_varijabla>
  </DomainObject.Predmet.OstaliListFormated>
  <DomainObject.Predmet.OstaliListFormatedOIB>
    <izvorni_sadrzaj>
      <item>ŽDO-Građansko-upravni odjel punomoćnik sudionika u postupku RHMFPOREZNA UPRAVA-Područni ured Dalmacija</item>
      <item>Radojka Danek, OIB 78988701424</item>
      <item>Zoran Ćevid, OIB 82419708199</item>
    </izvorni_sadrzaj>
    <derivirana_varijabla naziv="DomainObject.Predmet.OstaliListFormatedOIB_1">
      <item>ŽDO-Građansko-upravni odjel punomoćnik sudionika u postupku RHMFPOREZNA UPRAVA-Područni ured Dalmacija</item>
      <item>Radojka Danek, OIB 78988701424</item>
      <item>Zoran Ćevid, OIB 82419708199</item>
    </derivirana_varijabla>
  </DomainObject.Predmet.OstaliListFormatedOIB>
  <DomainObject.Predmet.OstaliListFormatedWithAdress>
    <izvorni_sadrzaj>
      <item>ŽDO-Građansko-upravni odjel, Petra Grubišića  3/III, 22000 Šibenik punomoćnik sudionika u postupku RHMFPOREZNA UPRAVA-Područni ured Dalmacija</item>
      <item>Radojka Danek, Petra Preradovića 6, 22000 Šibenik</item>
      <item>Zoran Ćevid, Savski Gaj I. 17, Zagreb</item>
    </izvorni_sadrzaj>
    <derivirana_varijabla naziv="DomainObject.Predmet.OstaliListFormatedWithAdress_1">
      <item>ŽDO-Građansko-upravni odjel, Petra Grubišića  3/III, 22000 Šibenik punomoćnik sudionika u postupku RHMFPOREZNA UPRAVA-Područni ured Dalmacija</item>
      <item>Radojka Danek, Petra Preradovića 6, 22000 Šibenik</item>
      <item>Zoran Ćevid, Savski Gaj I. 17, Zagreb</item>
    </derivirana_varijabla>
  </DomainObject.Predmet.OstaliListFormatedWithAdress>
  <DomainObject.Predmet.OstaliListFormatedWithAdressOIB>
    <izvorni_sadrzaj>
      <item>ŽDO-Građansko-upravni odjel, Petra Grubišića  3/III, 22000 Šibenik punomoćnik sudionika u postupku RHMFPOREZNA UPRAVA-Područni ured Dalmacija</item>
      <item>Radojka Danek, OIB 78988701424, Petra Preradovića 6, 22000 Šibenik</item>
      <item>Zoran Ćevid, OIB 82419708199, Savski Gaj I. 17, Zagreb</item>
    </izvorni_sadrzaj>
    <derivirana_varijabla naziv="DomainObject.Predmet.OstaliListFormatedWithAdressOIB_1">
      <item>ŽDO-Građansko-upravni odjel, Petra Grubišića  3/III, 22000 Šibenik punomoćnik sudionika u postupku RHMFPOREZNA UPRAVA-Područni ured Dalmacija</item>
      <item>Radojka Danek, OIB 78988701424, Petra Preradovića 6, 22000 Šibenik</item>
      <item>Zoran Ćevid, OIB 82419708199, Savski Gaj I. 17, Zagreb</item>
    </derivirana_varijabla>
  </DomainObject.Predmet.OstaliListFormatedWithAdressOIB>
  <DomainObject.Predmet.OstaliListNazivFormated>
    <izvorni_sadrzaj>
      <item>ŽDO-Građansko-upravni odjel</item>
      <item>Radojka Danek</item>
      <item>Zoran Ćevid</item>
    </izvorni_sadrzaj>
    <derivirana_varijabla naziv="DomainObject.Predmet.OstaliListNazivFormated_1">
      <item>ŽDO-Građansko-upravni odjel</item>
      <item>Radojka Danek</item>
      <item>Zoran Ćevid</item>
    </derivirana_varijabla>
  </DomainObject.Predmet.OstaliListNazivFormated>
  <DomainObject.Predmet.OstaliListNazivFormatedOIB>
    <izvorni_sadrzaj>
      <item>ŽDO-Građansko-upravni odjel</item>
      <item>Radojka Danek, OIB 78988701424</item>
      <item>Zoran Ćevid, OIB 82419708199</item>
    </izvorni_sadrzaj>
    <derivirana_varijabla naziv="DomainObject.Predmet.OstaliListNazivFormatedOIB_1">
      <item>ŽDO-Građansko-upravni odjel</item>
      <item>Radojka Danek, OIB 78988701424</item>
      <item>Zoran Ćevid, OIB 82419708199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RHMFPOREZNA UPRAVA-Područni ured Dalmacija</izvorni_sadrzaj>
    <derivirana_varijabla naziv="DomainObject.Predmet.StrankaIDrugi_1">RHMFPOREZNA UPRAVA-Područni ured Dalmacija</derivirana_varijabla>
  </DomainObject.Predmet.StrankaIDrugi>
  <DomainObject.Predmet.ProtustrankaIDrugi>
    <izvorni_sadrzaj>MARAN d.o.o. za proizvodnju, promet i usluge</izvorni_sadrzaj>
    <derivirana_varijabla naziv="DomainObject.Predmet.ProtustrankaIDrugi_1">MARAN d.o.o. za proizvodnju, promet i usluge</derivirana_varijabla>
  </DomainObject.Predmet.ProtustrankaIDrugi>
  <DomainObject.Predmet.StrankaIDrugiAdressOIB>
    <izvorni_sadrzaj>RHMFPOREZNA UPRAVA-Područni ured Dalmacija, OIB 18683136487</izvorni_sadrzaj>
    <derivirana_varijabla naziv="DomainObject.Predmet.StrankaIDrugiAdressOIB_1">RHMFPOREZNA UPRAVA-Područni ured Dalmacija, OIB 18683136487</derivirana_varijabla>
  </DomainObject.Predmet.StrankaIDrugiAdressOIB>
  <DomainObject.Predmet.ProtustrankaIDrugiAdressOIB>
    <izvorni_sadrzaj>MARAN d.o.o. za proizvodnju, promet i usluge, OIB 98033375856, Kamička 1/B, 22320 Drniš</izvorni_sadrzaj>
    <derivirana_varijabla naziv="DomainObject.Predmet.ProtustrankaIDrugiAdressOIB_1">MARAN d.o.o. za proizvodnju, promet i usluge, OIB 98033375856, Kamička 1/B,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St-81/2015-53</izvorni_sadrzaj>
    <derivirana_varijabla naziv="DomainObject.Predmet.OdlukaRjesenje.Oznaka_1">St-81/2015-53</derivirana_varijabla>
  </DomainObject.Predmet.OdlukaRjesenje.Oznaka>
  <DomainObject.Predmet.SudioniciListNaziv>
    <izvorni_sadrzaj>
      <item>RHMFPOREZNA UPRAVA-Područni ured Dalmacija</item>
      <item>MARAN d.o.o. za proizvodnju, promet i usluge</item>
      <item>ŽDO-Građansko-upravni odjel</item>
      <item>Radojka Danek</item>
      <item>Zoran Ćevid</item>
    </izvorni_sadrzaj>
    <derivirana_varijabla naziv="DomainObject.Predmet.SudioniciListNaziv_1">
      <item>RHMFPOREZNA UPRAVA-Područni ured Dalmacija</item>
      <item>MARAN d.o.o. za proizvodnju, promet i usluge</item>
      <item>ŽDO-Građansko-upravni odjel</item>
      <item>Radojka Danek</item>
      <item>Zoran Ćevid</item>
    </derivirana_varijabla>
  </DomainObject.Predmet.SudioniciListNaziv>
  <DomainObject.Predmet.SudioniciListAdressOIB>
    <izvorni_sadrzaj>
      <item>RHMFPOREZNA UPRAVA-Područni ured Dalmacija, OIB 18683136487</item>
      <item>MARAN d.o.o. za proizvodnju, promet i usluge, OIB 98033375856, Kamička 1/B,22320 Drniš</item>
      <item>ŽDO-Građansko-upravni odjel, Petra Grubišića  3/III,22000 Šibenik</item>
      <item>Radojka Danek, OIB 78988701424, Petra Preradovića 6,22000 Šibenik</item>
      <item>Zoran Ćevid, OIB 82419708199, Savski Gaj I. 17,Zagreb</item>
    </izvorni_sadrzaj>
    <derivirana_varijabla naziv="DomainObject.Predmet.SudioniciListAdressOIB_1">
      <item>RHMFPOREZNA UPRAVA-Područni ured Dalmacija, OIB 18683136487</item>
      <item>MARAN d.o.o. za proizvodnju, promet i usluge, OIB 98033375856, Kamička 1/B,22320 Drniš</item>
      <item>ŽDO-Građansko-upravni odjel, Petra Grubišića  3/III,22000 Šibenik</item>
      <item>Radojka Danek, OIB 78988701424, Petra Preradovića 6,22000 Šibenik</item>
      <item>Zoran Ćevid, OIB 82419708199, Savski Gaj I. 17,Zagreb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98033375856</item>
      <item>, OIB null</item>
      <item>, OIB 78988701424</item>
      <item>, OIB 82419708199</item>
    </izvorni_sadrzaj>
    <derivirana_varijabla naziv="DomainObject.Predmet.SudioniciListNazivOIB_1">
      <item>, OIB 18683136487</item>
      <item>, OIB 98033375856</item>
      <item>, OIB null</item>
      <item>, OIB 78988701424</item>
      <item>, OIB 82419708199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St-81/2015-52</izvorni_sadrzaj>
    <derivirana_varijabla naziv="DomainObject.PredzadnjaOdlukaIzPredmeta.Oznaka_1">St-81/2015-52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1725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2018-11-20T08:19:00Z</dcterms:created>
  <dc:creator>Anita Hrabrov Petrić</dc:creator>
  <cp:lastModifiedBy>Anita Hrabrov Petrić</cp:lastModifiedBy>
  <cp:lastPrinted>2018-09-20T07:15:00Z</cp:lastPrinted>
  <dcterms:modified xmlns:xsi="http://www.w3.org/2001/XMLSchema-instance" xsi:type="dcterms:W3CDTF">2018-11-20T08:21:00Z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(ISPLATA RADOJKA DANEK.docx)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