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9cb2" w14:paraId="55b9cb2" w:rsidRDefault="002C5A29" w:rsidR="002C5A2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</w:p>
    <w:p w:rsidRDefault="005C6727" w:rsidR="005C6727"/>
    <w:p w:rsidRDefault="005C6727" w:rsidR="005C6727"/>
    <w:p w:rsidRDefault="005C6727" w:rsidR="005C6727"/>
    <w:p w:rsidRDefault="005C6727" w:rsidP="005C6727" w:rsidR="002C5A29" w:rsidRPr="00507D39">
      <w:pPr>
        <w:jc w:val="right"/>
      </w:pPr>
      <w:r w:rsidRPr="005C6727">
        <w:t>1 St-1413/2018</w:t>
      </w:r>
    </w:p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5C6727" w:rsidR="002C5A2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5C6727">
        <w:t>Stečajna masa iza PLAYHOUSE d.o.o. u stečaju, Zagreb, Kralja Držislava 10, OIB: 55434649942,</w:t>
      </w:r>
      <w:r w:rsidR="00645EE4">
        <w:t xml:space="preserve"> </w:t>
      </w:r>
      <w:r w:rsidR="005C6727">
        <w:t>15. siječnja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BD50AF" w:rsidP="00BD50AF" w:rsidR="00BD50AF" w:rsidRPr="00E16331"/>
    <w:p w:rsidRDefault="00BD50AF" w:rsidP="008E635E" w:rsidR="00BD50AF" w:rsidRPr="00FF73ED">
      <w:pPr>
        <w:numPr>
          <w:ilvl w:val="0"/>
          <w:numId w:val="2"/>
        </w:numPr>
        <w:spacing w:after="240"/>
        <w:ind w:left="1134"/>
      </w:pPr>
      <w:r w:rsidRPr="00E16331">
        <w:t>Utv</w:t>
      </w:r>
      <w:r>
        <w:t>r</w:t>
      </w:r>
      <w:r w:rsidRPr="00E16331">
        <w:t>đene su slijedeće tražbine:</w:t>
      </w:r>
    </w:p>
    <w:p w:rsidRDefault="00BD50AF" w:rsidP="008E635E" w:rsidR="00BD50AF" w:rsidRPr="00DC0339">
      <w:pPr>
        <w:pStyle w:val="Odlomakpopisa"/>
        <w:numPr>
          <w:ilvl w:val="0"/>
          <w:numId w:val="1"/>
        </w:numPr>
        <w:ind w:left="1134"/>
        <w:jc w:val="both"/>
      </w:pPr>
      <w:r>
        <w:t>Drugi viši isplatni red</w:t>
      </w:r>
    </w:p>
    <w:p w:rsidRDefault="00654084" w:rsidP="00654084" w:rsidR="00654084">
      <w:pPr>
        <w:pStyle w:val="Odlomakpopisa"/>
        <w:ind w:left="1134"/>
        <w:jc w:val="both"/>
      </w:pPr>
    </w:p>
    <w:p w:rsidRDefault="005C6727" w:rsidP="005C6727" w:rsidR="005C6727" w:rsidRPr="00C707CB">
      <w:pPr>
        <w:pStyle w:val="Odlomakpopisa"/>
        <w:numPr>
          <w:ilvl w:val="1"/>
          <w:numId w:val="1"/>
        </w:numPr>
        <w:ind w:left="1430"/>
        <w:jc w:val="both"/>
      </w:pPr>
      <w:r w:rsidRPr="00C707CB">
        <w:t>REPUBLIKA HRVATSKA, Ministarstvo financija,</w:t>
      </w:r>
    </w:p>
    <w:p w:rsidRDefault="005C6727" w:rsidP="005C6727" w:rsidR="005C6727" w:rsidRPr="00C707CB">
      <w:pPr>
        <w:ind w:left="1069"/>
        <w:jc w:val="both"/>
      </w:pPr>
      <w:r>
        <w:t xml:space="preserve">      </w:t>
      </w:r>
      <w:r w:rsidRPr="00C707CB">
        <w:t>Porezna uprava, Zagreb, Boškovićeva 5</w:t>
      </w:r>
    </w:p>
    <w:p w:rsidRDefault="005C6727" w:rsidP="005C6727" w:rsidR="005C6727" w:rsidRPr="00C707CB">
      <w:pPr>
        <w:ind w:left="1069"/>
        <w:jc w:val="both"/>
      </w:pPr>
      <w:r>
        <w:t xml:space="preserve">      </w:t>
      </w:r>
      <w:r w:rsidRPr="00C707CB">
        <w:t>OIB: 18683136487, u iznosu od                                                       2.307,64 kn</w:t>
      </w:r>
    </w:p>
    <w:p w:rsidRDefault="005C6727" w:rsidP="005C6727" w:rsidR="005C6727" w:rsidRPr="00C707CB">
      <w:pPr>
        <w:pStyle w:val="Odlomakpopisa"/>
        <w:numPr>
          <w:ilvl w:val="1"/>
          <w:numId w:val="1"/>
        </w:numPr>
        <w:spacing w:lineRule="auto" w:line="276"/>
        <w:ind w:left="1430"/>
        <w:jc w:val="both"/>
      </w:pPr>
      <w:r w:rsidRPr="00C707CB">
        <w:t xml:space="preserve">INTERLAMP-ZAGREB d.o.o., Zagreb, </w:t>
      </w:r>
    </w:p>
    <w:p w:rsidRDefault="005C6727" w:rsidP="005C6727" w:rsidR="005C6727" w:rsidRPr="00C707CB">
      <w:pPr>
        <w:spacing w:lineRule="auto" w:line="276"/>
        <w:ind w:left="1069"/>
        <w:jc w:val="both"/>
      </w:pPr>
      <w:r>
        <w:t xml:space="preserve">      </w:t>
      </w:r>
      <w:r w:rsidRPr="00C707CB">
        <w:t>Gornji Prečac 16, OIB: 27219236236, u iznosu od                        11.069,79 kn</w:t>
      </w:r>
    </w:p>
    <w:p w:rsidRDefault="005C6727" w:rsidP="005C6727" w:rsidR="005C6727" w:rsidRPr="00C707CB">
      <w:pPr>
        <w:pStyle w:val="Odlomakpopisa"/>
        <w:numPr>
          <w:ilvl w:val="1"/>
          <w:numId w:val="1"/>
        </w:numPr>
        <w:spacing w:lineRule="auto" w:line="276"/>
        <w:ind w:left="1430"/>
        <w:jc w:val="both"/>
      </w:pPr>
      <w:r w:rsidRPr="00C707CB">
        <w:t>BIRO-BAČIĆ d.o.o., Zagreb, A. Stipančića 14,</w:t>
      </w:r>
    </w:p>
    <w:p w:rsidRDefault="005C6727" w:rsidP="005C6727" w:rsidR="005C6727" w:rsidRPr="00C707CB">
      <w:pPr>
        <w:spacing w:lineRule="auto" w:line="276"/>
        <w:ind w:left="1069"/>
        <w:jc w:val="both"/>
      </w:pPr>
      <w:r>
        <w:t xml:space="preserve">      </w:t>
      </w:r>
      <w:r w:rsidRPr="00C707CB">
        <w:t xml:space="preserve">OIB: 24679236951, u iznosu od                                        </w:t>
      </w:r>
      <w:r>
        <w:t xml:space="preserve"> </w:t>
      </w:r>
      <w:r w:rsidRPr="00C707CB">
        <w:t xml:space="preserve">            33.465,60 kn</w:t>
      </w:r>
    </w:p>
    <w:p w:rsidRDefault="005C6727" w:rsidP="005C6727" w:rsidR="005C6727">
      <w:pPr>
        <w:jc w:val="center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5C6727">
      <w:pPr>
        <w:jc w:val="both"/>
      </w:pPr>
      <w:r w:rsidRPr="00507D39">
        <w:tab/>
        <w:t xml:space="preserve">Na ispitnom ročištu koje je održano </w:t>
      </w:r>
      <w:r w:rsidR="005C6727">
        <w:t>15. siječnja 2019.</w:t>
      </w:r>
      <w:r w:rsidRPr="00507D39">
        <w:t xml:space="preserve"> ispitane su sve prijavljene tražbi</w:t>
      </w:r>
      <w:r w:rsidR="005C6727">
        <w:t>ne prema svojim iznosima i redu.</w:t>
      </w:r>
      <w:r w:rsidR="008F79D7">
        <w:t xml:space="preserve"> Tražbine navedene</w:t>
      </w:r>
      <w:r>
        <w:t xml:space="preserve"> u točki I. 1</w:t>
      </w:r>
      <w:r w:rsidR="005C6727">
        <w:t xml:space="preserve">.2. i 1.3. stečajni upravitelj je osporio, međutim na ročištu je otklonjeno to osporavanje s obzirom da u vrijeme otvaranja stečajnog postupka, tj. 22. travnja 2016. tražbine tih vjerovnika nisu bile u zastari. </w:t>
      </w:r>
    </w:p>
    <w:p w:rsidRDefault="005C6727" w:rsidP="00645EE4" w:rsidR="005C6727">
      <w:pPr>
        <w:jc w:val="both"/>
      </w:pPr>
    </w:p>
    <w:p w:rsidRDefault="005C6727" w:rsidP="00645EE4" w:rsidR="005C6727">
      <w:pPr>
        <w:jc w:val="both"/>
      </w:pPr>
      <w:r>
        <w:tab/>
        <w:t>Tražbinu navedenu u točki I. 1.1. izreke stečajni upravitelj je priznao.</w:t>
      </w:r>
      <w:r>
        <w:tab/>
      </w:r>
    </w:p>
    <w:p w:rsidRDefault="005C6727" w:rsidP="00645EE4" w:rsidR="005C6727">
      <w:pPr>
        <w:jc w:val="both"/>
      </w:pPr>
    </w:p>
    <w:p w:rsidRDefault="005C6727" w:rsidP="00645EE4" w:rsidR="00645EE4">
      <w:pPr>
        <w:jc w:val="both"/>
      </w:pPr>
      <w:r>
        <w:tab/>
        <w:t>Slijedom navedenog, a temeljem čl.</w:t>
      </w:r>
      <w:r w:rsidR="00645EE4">
        <w:t>263.</w:t>
      </w:r>
      <w:r>
        <w:t xml:space="preserve"> i čl.265. st.1.</w:t>
      </w:r>
      <w:r w:rsidR="00645EE4">
        <w:t xml:space="preserve"> </w:t>
      </w:r>
      <w:r w:rsidR="00645EE4" w:rsidRPr="00507D39">
        <w:t xml:space="preserve">Stečajnog zakona (Narodne novine broj </w:t>
      </w:r>
      <w:r w:rsidR="00645EE4">
        <w:t>71/15,</w:t>
      </w:r>
      <w:r w:rsidR="00A0188A">
        <w:t xml:space="preserve"> </w:t>
      </w:r>
      <w:r w:rsidR="00645EE4" w:rsidRPr="00507D39">
        <w:t>dalje:</w:t>
      </w:r>
      <w:r w:rsidR="00654084">
        <w:t xml:space="preserve"> </w:t>
      </w:r>
      <w:r w:rsidR="00645EE4" w:rsidRPr="00507D39">
        <w:t>SZ</w:t>
      </w:r>
      <w:r w:rsidR="00654084">
        <w:t>-a</w:t>
      </w:r>
      <w:r w:rsidR="00645EE4" w:rsidRPr="00507D39">
        <w:t xml:space="preserve">) </w:t>
      </w:r>
      <w:r>
        <w:t xml:space="preserve">tražbine navedene u izreci rješenja </w:t>
      </w:r>
      <w:r w:rsidR="00645EE4" w:rsidRPr="00507D39">
        <w:t>smatraju</w:t>
      </w:r>
      <w:r>
        <w:t xml:space="preserve"> se</w:t>
      </w:r>
      <w:r w:rsidR="00645EE4" w:rsidRPr="00507D39">
        <w:t xml:space="preserve"> utvrđenima, pa je riješeno kao u</w:t>
      </w:r>
      <w:r w:rsidR="00645EE4">
        <w:t xml:space="preserve"> </w:t>
      </w:r>
      <w:r>
        <w:t>izreci</w:t>
      </w:r>
      <w:r w:rsidR="00645EE4">
        <w:t xml:space="preserve"> rješenja</w:t>
      </w:r>
      <w:r w:rsidR="00645EE4" w:rsidRPr="00507D39">
        <w:t>.</w:t>
      </w:r>
      <w:r w:rsidR="00645EE4">
        <w:t xml:space="preserve"> </w:t>
      </w:r>
    </w:p>
    <w:p w:rsidRDefault="008F79D7" w:rsidP="00645EE4" w:rsidR="008F79D7">
      <w:pPr>
        <w:jc w:val="both"/>
      </w:pPr>
    </w:p>
    <w:p w:rsidRDefault="002C5A29" w:rsidP="005C6727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5C6727">
        <w:t>15. siječnja 2019.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6D133E" w:rsidP="00AF274A" w:rsidR="006D133E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F373D9" w:rsidP="00AF274A" w:rsidR="00F373D9">
      <w:pPr>
        <w:ind w:firstLine="708" w:left="3540"/>
        <w:jc w:val="center"/>
      </w:pPr>
    </w:p>
    <w:p w:rsidRDefault="006E73F5" w:rsidP="0089167E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30D" w:rsidR="003D230D">
      <w:r>
        <w:separator/>
      </w:r>
    </w:p>
  </w:endnote>
  <w:endnote w:id="0" w:type="continuationSeparator">
    <w:p w:rsidRDefault="003D230D" w:rsidR="003D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30D" w:rsidR="003D230D">
      <w:r>
        <w:separator/>
      </w:r>
    </w:p>
  </w:footnote>
  <w:footnote w:id="0" w:type="continuationSeparator">
    <w:p w:rsidRDefault="003D230D" w:rsidR="003D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3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133E" w:rsidP="00826393" w:rsidR="006D133E">
    <w:pPr>
      <w:pStyle w:val="Zaglavlje"/>
      <w:jc w:val="right"/>
    </w:pPr>
  </w:p>
  <w:p w:rsidRDefault="006D133E" w:rsidP="00826393" w:rsidR="006D133E">
    <w:pPr>
      <w:pStyle w:val="Zaglavlje"/>
      <w:jc w:val="right"/>
    </w:pPr>
  </w:p>
  <w:p w:rsidRDefault="006D133E" w:rsidP="00826393" w:rsidR="006D133E">
    <w:pPr>
      <w:pStyle w:val="Zaglavlje"/>
      <w:jc w:val="right"/>
    </w:pPr>
  </w:p>
  <w:p w:rsidRDefault="006D133E" w:rsidP="00826393" w:rsidR="006D133E">
    <w:pPr>
      <w:pStyle w:val="Zaglavlje"/>
      <w:jc w:val="right"/>
    </w:pPr>
  </w:p>
  <w:p w:rsidRDefault="006D133E" w:rsidP="00826393" w:rsidR="006D133E">
    <w:pPr>
      <w:pStyle w:val="Zaglavlje"/>
      <w:jc w:val="right"/>
    </w:pPr>
  </w:p>
  <w:p w:rsidRDefault="006D133E" w:rsidP="00826393" w:rsidR="006D133E">
    <w:pPr>
      <w:pStyle w:val="Zaglavlje"/>
      <w:jc w:val="right"/>
    </w:pPr>
  </w:p>
  <w:p w:rsidRDefault="00826393" w:rsidP="00826393" w:rsidR="00EB6A82">
    <w:pPr>
      <w:pStyle w:val="Zaglavlje"/>
      <w:jc w:val="right"/>
    </w:pPr>
    <w:r>
      <w:t>1 St-</w:t>
    </w:r>
    <w:r w:rsidR="005C6727">
      <w:t>1413/2018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69B"/>
    <w:rsid w:val="00012BCF"/>
    <w:rsid w:val="00085D86"/>
    <w:rsid w:val="000925E4"/>
    <w:rsid w:val="000C042D"/>
    <w:rsid w:val="00105639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230D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5C6727"/>
    <w:rsid w:val="00616BC9"/>
    <w:rsid w:val="00633D1F"/>
    <w:rsid w:val="00645EE4"/>
    <w:rsid w:val="00654084"/>
    <w:rsid w:val="00670A7E"/>
    <w:rsid w:val="006A2A61"/>
    <w:rsid w:val="006D133E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35E"/>
    <w:rsid w:val="008E656C"/>
    <w:rsid w:val="008F79D7"/>
    <w:rsid w:val="00903357"/>
    <w:rsid w:val="009068DA"/>
    <w:rsid w:val="00910DB6"/>
    <w:rsid w:val="00914416"/>
    <w:rsid w:val="00914C80"/>
    <w:rsid w:val="00915C40"/>
    <w:rsid w:val="00982EEC"/>
    <w:rsid w:val="009B6034"/>
    <w:rsid w:val="009D073A"/>
    <w:rsid w:val="009D6C33"/>
    <w:rsid w:val="009F1DC7"/>
    <w:rsid w:val="00A0188A"/>
    <w:rsid w:val="00A354E3"/>
    <w:rsid w:val="00AF274A"/>
    <w:rsid w:val="00B02B46"/>
    <w:rsid w:val="00B348E9"/>
    <w:rsid w:val="00B749F1"/>
    <w:rsid w:val="00B81AB0"/>
    <w:rsid w:val="00B85329"/>
    <w:rsid w:val="00B918B5"/>
    <w:rsid w:val="00BD50AF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1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3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3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3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3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D1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3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3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3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3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St-1413/2018</izvorni_sadrzaj>
    <derivirana_varijabla naziv="DomainObject.Predmet.OznakaBroj_1">St-1413/2018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PLAYHOUSE d.o.o.u stečaju</izvorni_sadrzaj>
    <derivirana_varijabla naziv="DomainObject.Predmet.ProtustrankaFormated_1">  Stečajna masa iza PLAYHOUSE d.o.o.u stečaju</derivirana_varijabla>
  </DomainObject.Predmet.ProtustrankaFormated>
  <DomainObject.Predmet.ProtustrankaFormatedOIB>
    <izvorni_sadrzaj>  Stečajna masa iza PLAYHOUSE d.o.o.u stečaju, OIB 55434649942</izvorni_sadrzaj>
    <derivirana_varijabla naziv="DomainObject.Predmet.ProtustrankaFormatedOIB_1">  Stečajna masa iza PLAYHOUSE d.o.o.u stečaju, OIB 55434649942</derivirana_varijabla>
  </DomainObject.Predmet.ProtustrankaFormatedOIB>
  <DomainObject.Predmet.ProtustrankaFormatedWithAdress>
    <izvorni_sadrzaj> Stečajna masa iza PLAYHOUSE d.o.o.u stečaju, Kralja Držislava 10, 10000 Zagreb</izvorni_sadrzaj>
    <derivirana_varijabla naziv="DomainObject.Predmet.ProtustrankaFormatedWithAdress_1"> Stečajna masa iza PLAYHOUSE d.o.o.u stečaju, Kralja Držislava 10, 10000 Zagreb</derivirana_varijabla>
  </DomainObject.Predmet.ProtustrankaFormatedWithAdress>
  <DomainObject.Predmet.ProtustrankaFormatedWithAdressOIB>
    <izvorni_sadrzaj> Stečajna masa iza PLAYHOUSE d.o.o.u stečaju, OIB 55434649942, Kralja Držislava 10, 10000 Zagreb</izvorni_sadrzaj>
    <derivirana_varijabla naziv="DomainObject.Predmet.ProtustrankaFormatedWithAdressOIB_1"> Stečajna masa iza PLAYHOUSE d.o.o.u stečaju, OIB 55434649942, Kralja Držislava 10, 10000 Zagreb</derivirana_varijabla>
  </DomainObject.Predmet.ProtustrankaFormatedWithAdressOIB>
  <DomainObject.Predmet.ProtustrankaWithAdress>
    <izvorni_sadrzaj>Stečajna masa iza PLAYHOUSE d.o.o.u stečaju Kralja Držislava 10, 10000 Zagreb</izvorni_sadrzaj>
    <derivirana_varijabla naziv="DomainObject.Predmet.ProtustrankaWithAdress_1">Stečajna masa iza PLAYHOUSE d.o.o.u stečaju Kralja Držislava 10, 10000 Zagreb</derivirana_varijabla>
  </DomainObject.Predmet.ProtustrankaWithAdress>
  <DomainObject.Predmet.ProtustrankaWithAdressOIB>
    <izvorni_sadrzaj>Stečajna masa iza PLAYHOUSE d.o.o.u stečaju, OIB 55434649942, Kralja Držislava 10, 10000 Zagreb</izvorni_sadrzaj>
    <derivirana_varijabla naziv="DomainObject.Predmet.ProtustrankaWithAdressOIB_1">Stečajna masa iza PLAYHOUSE d.o.o.u stečaju, OIB 55434649942, Kralja Držislava 10, 10000 Zagreb</derivirana_varijabla>
  </DomainObject.Predmet.ProtustrankaWithAdressOIB>
  <DomainObject.Predmet.ProtustrankaNazivFormated>
    <izvorni_sadrzaj>Stečajna masa iza PLAYHOUSE d.o.o.u stečaju</izvorni_sadrzaj>
    <derivirana_varijabla naziv="DomainObject.Predmet.ProtustrankaNazivFormated_1">Stečajna masa iza PLAYHOUSE d.o.o.u stečaju</derivirana_varijabla>
  </DomainObject.Predmet.ProtustrankaNazivFormated>
  <DomainObject.Predmet.ProtustrankaNazivFormatedOIB>
    <izvorni_sadrzaj>Stečajna masa iza PLAYHOUSE d.o.o.u stečaju, OIB 55434649942</izvorni_sadrzaj>
    <derivirana_varijabla naziv="DomainObject.Predmet.ProtustrankaNazivFormatedOIB_1">Stečajna masa iza PLAYHOUSE d.o.o.u stečaju, OIB 55434649942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PLAYHOUSE d.o.o.u stečaju</item>
    </izvorni_sadrzaj>
    <derivirana_varijabla naziv="DomainObject.Predmet.ProtuStrankaListFormated_1">
      <item>Stečajna masa iza PLAYHOUSE d.o.o.u stečaju</item>
    </derivirana_varijabla>
  </DomainObject.Predmet.ProtuStrankaListFormated>
  <DomainObject.Predmet.ProtuStrankaListFormatedOIB>
    <izvorni_sadrzaj>
      <item>Stečajna masa iza PLAYHOUSE d.o.o.u stečaju, OIB 55434649942</item>
    </izvorni_sadrzaj>
    <derivirana_varijabla naziv="DomainObject.Predmet.ProtuStrankaListFormatedOIB_1">
      <item>Stečajna masa iza PLAYHOUSE d.o.o.u stečaju, OIB 55434649942</item>
    </derivirana_varijabla>
  </DomainObject.Predmet.ProtuStrankaListFormatedOIB>
  <DomainObject.Predmet.ProtuStrankaListFormatedWithAdress>
    <izvorni_sadrzaj>
      <item>Stečajna masa iza PLAYHOUSE d.o.o.u stečaju, Kralja Držislava 10, 10000 Zagreb</item>
    </izvorni_sadrzaj>
    <derivirana_varijabla naziv="DomainObject.Predmet.ProtuStrankaListFormatedWithAdress_1">
      <item>Stečajna masa iza PLAYHOUSE d.o.o.u stečaju, Kralja Držislava 10, 10000 Zagreb</item>
    </derivirana_varijabla>
  </DomainObject.Predmet.ProtuStrankaListFormatedWithAdress>
  <DomainObject.Predmet.ProtuStrankaListFormatedWithAdressOIB>
    <izvorni_sadrzaj>
      <item>Stečajna masa iza PLAYHOUSE d.o.o.u stečaju, OIB 55434649942, Kralja Držislava 10, 10000 Zagreb</item>
    </izvorni_sadrzaj>
    <derivirana_varijabla naziv="DomainObject.Predmet.ProtuStrankaListFormatedWithAdressOIB_1">
      <item>Stečajna masa iza PLAYHOUSE d.o.o.u stečaju, OIB 55434649942, Kralja Držislava 10, 10000 Zagreb</item>
    </derivirana_varijabla>
  </DomainObject.Predmet.ProtuStrankaListFormatedWithAdressOIB>
  <DomainObject.Predmet.ProtuStrankaListNazivFormated>
    <izvorni_sadrzaj>
      <item>Stečajna masa iza PLAYHOUSE d.o.o.u stečaju</item>
    </izvorni_sadrzaj>
    <derivirana_varijabla naziv="DomainObject.Predmet.ProtuStrankaListNazivFormated_1">
      <item>Stečajna masa iza PLAYHOUSE d.o.o.u stečaju</item>
    </derivirana_varijabla>
  </DomainObject.Predmet.ProtuStrankaListNazivFormated>
  <DomainObject.Predmet.ProtuStrankaListNazivFormatedOIB>
    <izvorni_sadrzaj>
      <item>Stečajna masa iza PLAYHOUSE d.o.o.u stečaju, OIB 55434649942</item>
    </izvorni_sadrzaj>
    <derivirana_varijabla naziv="DomainObject.Predmet.ProtuStrankaListNazivFormatedOIB_1">
      <item>Stečajna masa iza PLAYHOUSE d.o.o.u stečaju, OIB 55434649942</item>
    </derivirana_varijabla>
  </DomainObject.Predmet.ProtuStrankaListNazivFormatedOIB>
  <DomainObject.Predmet.OstaliListFormated>
    <izvorni_sadrzaj>
      <item>Ivan Bačić</item>
    </izvorni_sadrzaj>
    <derivirana_varijabla naziv="DomainObject.Predmet.OstaliListFormated_1">
      <item>Ivan Bačić</item>
    </derivirana_varijabla>
  </DomainObject.Predmet.OstaliListFormated>
  <DomainObject.Predmet.OstaliListFormatedOIB>
    <izvorni_sadrzaj>
      <item>Ivan Bačić, OIB 47689964108</item>
    </izvorni_sadrzaj>
    <derivirana_varijabla naziv="DomainObject.Predmet.OstaliListFormatedOIB_1">
      <item>Ivan Bačić, OIB 47689964108</item>
    </derivirana_varijabla>
  </DomainObject.Predmet.OstaliListFormatedOIB>
  <DomainObject.Predmet.OstaliListFormatedWithAdress>
    <izvorni_sadrzaj>
      <item>Ivan Bačić, Antuna Stipančića 14, 10000 Zagreb</item>
    </izvorni_sadrzaj>
    <derivirana_varijabla naziv="DomainObject.Predmet.OstaliListFormatedWithAdress_1">
      <item>Ivan Bačić, Antuna Stipančića 14, 10000 Zagreb</item>
    </derivirana_varijabla>
  </DomainObject.Predmet.OstaliListFormatedWithAdress>
  <DomainObject.Predmet.OstaliListFormatedWithAdressOIB>
    <izvorni_sadrzaj>
      <item>Ivan Bačić, OIB 47689964108, Antuna Stipančića 14, 10000 Zagreb</item>
    </izvorni_sadrzaj>
    <derivirana_varijabla naziv="DomainObject.Predmet.OstaliListFormatedWithAdressOIB_1">
      <item>Ivan Bačić, OIB 47689964108, Antuna Stipančića 14, 10000 Zagreb</item>
    </derivirana_varijabla>
  </DomainObject.Predmet.OstaliListFormatedWithAdressOIB>
  <DomainObject.Predmet.OstaliListNazivFormated>
    <izvorni_sadrzaj>
      <item>Ivan Bačić</item>
    </izvorni_sadrzaj>
    <derivirana_varijabla naziv="DomainObject.Predmet.OstaliListNazivFormated_1">
      <item>Ivan Bačić</item>
    </derivirana_varijabla>
  </DomainObject.Predmet.OstaliListNazivFormated>
  <DomainObject.Predmet.OstaliListNazivFormatedOIB>
    <izvorni_sadrzaj>
      <item>Ivan Bačić, OIB 47689964108</item>
    </izvorni_sadrzaj>
    <derivirana_varijabla naziv="DomainObject.Predmet.OstaliListNazivFormatedOIB_1">
      <item>Ivan Bačić, OIB 47689964108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PLAYHOUSE d.o.o.u stečaju</izvorni_sadrzaj>
    <derivirana_varijabla naziv="DomainObject.Predmet.ProtustrankaIDrugi_1">Stečajna masa iza PLAYHOUSE d.o.o.u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PLAYHOUSE d.o.o.u stečaju, OIB 55434649942, Kralja Držislava 10, 10000 Zagreb</izvorni_sadrzaj>
    <derivirana_varijabla naziv="DomainObject.Predmet.ProtustrankaIDrugiAdressOIB_1">Stečajna masa iza PLAYHOUSE d.o.o.u stečaju, OIB 55434649942, Kralja Držislava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PLAYHOUSE d.o.o.u stečaju</item>
      <item>FINA Regionalni centar Zagreb</item>
      <item>Ivan Bačić</item>
    </izvorni_sadrzaj>
    <derivirana_varijabla naziv="DomainObject.Predmet.SudioniciListNaziv_1">
      <item>Stečajna masa iza PLAYHOUSE d.o.o.u stečaju</item>
      <item>FINA Regionalni centar Zagreb</item>
      <item>Ivan Bačić</item>
    </derivirana_varijabla>
  </DomainObject.Predmet.SudioniciListNaziv>
  <DomainObject.Predmet.SudioniciListAdressOIB>
    <izvorni_sadrzaj>
      <item>Stečajna masa iza PLAYHOUSE d.o.o.u stečaju, OIB 55434649942, Kralja Držislava 10,10000 Zagreb</item>
      <item>FINA Regionalni centar Zagreb, OIB 85821130368, Trg svibanjskih žrtava 1995. 1,10000 Zagreb</item>
      <item>Ivan Bačić, OIB 47689964108, Antuna Stipančića 14,10000 Zagreb</item>
    </izvorni_sadrzaj>
    <derivirana_varijabla naziv="DomainObject.Predmet.SudioniciListAdressOIB_1">
      <item>Stečajna masa iza PLAYHOUSE d.o.o.u stečaju, OIB 55434649942, Kralja Držislava 10,10000 Zagreb</item>
      <item>FINA Regionalni centar Zagreb, OIB 85821130368, Trg svibanjskih žrtava 1995. 1,10000 Zagreb</item>
      <item>Ivan Bačić, OIB 47689964108, Antuna Stipančića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55434649942</item>
      <item>, OIB 85821130368</item>
      <item>, OIB 47689964108</item>
    </izvorni_sadrzaj>
    <derivirana_varijabla naziv="DomainObject.Predmet.SudioniciListNazivOIB_1">
      <item>, OIB 55434649942</item>
      <item>, OIB 85821130368</item>
      <item>, OIB 47689964108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St-1413/2018-22</izvorni_sadrzaj>
    <derivirana_varijabla naziv="DomainObject.PredzadnjaOdlukaIzPredmeta.Oznaka_1">St-1413/2018-22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316</properties:Words>
  <properties:Characters>1641</properties:Characters>
  <properties:Lines>62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2019-01-15T08:57:00Z</dcterms:created>
  <dc:creator>Korisnik</dc:creator>
  <cp:lastModifiedBy>Draženka Prpić</cp:lastModifiedBy>
  <cp:lastPrinted>2019-01-15T08:59:00Z</cp:lastPrinted>
  <dcterms:modified xmlns:xsi="http://www.w3.org/2001/XMLSchema-instance" xsi:type="dcterms:W3CDTF">2019-01-15T08:59:00Z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-Stečajna masa iza PLAYHOUSE d.o.o.-St-1413-18-NOVI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