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8e4e" w14:paraId="2668e4e" w:rsidRDefault="00485A06" w:rsidP="00485A06" w:rsidR="00485A06">
      <w:pPr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>
        <w:t>Ulica grada Vukovara 8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241C">
        <w:t xml:space="preserve">        </w:t>
      </w:r>
      <w:r w:rsidR="00B27C31">
        <w:t xml:space="preserve">Poslovni broj: </w:t>
      </w:r>
      <w:r w:rsidR="00C10454">
        <w:t>60</w:t>
      </w:r>
      <w:r w:rsidR="00B27C31">
        <w:t xml:space="preserve"> </w:t>
      </w:r>
      <w:proofErr w:type="spellStart"/>
      <w:r w:rsidR="00B27C31">
        <w:t>Sp</w:t>
      </w:r>
      <w:proofErr w:type="spellEnd"/>
      <w:r w:rsidR="00B27C31">
        <w:t>-</w:t>
      </w:r>
      <w:r w:rsidR="007A6019">
        <w:t>77</w:t>
      </w:r>
      <w:r w:rsidR="00C10454">
        <w:t>/2017-</w:t>
      </w:r>
      <w:r w:rsidR="00B7241C">
        <w:t>23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E P U B L I K A  H R V A T S K A</w:t>
      </w:r>
    </w:p>
    <w:p w:rsidRDefault="00485A06" w:rsidP="00485A06" w:rsidR="00485A06">
      <w:pPr>
        <w:pStyle w:val="Bezproreda"/>
        <w:jc w:val="center"/>
      </w:pPr>
      <w:r>
        <w:t>R J E Š E N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  <w:t xml:space="preserve">Općinski građanski sud u Zagrebu, po sucu tog suda </w:t>
      </w:r>
      <w:r w:rsidR="00C10454">
        <w:t>Petri Brkljačić</w:t>
      </w:r>
      <w:r>
        <w:t>, kao sucu pojedincu, u izvanparničnom postupku stečaja potrošača nad imovinom potrošača</w:t>
      </w:r>
      <w:r w:rsidR="00B27C31">
        <w:t xml:space="preserve"> </w:t>
      </w:r>
      <w:r w:rsidR="00B16D73">
        <w:t xml:space="preserve">Tina Vladića iz Zagreba, Črnomerec 45/I, OIB: 07989256608, </w:t>
      </w:r>
      <w:r>
        <w:t xml:space="preserve">dana </w:t>
      </w:r>
      <w:r w:rsidR="00B7241C">
        <w:t>28</w:t>
      </w:r>
      <w:r w:rsidR="007A6019">
        <w:t xml:space="preserve">. </w:t>
      </w:r>
      <w:r w:rsidR="00B16D73">
        <w:t>prosinc</w:t>
      </w:r>
      <w:r w:rsidR="007A6019">
        <w:t>a</w:t>
      </w:r>
      <w:r w:rsidR="00B27C31">
        <w:t xml:space="preserve"> </w:t>
      </w:r>
      <w:r>
        <w:t>201</w:t>
      </w:r>
      <w:r w:rsidR="00150669">
        <w:t>7</w:t>
      </w:r>
      <w:r>
        <w:t>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i j e š i o  j e</w:t>
      </w:r>
    </w:p>
    <w:p w:rsidRDefault="00485A06" w:rsidP="00485A06" w:rsidR="00485A06">
      <w:pPr>
        <w:pStyle w:val="Bezproreda"/>
      </w:pPr>
    </w:p>
    <w:p w:rsidRDefault="00485A06" w:rsidP="00B16D73" w:rsidR="00485A06">
      <w:pPr>
        <w:pStyle w:val="Bezproreda"/>
        <w:jc w:val="both"/>
      </w:pPr>
      <w:r>
        <w:tab/>
        <w:t xml:space="preserve">Odbacuje se prijedlog </w:t>
      </w:r>
      <w:r w:rsidR="007A6019">
        <w:t xml:space="preserve">Tina Vladića </w:t>
      </w:r>
      <w:r w:rsidR="00B16D73">
        <w:t>iz Zagreba, Črnomerec 45/I, OIB: 07989256608,</w:t>
      </w:r>
      <w:r w:rsidR="00B27C31">
        <w:t xml:space="preserve"> </w:t>
      </w:r>
      <w:r>
        <w:t>za otv</w:t>
      </w:r>
      <w:r w:rsidR="00C2506B">
        <w:t>aranje</w:t>
      </w:r>
      <w:r>
        <w:t xml:space="preserve"> postupka stečaja potrošača</w:t>
      </w:r>
      <w:r w:rsidR="004F61E9">
        <w:t xml:space="preserve"> kao nedopušten</w:t>
      </w:r>
      <w:r>
        <w:t xml:space="preserve">. </w:t>
      </w:r>
    </w:p>
    <w:p w:rsidRDefault="003051E6" w:rsidP="00485A06" w:rsidR="003051E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Obrazloženje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</w:r>
      <w:r w:rsidR="007A6019">
        <w:t>Tin Vladić je</w:t>
      </w:r>
      <w:r w:rsidR="00B27C31">
        <w:t xml:space="preserve"> </w:t>
      </w:r>
      <w:r w:rsidR="00C2506B">
        <w:t>kao potrošač podn</w:t>
      </w:r>
      <w:r w:rsidR="00EF190F">
        <w:t>i</w:t>
      </w:r>
      <w:r w:rsidR="007A6019">
        <w:t>o</w:t>
      </w:r>
      <w:r>
        <w:t xml:space="preserve"> kod ovog suda prijedlog za otvaranje postupka stečaja potrošača.</w:t>
      </w:r>
    </w:p>
    <w:p w:rsidRDefault="00150669" w:rsidP="00485A06" w:rsidR="00150669">
      <w:pPr>
        <w:pStyle w:val="Bezproreda"/>
        <w:jc w:val="both"/>
      </w:pPr>
      <w:r>
        <w:tab/>
      </w:r>
      <w:r w:rsidR="00C10454">
        <w:t>Rješenjem</w:t>
      </w:r>
      <w:r>
        <w:t xml:space="preserve"> od </w:t>
      </w:r>
      <w:r w:rsidR="007A6019">
        <w:t>8. rujna</w:t>
      </w:r>
      <w:r w:rsidR="000664E6">
        <w:t xml:space="preserve"> 2017</w:t>
      </w:r>
      <w:r>
        <w:t xml:space="preserve">. </w:t>
      </w:r>
      <w:r w:rsidR="00C10454">
        <w:t>ist</w:t>
      </w:r>
      <w:r w:rsidR="007A6019">
        <w:t>i</w:t>
      </w:r>
      <w:r w:rsidR="00C10454">
        <w:t xml:space="preserve"> je pozvan</w:t>
      </w:r>
      <w:r>
        <w:t xml:space="preserve"> </w:t>
      </w:r>
      <w:r w:rsidR="00C10454">
        <w:t xml:space="preserve">predujmiti </w:t>
      </w:r>
      <w:r>
        <w:t xml:space="preserve">troškove postupka u iznosu od </w:t>
      </w:r>
      <w:r w:rsidR="000664E6">
        <w:t>3</w:t>
      </w:r>
      <w:r w:rsidR="00C10454">
        <w:t>.000,00 kuna, u roku od 3</w:t>
      </w:r>
      <w:r>
        <w:t>0 dana.</w:t>
      </w:r>
    </w:p>
    <w:p w:rsidRDefault="00C10454" w:rsidP="00485A06" w:rsidR="00C10454">
      <w:pPr>
        <w:pStyle w:val="Bezproreda"/>
        <w:jc w:val="both"/>
      </w:pPr>
      <w:r>
        <w:tab/>
        <w:t>Navedeno rješenje dostavljeno je predlagatel</w:t>
      </w:r>
      <w:r w:rsidR="007A6019">
        <w:t>ju</w:t>
      </w:r>
      <w:r>
        <w:t xml:space="preserve"> putem mrežne stranice e-oglasne ploče sudova te postalo pravomoćno </w:t>
      </w:r>
      <w:r w:rsidR="00B16D73">
        <w:t xml:space="preserve">6. listopada </w:t>
      </w:r>
      <w:r>
        <w:t xml:space="preserve">2017.g. </w:t>
      </w:r>
    </w:p>
    <w:p w:rsidRDefault="00150669" w:rsidP="00485A06" w:rsidR="00150669">
      <w:pPr>
        <w:pStyle w:val="Bezproreda"/>
        <w:jc w:val="both"/>
      </w:pPr>
      <w:r>
        <w:tab/>
        <w:t>Kako predujam nije u određenom roku pla</w:t>
      </w:r>
      <w:r w:rsidR="00C10454">
        <w:t>ćen, isti je valjalo odbaciti</w:t>
      </w:r>
      <w:r>
        <w:t xml:space="preserve"> sukladno čl. 114. st. 5. Stečajnog zakona u vezi sa čl. 23. Zakona o stečaju potrošača</w:t>
      </w:r>
      <w:r w:rsidR="00C10454">
        <w:t xml:space="preserve"> (Narodne novine 100/15)</w:t>
      </w:r>
      <w:r>
        <w:t>.</w:t>
      </w:r>
    </w:p>
    <w:p w:rsidRDefault="00C2506B" w:rsidP="00150669" w:rsidR="00485A06">
      <w:pPr>
        <w:pStyle w:val="Bezproreda"/>
        <w:jc w:val="both"/>
      </w:pPr>
      <w:r>
        <w:tab/>
      </w:r>
    </w:p>
    <w:p w:rsidRDefault="00485A06" w:rsidP="00485A06" w:rsidR="00485A06">
      <w:pPr>
        <w:pStyle w:val="Bezproreda"/>
        <w:jc w:val="center"/>
      </w:pPr>
      <w:r>
        <w:t xml:space="preserve">U Zagrebu, </w:t>
      </w:r>
      <w:r w:rsidR="00B7241C">
        <w:t>28</w:t>
      </w:r>
      <w:r w:rsidR="007A6019">
        <w:t xml:space="preserve">. </w:t>
      </w:r>
      <w:r w:rsidR="00B16D73">
        <w:t>prosinc</w:t>
      </w:r>
      <w:r w:rsidR="007A6019">
        <w:t>a</w:t>
      </w:r>
      <w:r w:rsidR="00B27C31">
        <w:t xml:space="preserve"> </w:t>
      </w:r>
      <w:r>
        <w:t>201</w:t>
      </w:r>
      <w:r w:rsidR="00D20E9C">
        <w:t>7</w:t>
      </w:r>
      <w:r>
        <w:t>.</w:t>
      </w:r>
    </w:p>
    <w:p w:rsidRDefault="00485A06" w:rsidP="00C10454" w:rsidR="00485A06" w:rsidRPr="00C10454">
      <w:pPr>
        <w:pStyle w:val="Bezproreda"/>
      </w:pPr>
    </w:p>
    <w:p w:rsidRDefault="00485A06" w:rsidP="00C10454" w:rsidR="00B27C31" w:rsidRPr="00C10454">
      <w:pPr>
        <w:pStyle w:val="Bezproreda"/>
      </w:pP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  <w:t>Sudac:</w:t>
      </w:r>
    </w:p>
    <w:p w:rsidRDefault="00485A06" w:rsidP="00C10454" w:rsidR="00485A06" w:rsidRPr="00C10454">
      <w:pPr>
        <w:pStyle w:val="Bezproreda"/>
      </w:pP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="00C10454" w:rsidRPr="00C10454">
        <w:t>Petra Brkljačić</w:t>
      </w:r>
      <w:r w:rsidR="001844DE">
        <w:t>,v.r.</w:t>
      </w:r>
      <w:r w:rsidR="00593166" w:rsidRPr="00C10454">
        <w:t xml:space="preserve">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>UPUTA O PRAVNOM LIJEKU:</w:t>
      </w:r>
    </w:p>
    <w:p w:rsidRDefault="00485A06" w:rsidP="00485A06" w:rsidR="00C10454">
      <w:pPr>
        <w:pStyle w:val="Bezproreda"/>
        <w:ind w:firstLine="708"/>
        <w:jc w:val="both"/>
        <w:rPr>
          <w:szCs w:val="20"/>
        </w:rPr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b/>
          <w:szCs w:val="20"/>
        </w:rPr>
        <w:tab/>
      </w:r>
      <w:r>
        <w:tab/>
      </w:r>
    </w:p>
    <w:p w:rsidRDefault="00485A06" w:rsidP="00485A06" w:rsidR="00485A06">
      <w:pPr>
        <w:pStyle w:val="Bezproreda"/>
      </w:pPr>
      <w:r>
        <w:t>DN-a:</w:t>
      </w:r>
    </w:p>
    <w:p w:rsidRDefault="00C10454" w:rsidP="00593166" w:rsidR="00593166" w:rsidRPr="00590FB7">
      <w:pPr>
        <w:pStyle w:val="Bezproreda"/>
      </w:pPr>
      <w:r>
        <w:t>1</w:t>
      </w:r>
      <w:r w:rsidR="00B27C31">
        <w:t xml:space="preserve">. </w:t>
      </w:r>
      <w:r w:rsidR="007A6019">
        <w:t>Tin Vladić</w:t>
      </w:r>
      <w:r>
        <w:t xml:space="preserve"> putem </w:t>
      </w:r>
      <w:r w:rsidR="007A6019">
        <w:t>e-oglasna ploča - 8 dana</w:t>
      </w:r>
      <w:r w:rsidR="00593166" w:rsidRPr="00590FB7">
        <w:tab/>
      </w:r>
      <w:r w:rsidR="00593166" w:rsidRPr="00590FB7">
        <w:tab/>
      </w:r>
      <w:r w:rsidR="00593166" w:rsidRPr="00590FB7">
        <w:tab/>
      </w:r>
      <w:r w:rsidR="00593166" w:rsidRPr="00590FB7">
        <w:tab/>
      </w:r>
    </w:p>
    <w:p w:rsidRDefault="001844DE" w:rsidP="00817434" w:rsidR="001844DE" w:rsidRPr="00817434">
      <w:pPr>
        <w:tabs>
          <w:tab w:pos="5996" w:val="left"/>
        </w:tabs>
        <w:jc w:val="right"/>
      </w:pPr>
      <w:r w:rsidRPr="00817434">
        <w:t xml:space="preserve">Za točnost </w:t>
      </w:r>
      <w:proofErr w:type="spellStart"/>
      <w:r w:rsidRPr="00817434">
        <w:t>otpravka</w:t>
      </w:r>
      <w:proofErr w:type="spellEnd"/>
      <w:r w:rsidRPr="00817434">
        <w:t>-ovlašteni službenik:</w:t>
      </w:r>
    </w:p>
    <w:p w:rsidRDefault="001844DE" w:rsidP="00817434" w:rsidR="001844DE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896E51" w:rsidP="00593166" w:rsidR="00896E51">
      <w:pPr>
        <w:jc w:val="both"/>
      </w:pPr>
      <w:bookmarkStart w:name="_GoBack" w:id="0"/>
      <w:bookmarkEnd w:id="0"/>
    </w:p>
    <w:sectPr w:rsidR="00896E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03275D"/>
    <w:rsid w:val="000664E6"/>
    <w:rsid w:val="00150669"/>
    <w:rsid w:val="001844DE"/>
    <w:rsid w:val="003051E6"/>
    <w:rsid w:val="00485A06"/>
    <w:rsid w:val="004B3529"/>
    <w:rsid w:val="004F61E9"/>
    <w:rsid w:val="00593166"/>
    <w:rsid w:val="005F1484"/>
    <w:rsid w:val="006D1F27"/>
    <w:rsid w:val="007A6019"/>
    <w:rsid w:val="00896E51"/>
    <w:rsid w:val="008A1187"/>
    <w:rsid w:val="00B16D73"/>
    <w:rsid w:val="00B27C31"/>
    <w:rsid w:val="00B7241C"/>
    <w:rsid w:val="00C10454"/>
    <w:rsid w:val="00C2506B"/>
    <w:rsid w:val="00D20E9C"/>
    <w:rsid w:val="00DF2B22"/>
    <w:rsid w:val="00E24781"/>
    <w:rsid w:val="00EF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Tekstrezerviranogmjesta" w:type="character">
    <w:name w:val="Placeholder Text"/>
    <w:basedOn w:val="Zadanifontodlomka"/>
    <w:uiPriority w:val="99"/>
    <w:semiHidden/>
    <w:rsid w:val="008A11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11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1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1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1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Tekstrezerviranogmjesta" w:type="character">
    <w:name w:val="Placeholder Text"/>
    <w:basedOn w:val="Zadanifontodlomka"/>
    <w:uiPriority w:val="99"/>
    <w:semiHidden/>
    <w:rsid w:val="008A11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11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1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1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1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Sp-77/2017-23</izvorni_sadrzaj>
    <derivirana_varijabla naziv="DomainObject.Oznaka_1">Sp-77/2017-23</derivirana_varijabla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2017.</izvorni_sadrzaj>
    <derivirana_varijabla naziv="DomainObject.Predmet.DatumRjesavanja_1">28.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Sp-77/2017</izvorni_sadrzaj>
    <derivirana_varijabla naziv="DomainObject.Predmet.OznakaBroj_1">Sp-77/2017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Petra</izvorni_sadrzaj>
    <derivirana_varijabla naziv="DomainObject.Predmet.PredmetRijesio.Ime_1">Petra</derivirana_varijabla>
  </DomainObject.Predmet.PredmetRijesio.Ime>
  <DomainObject.Predmet.PredmetRijesio.Oib>
    <izvorni_sadrzaj>04144051332</izvorni_sadrzaj>
    <derivirana_varijabla naziv="DomainObject.Predmet.PredmetRijesio.Oib_1">04144051332</derivirana_varijabla>
  </DomainObject.Predmet.PredmetRijesio.Oib>
  <DomainObject.Predmet.PredmetRijesio.Prezime>
    <izvorni_sadrzaj>Brkljačić</izvorni_sadrzaj>
    <derivirana_varijabla naziv="DomainObject.Predmet.PredmetRijesio.Prezime_1">Brkljačić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Tin Vladić</izvorni_sadrzaj>
    <derivirana_varijabla naziv="DomainObject.Predmet.StrankaFormated_1">  Tin Vladić</derivirana_varijabla>
  </DomainObject.Predmet.StrankaFormated>
  <DomainObject.Predmet.StrankaFormatedOIB>
    <izvorni_sadrzaj>  Tin Vladić, OIB 07989256608</izvorni_sadrzaj>
    <derivirana_varijabla naziv="DomainObject.Predmet.StrankaFormatedOIB_1">  Tin Vladić, OIB 07989256608</derivirana_varijabla>
  </DomainObject.Predmet.StrankaFormatedOIB>
  <DomainObject.Predmet.StrankaFormatedWithAdress>
    <izvorni_sadrzaj> Tin Vladić, Ulica Črnomerec 45/1, 10000 Zagreb</izvorni_sadrzaj>
    <derivirana_varijabla naziv="DomainObject.Predmet.StrankaFormatedWithAdress_1"> Tin Vladić, Ulica Črnomerec 45/1, 10000 Zagreb</derivirana_varijabla>
  </DomainObject.Predmet.StrankaFormatedWithAdress>
  <DomainObject.Predmet.StrankaFormatedWithAdressOIB>
    <izvorni_sadrzaj> Tin Vladić, OIB 07989256608, Ulica Črnomerec 45/1, 10000 Zagreb</izvorni_sadrzaj>
    <derivirana_varijabla naziv="DomainObject.Predmet.StrankaFormatedWithAdressOIB_1"> Tin Vladić, OIB 07989256608, Ulica Črnomerec 45/1, 10000 Zagreb</derivirana_varijabla>
  </DomainObject.Predmet.StrankaFormatedWithAdressOIB>
  <DomainObject.Predmet.StrankaWithAdress>
    <izvorni_sadrzaj>Tin Vladić Ulica Črnomerec 45/1,10000 Zagreb</izvorni_sadrzaj>
    <derivirana_varijabla naziv="DomainObject.Predmet.StrankaWithAdress_1">Tin Vladić Ulica Črnomerec 45/1,10000 Zagreb</derivirana_varijabla>
  </DomainObject.Predmet.StrankaWithAdress>
  <DomainObject.Predmet.StrankaWithAdressOIB>
    <izvorni_sadrzaj>Tin Vladić, OIB 07989256608, Ulica Črnomerec 45/1,10000 Zagreb</izvorni_sadrzaj>
    <derivirana_varijabla naziv="DomainObject.Predmet.StrankaWithAdressOIB_1">Tin Vladić, OIB 07989256608, Ulica Črnomerec 45/1,10000 Zagreb</derivirana_varijabla>
  </DomainObject.Predmet.StrankaWithAdressOIB>
  <DomainObject.Predmet.StrankaNazivFormated>
    <izvorni_sadrzaj>Tin Vladić</izvorni_sadrzaj>
    <derivirana_varijabla naziv="DomainObject.Predmet.StrankaNazivFormated_1">Tin Vladić</derivirana_varijabla>
  </DomainObject.Predmet.StrankaNazivFormated>
  <DomainObject.Predmet.StrankaNazivFormatedOIB>
    <izvorni_sadrzaj>Tin Vladić, OIB 07989256608</izvorni_sadrzaj>
    <derivirana_varijabla naziv="DomainObject.Predmet.StrankaNazivFormatedOIB_1">Tin Vladić, OIB 07989256608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Tin Vladić</item>
    </izvorni_sadrzaj>
    <derivirana_varijabla naziv="DomainObject.Predmet.StrankaListFormated_1">
      <item>Tin Vladić</item>
    </derivirana_varijabla>
  </DomainObject.Predmet.StrankaListFormated>
  <DomainObject.Predmet.StrankaListFormatedOIB>
    <izvorni_sadrzaj>
      <item>Tin Vladić, OIB 07989256608</item>
    </izvorni_sadrzaj>
    <derivirana_varijabla naziv="DomainObject.Predmet.StrankaListFormatedOIB_1">
      <item>Tin Vladić, OIB 07989256608</item>
    </derivirana_varijabla>
  </DomainObject.Predmet.StrankaListFormatedOIB>
  <DomainObject.Predmet.StrankaListFormatedWithAdress>
    <izvorni_sadrzaj>
      <item>Tin Vladić, Ulica Črnomerec 45/1, 10000 Zagreb</item>
    </izvorni_sadrzaj>
    <derivirana_varijabla naziv="DomainObject.Predmet.StrankaListFormatedWithAdress_1">
      <item>Tin Vladić, Ulica Črnomerec 45/1, 10000 Zagreb</item>
    </derivirana_varijabla>
  </DomainObject.Predmet.StrankaListFormatedWithAdress>
  <DomainObject.Predmet.StrankaListFormatedWithAdressOIB>
    <izvorni_sadrzaj>
      <item>Tin Vladić, OIB 07989256608, Ulica Črnomerec 45/1, 10000 Zagreb</item>
    </izvorni_sadrzaj>
    <derivirana_varijabla naziv="DomainObject.Predmet.StrankaListFormatedWithAdressOIB_1">
      <item>Tin Vladić, OIB 07989256608, Ulica Črnomerec 45/1, 10000 Zagreb</item>
    </derivirana_varijabla>
  </DomainObject.Predmet.StrankaListFormatedWithAdressOIB>
  <DomainObject.Predmet.StrankaListNazivFormated>
    <izvorni_sadrzaj>
      <item>Tin Vladić</item>
    </izvorni_sadrzaj>
    <derivirana_varijabla naziv="DomainObject.Predmet.StrankaListNazivFormated_1">
      <item>Tin Vladić</item>
    </derivirana_varijabla>
  </DomainObject.Predmet.StrankaListNazivFormated>
  <DomainObject.Predmet.StrankaListNazivFormatedOIB>
    <izvorni_sadrzaj>
      <item>Tin Vladić, OIB 07989256608</item>
    </izvorni_sadrzaj>
    <derivirana_varijabla naziv="DomainObject.Predmet.StrankaListNazivFormatedOIB_1">
      <item>Tin Vladić, OIB 07989256608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>Sp-77/2017-23</izvorni_sadrzaj>
    <derivirana_varijabla naziv="DomainObject.PoslovniBrojDokumenta_1">Sp-77/2017-23</derivirana_varijabla>
  </DomainObject.PoslovniBrojDokumenta>
  <DomainObject.Predmet.StrankaIDrugi>
    <izvorni_sadrzaj>Tin Vladić</izvorni_sadrzaj>
    <derivirana_varijabla naziv="DomainObject.Predmet.StrankaIDrugi_1">Tin Vladić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Tin Vladić, OIB 07989256608, Ulica Črnomerec 45/1, 10000 Zagreb</izvorni_sadrzaj>
    <derivirana_varijabla naziv="DomainObject.Predmet.StrankaIDrugiAdressOIB_1">Tin Vladić, OIB 07989256608, Ulica Črnomerec 45/1,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2017.</izvorni_sadrzaj>
    <derivirana_varijabla naziv="DomainObject.Predmet.OdlukaRjesenje.DatumDonosenjaOdluke_1">28.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Sp-77/2017-23</izvorni_sadrzaj>
    <derivirana_varijabla naziv="DomainObject.Predmet.OdlukaRjesenje.Oznaka_1">Sp-77/2017-23</derivirana_varijabla>
  </DomainObject.Predmet.OdlukaRjesenje.Oznaka>
  <DomainObject.Predmet.SudioniciListNaziv>
    <izvorni_sadrzaj>
      <item>Tin Vladić</item>
    </izvorni_sadrzaj>
    <derivirana_varijabla naziv="DomainObject.Predmet.SudioniciListNaziv_1">
      <item>Tin Vladić</item>
    </derivirana_varijabla>
  </DomainObject.Predmet.SudioniciListNaziv>
  <DomainObject.Predmet.SudioniciListAdressOIB>
    <izvorni_sadrzaj>
      <item>Tin Vladić, OIB 07989256608, Ulica Črnomerec 45/1,10000 Zagreb</item>
    </izvorni_sadrzaj>
    <derivirana_varijabla naziv="DomainObject.Predmet.SudioniciListAdressOIB_1">
      <item>Tin Vladić, OIB 07989256608, Ulica Črnomerec 45/1,10000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07989256608</item>
    </izvorni_sadrzaj>
    <derivirana_varijabla naziv="DomainObject.Predmet.SudioniciListNazivOIB_1">
      <item>, OIB 07989256608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1267</properties:Characters>
  <properties:Lines>47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2017-11-14T07:37:00Z</dcterms:created>
  <dc:creator>Veronika Kolačko</dc:creator>
  <cp:lastModifiedBy>Barbara Sirovica</cp:lastModifiedBy>
  <cp:lastPrinted>2017-12-28T07:46:00Z</cp:lastPrinted>
  <dcterms:modified xmlns:xsi="http://www.w3.org/2001/XMLSchema-instance" xsi:type="dcterms:W3CDTF">2017-12-28T12:46:00Z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Sp-77/2017-23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