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736b" w14:paraId="800736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3F7265">
        <w:t>4</w:t>
      </w:r>
      <w:r w:rsidR="001540B4">
        <w:t>620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1540B4" w:rsidR="001540B4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1540B4">
        <w:t xml:space="preserve">POLET d.o.o., Zagreb, Heinzelova 32, MBS: 080112170, OIB: </w:t>
      </w:r>
    </w:p>
    <w:p w:rsidRDefault="001540B4" w:rsidP="001540B4" w:rsidR="003A5523">
      <w:pPr>
        <w:ind w:firstLine="708"/>
        <w:jc w:val="both"/>
      </w:pPr>
      <w:r>
        <w:t xml:space="preserve">  18266022349</w:t>
      </w:r>
    </w:p>
    <w:p w:rsidRDefault="00B15445" w:rsidP="00B15445" w:rsidR="00B15445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1540B4">
        <w:t>627.901,19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28741B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540B4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65329"/>
    <w:rsid w:val="002704D0"/>
    <w:rsid w:val="00276582"/>
    <w:rsid w:val="0028741B"/>
    <w:rsid w:val="00297E94"/>
    <w:rsid w:val="002A4EBD"/>
    <w:rsid w:val="002F57CA"/>
    <w:rsid w:val="00325398"/>
    <w:rsid w:val="00355747"/>
    <w:rsid w:val="00373464"/>
    <w:rsid w:val="0038246E"/>
    <w:rsid w:val="00382736"/>
    <w:rsid w:val="003A5523"/>
    <w:rsid w:val="003D35F9"/>
    <w:rsid w:val="003E3A15"/>
    <w:rsid w:val="003F726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2D29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995983"/>
    <w:rsid w:val="00A34A83"/>
    <w:rsid w:val="00A509BA"/>
    <w:rsid w:val="00A604BA"/>
    <w:rsid w:val="00A71431"/>
    <w:rsid w:val="00A85F69"/>
    <w:rsid w:val="00AB60FD"/>
    <w:rsid w:val="00AC233E"/>
    <w:rsid w:val="00AC4528"/>
    <w:rsid w:val="00AD027A"/>
    <w:rsid w:val="00B15445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9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9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9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9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9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59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9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9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9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9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St-4620/2015</izvorni_sadrzaj>
    <derivirana_varijabla naziv="DomainObject.Predmet.OznakaBroj_1">St-4620/2015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zastupanog po punomoćniku Josip Maruščec</izvorni_sadrzaj>
    <derivirana_varijabla naziv="DomainObject.Predmet.ProtustrankaFormated_1">  POLET d.o.o. zastupanog po punomoćniku Josip Maruščec</derivirana_varijabla>
  </DomainObject.Predmet.ProtustrankaFormated>
  <DomainObject.Predmet.ProtustrankaFormatedOIB>
    <izvorni_sadrzaj>  POLET d.o.o., OIB 18266022349 zastupanog po punomoćniku Josip Maruščec</izvorni_sadrzaj>
    <derivirana_varijabla naziv="DomainObject.Predmet.ProtustrankaFormatedOIB_1">  POLET d.o.o., OIB 18266022349 zastupanog po punomoćniku Josip Maruščec</derivirana_varijabla>
  </DomainObject.Predmet.ProtustrankaFormatedOIB>
  <DomainObject.Predmet.ProtustrankaFormatedWithAdress>
    <izvorni_sadrzaj> POLET d.o.o., Heinzelova 32, 10000 Zagreb zastupanog po punomoćniku Josip Maruščec</izvorni_sadrzaj>
    <derivirana_varijabla naziv="DomainObject.Predmet.ProtustrankaFormatedWithAdress_1"> POLET d.o.o., Heinzelova 32, 10000 Zagreb zastupanog po punomoćniku Josip Maruščec</derivirana_varijabla>
  </DomainObject.Predmet.ProtustrankaFormatedWithAdress>
  <DomainObject.Predmet.ProtustrankaFormatedWithAdressOIB>
    <izvorni_sadrzaj> POLET d.o.o., OIB 18266022349, Heinzelova 32, 10000 Zagreb zastupanog po punomoćniku Josip Maruščec</izvorni_sadrzaj>
    <derivirana_varijabla naziv="DomainObject.Predmet.ProtustrankaFormatedWithAdressOIB_1"> POLET d.o.o., OIB 18266022349, Heinzelova 32, 10000 Zagreb zastupanog po punomoćniku Josip Maruščec</derivirana_varijabla>
  </DomainObject.Predmet.ProtustrankaFormatedWithAdressOIB>
  <DomainObject.Predmet.ProtustrankaWithAdress>
    <izvorni_sadrzaj>POLET d.o.o. Heinzelova 32, 10000 Zagreb</izvorni_sadrzaj>
    <derivirana_varijabla naziv="DomainObject.Predmet.ProtustrankaWithAdress_1">POLET d.o.o. Heinzelova 32, 10000 Zagreb</derivirana_varijabla>
  </DomainObject.Predmet.ProtustrankaWithAdress>
  <DomainObject.Predmet.ProtustrankaWithAdressOIB>
    <izvorni_sadrzaj>POLET d.o.o., OIB 18266022349, Heinzelova 32, 10000 Zagreb</izvorni_sadrzaj>
    <derivirana_varijabla naziv="DomainObject.Predmet.ProtustrankaWithAdressOIB_1">POLET d.o.o., OIB 18266022349, Heinzelova 32,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d.o.o. zastupanog po punomoćniku Josip Maruščec</item>
    </izvorni_sadrzaj>
    <derivirana_varijabla naziv="DomainObject.Predmet.ProtuStrankaListFormated_1">
      <item>POLET d.o.o. zastupanog po punomoćniku Josip Maruščec</item>
    </derivirana_varijabla>
  </DomainObject.Predmet.ProtuStrankaListFormated>
  <DomainObject.Predmet.ProtuStrankaListFormatedOIB>
    <izvorni_sadrzaj>
      <item>POLET d.o.o., OIB 18266022349 zastupanog po punomoćniku Josip Maruščec</item>
    </izvorni_sadrzaj>
    <derivirana_varijabla naziv="DomainObject.Predmet.ProtuStrankaListFormatedOIB_1">
      <item>POLET d.o.o., OIB 18266022349 zastupanog po punomoćniku Josip Maruščec</item>
    </derivirana_varijabla>
  </DomainObject.Predmet.ProtuStrankaListFormatedOIB>
  <DomainObject.Predmet.ProtuStrankaListFormatedWithAdress>
    <izvorni_sadrzaj>
      <item>POLET d.o.o., Heinzelova 32, 10000 Zagreb zastupanog po punomoćniku Josip Maruščec</item>
    </izvorni_sadrzaj>
    <derivirana_varijabla naziv="DomainObject.Predmet.ProtuStrankaListFormatedWithAdress_1">
      <item>POLET d.o.o., Heinzelova 32, 10000 Zagreb zastupanog po punomoćniku Josip Maruščec</item>
    </derivirana_varijabla>
  </DomainObject.Predmet.ProtuStrankaListFormatedWithAdress>
  <DomainObject.Predmet.ProtuStrankaListFormatedWithAdressOIB>
    <izvorni_sadrzaj>
      <item>POLET d.o.o., OIB 18266022349, Heinzelova 32, 10000 Zagreb zastupanog po punomoćniku Josip Maruščec</item>
    </izvorni_sadrzaj>
    <derivirana_varijabla naziv="DomainObject.Predmet.ProtuStrankaListFormatedWithAdressOIB_1">
      <item>POLET d.o.o., OIB 18266022349, Heinzelova 32, 10000 Zagreb zastupanog po punomoćniku Josip Maruščec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>
      <item>Josip Maruščec punomoćnik sudionika u postupku POLET d.o.o.</item>
    </izvorni_sadrzaj>
    <derivirana_varijabla naziv="DomainObject.Predmet.OstaliListFormated_1">
      <item>Josip Maruščec punomoćnik sudionika u postupku POLET d.o.o.</item>
    </derivirana_varijabla>
  </DomainObject.Predmet.OstaliListFormated>
  <DomainObject.Predmet.OstaliListFormatedOIB>
    <izvorni_sadrzaj>
      <item>Josip Maruščec, OIB 76650201121 punomoćnik sudionika u postupku POLET d.o.o.</item>
    </izvorni_sadrzaj>
    <derivirana_varijabla naziv="DomainObject.Predmet.OstaliListFormatedOIB_1">
      <item>Josip Maruščec, OIB 76650201121 punomoćnik sudionika u postupku POLET d.o.o.</item>
    </derivirana_varijabla>
  </DomainObject.Predmet.OstaliListFormatedOIB>
  <DomainObject.Predmet.OstaliListFormatedWithAdress>
    <izvorni_sadrzaj>
      <item>Josip Maruščec, Ulica Grada Vukovara 62 A, 10000 Zagreb punomoćnik sudionika u postupku POLET d.o.o.</item>
    </izvorni_sadrzaj>
    <derivirana_varijabla naziv="DomainObject.Predmet.OstaliListFormatedWithAdress_1">
      <item>Josip Maruščec, Ulica Grada Vukovara 62 A, 10000 Zagreb punomoćnik sudionika u postupku POLET d.o.o.</item>
    </derivirana_varijabla>
  </DomainObject.Predmet.OstaliListFormatedWithAdress>
  <DomainObject.Predmet.OstaliListFormatedWithAdressOIB>
    <izvorni_sadrzaj>
      <item>Josip Maruščec, OIB 76650201121, Ulica Grada Vukovara 62 A, 10000 Zagreb punomoćnik sudionika u postupku POLET d.o.o.</item>
    </izvorni_sadrzaj>
    <derivirana_varijabla naziv="DomainObject.Predmet.OstaliListFormatedWithAdressOIB_1">
      <item>Josip Maruščec, OIB 76650201121, Ulica Grada Vukovara 62 A, 10000 Zagreb punomoćnik sudionika u postupku POLET d.o.o.</item>
    </derivirana_varijabla>
  </DomainObject.Predmet.OstaliListFormatedWithAdressOIB>
  <DomainObject.Predmet.OstaliListNazivFormated>
    <izvorni_sadrzaj>
      <item>Josip Maruščec</item>
    </izvorni_sadrzaj>
    <derivirana_varijabla naziv="DomainObject.Predmet.OstaliListNazivFormated_1">
      <item>Josip Maruščec</item>
    </derivirana_varijabla>
  </DomainObject.Predmet.OstaliListNazivFormated>
  <DomainObject.Predmet.OstaliListNazivFormatedOIB>
    <izvorni_sadrzaj>
      <item>Josip Maruščec, OIB 76650201121</item>
    </izvorni_sadrzaj>
    <derivirana_varijabla naziv="DomainObject.Predmet.OstaliListNazivFormatedOIB_1">
      <item>Josip Maruščec, OIB 76650201121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d.o.o., OIB 18266022349, Heinzelova 32, 10000 Zagreb</izvorni_sadrzaj>
    <derivirana_varijabla naziv="DomainObject.Predmet.ProtustrankaIDrugiAdressOIB_1">POLET d.o.o., OIB 18266022349,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</item>
      <item>FINA Regionalni centar Zagreb</item>
      <item>Josip Maruščec</item>
    </izvorni_sadrzaj>
    <derivirana_varijabla naziv="DomainObject.Predmet.SudioniciListNaziv_1">
      <item>POLET d.o.o.</item>
      <item>FINA Regionalni centar Zagreb</item>
      <item>Josip Maruščec</item>
    </derivirana_varijabla>
  </DomainObject.Predmet.SudioniciListNaziv>
  <DomainObject.Predmet.SudioniciListAdressOIB>
    <izvorni_sadrzaj>
      <item>POLET d.o.o., OIB 18266022349, Heinzelova 32,10000 Zagreb</item>
      <item>FINA Regionalni centar Zagreb, OIB 85821130368, Trg svibanjskih žrtava 1995. 1,10000 Zagreb</item>
      <item>Josip Maruščec, OIB 76650201121, Ulica Grada Vukovara 62 A,10000 Zagreb</item>
    </izvorni_sadrzaj>
    <derivirana_varijabla naziv="DomainObject.Predmet.SudioniciListAdressOIB_1">
      <item>POLET d.o.o., OIB 18266022349, Heinzelova 32,10000 Zagreb</item>
      <item>FINA Regionalni centar Zagreb, OIB 85821130368, Trg svibanjskih žrtava 1995. 1,10000 Zagreb</item>
      <item>Josip Maruščec, OIB 76650201121, Ulica Grada Vukovara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18266022349</item>
      <item>, OIB 85821130368</item>
      <item>, OIB 76650201121</item>
    </izvorni_sadrzaj>
    <derivirana_varijabla naziv="DomainObject.Predmet.SudioniciListNazivOIB_1">
      <item>, OIB 18266022349</item>
      <item>, OIB 85821130368</item>
      <item>, OIB 76650201121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1295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2016-01-21T08:36:00Z</dcterms:created>
  <dc:creator>ilukac</dc:creator>
  <cp:lastModifiedBy>Ksenija Nol</cp:lastModifiedBy>
  <cp:lastPrinted>2016-01-21T08:33:00Z</cp:lastPrinted>
  <dcterms:modified xmlns:xsi="http://www.w3.org/2001/XMLSchema-instance" xsi:type="dcterms:W3CDTF">2016-01-21T10:03:00Z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