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cc38" w14:paraId="287cc38" w:rsidRDefault="002E5413" w:rsidP="002E5413" w:rsidR="002E5413">
      <w:pPr>
        <w:jc w:val="right"/>
        <w15:collapsed w:val="false"/>
      </w:pPr>
      <w:r>
        <w:t>6 St-</w:t>
      </w:r>
      <w:r w:rsidR="008F2119">
        <w:t>1406</w:t>
      </w:r>
      <w:r w:rsidR="008C56EC">
        <w:t>/17-</w:t>
      </w:r>
      <w:r w:rsidR="008F2119">
        <w:t>9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>Trgovački sud u Osijeku, po stečajnoj sutkinji Nadi Roso, u stečajnom predmetu predlagatelja Financijska agencija Regionalni centar Osijek, za otvaranje stečajnog  postupka nad dužnikom</w:t>
      </w:r>
      <w:r w:rsidR="008F2119">
        <w:t xml:space="preserve"> </w:t>
      </w:r>
      <w:r w:rsidR="008F2119" w:rsidRPr="008F2119">
        <w:rPr>
          <w:b/>
        </w:rPr>
        <w:t>ZGM j.d.o.o. za trgovinu i ugostiteljstvo, Batina, Matije Gupca 6, MBS: 030170640, OIB:97077945621</w:t>
      </w:r>
      <w:r>
        <w:t xml:space="preserve">, dana </w:t>
      </w:r>
      <w:r w:rsidR="008F2119">
        <w:t>9. veljače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8F2119">
        <w:t xml:space="preserve">Zvonku </w:t>
      </w:r>
      <w:proofErr w:type="spellStart"/>
      <w:r w:rsidR="008F2119">
        <w:t>Rajčević</w:t>
      </w:r>
      <w:proofErr w:type="spellEnd"/>
      <w:r w:rsidR="008F2119">
        <w:t>, Batina, Matije Gupca 6, OIB: 51444259317</w:t>
      </w:r>
      <w:r>
        <w:t>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="008F2119">
        <w:rPr>
          <w:b/>
        </w:rPr>
        <w:t>1406</w:t>
      </w:r>
      <w:r w:rsidRPr="002E5413">
        <w:rPr>
          <w:b/>
        </w:rPr>
        <w:t>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8F2119">
        <w:t xml:space="preserve">Zvonko </w:t>
      </w:r>
      <w:proofErr w:type="spellStart"/>
      <w:r w:rsidR="008F2119">
        <w:t>Rajčević</w:t>
      </w:r>
      <w:proofErr w:type="spellEnd"/>
      <w:r w:rsidR="008F2119">
        <w:t>, Batina, Matije Gupca 6, OIB: 51444259317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F2119">
        <w:rPr>
          <w:b/>
        </w:rPr>
        <w:t>1406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8F2119">
        <w:t xml:space="preserve">Zvonki </w:t>
      </w:r>
      <w:proofErr w:type="spellStart"/>
      <w:r w:rsidR="008F2119">
        <w:t>Rajčević</w:t>
      </w:r>
      <w:proofErr w:type="spellEnd"/>
      <w:r w:rsidR="008F2119">
        <w:t>, Batina, Matije Gupca 6, OIB: 51444259317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8F2119">
        <w:t xml:space="preserve">Zvonko </w:t>
      </w:r>
      <w:proofErr w:type="spellStart"/>
      <w:r w:rsidR="008F2119">
        <w:t>Rajčević</w:t>
      </w:r>
      <w:proofErr w:type="spellEnd"/>
      <w:r w:rsidR="008F2119">
        <w:t>, Batina, Matije Gupca 6, OIB: 51444259317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8F2119" w:rsidP="008F2119" w:rsidR="008F2119">
      <w:pPr>
        <w:jc w:val="right"/>
      </w:pPr>
      <w:r>
        <w:lastRenderedPageBreak/>
        <w:t>6 St-1406/17-9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8F2119">
        <w:rPr>
          <w:bCs/>
        </w:rPr>
        <w:t>20. rujna</w:t>
      </w:r>
      <w:r>
        <w:rPr>
          <w:bCs/>
        </w:rPr>
        <w:t xml:space="preserve"> 2017. podnijela ovom sudu prijedlog za pokretanje stečajnog postupka nad dužnikom </w:t>
      </w:r>
      <w:r w:rsidR="008F2119">
        <w:t>ZGM j.d.o.o. za trgovinu i ugostiteljstvo, Batina, Matije Gupca 6, MBS: 030170640, OIB:97077945621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8F2119">
        <w:t>1406</w:t>
      </w:r>
      <w:r w:rsidR="00AD0AD1">
        <w:t>/17</w:t>
      </w:r>
      <w:r w:rsidR="008F2119">
        <w:t>-3</w:t>
      </w:r>
      <w:r>
        <w:t xml:space="preserve"> od </w:t>
      </w:r>
      <w:r w:rsidR="008F2119">
        <w:t>29. rujna</w:t>
      </w:r>
      <w:r>
        <w:t xml:space="preserve"> 2017. g. pozvana je osoba  zastupanje dužnika </w:t>
      </w:r>
      <w:r w:rsidR="008F2119">
        <w:t xml:space="preserve">Zvonko </w:t>
      </w:r>
      <w:proofErr w:type="spellStart"/>
      <w:r w:rsidR="008F2119">
        <w:t>Rajčević</w:t>
      </w:r>
      <w:proofErr w:type="spellEnd"/>
      <w:r w:rsidR="008F2119">
        <w:t>, Batina, Matije Gupca 6, OIB: 51444259317</w:t>
      </w:r>
      <w:r>
        <w:t xml:space="preserve">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</w:t>
      </w:r>
      <w:proofErr w:type="spellStart"/>
      <w:r>
        <w:t>z.z</w:t>
      </w:r>
      <w:proofErr w:type="spellEnd"/>
      <w:r>
        <w:t>. dužnika da u roku od 8 dana od dana primitka zaključka preda sudu izvješće o financijsko-gospodarskom stanju dužnika, popis imovine i obveza dužnika (</w:t>
      </w:r>
      <w:proofErr w:type="spellStart"/>
      <w:r>
        <w:t>prokazni</w:t>
      </w:r>
      <w:proofErr w:type="spellEnd"/>
      <w:r>
        <w:t xml:space="preserve"> popis imovine).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8F2119">
        <w:t>4.10.</w:t>
      </w:r>
      <w:r>
        <w:t>2017. g.</w:t>
      </w:r>
      <w:r w:rsidR="002042D7">
        <w:t xml:space="preserve"> a što je razvidno iz povratnice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</w:t>
      </w:r>
      <w:proofErr w:type="spellStart"/>
      <w:r>
        <w:t>nepostupanja</w:t>
      </w:r>
      <w:proofErr w:type="spellEnd"/>
      <w:r>
        <w:t xml:space="preserve"> zakonskog zastupnika dužnika po pozivu suda, sud je Zaključkom od </w:t>
      </w:r>
      <w:r w:rsidR="008F2119">
        <w:t>11.12.</w:t>
      </w:r>
      <w:r>
        <w:t xml:space="preserve">2017. g. pozvao </w:t>
      </w:r>
      <w:proofErr w:type="spellStart"/>
      <w:r>
        <w:t>z.z</w:t>
      </w:r>
      <w:proofErr w:type="spellEnd"/>
      <w:r>
        <w:t>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2042D7">
        <w:t>-</w:t>
      </w:r>
      <w:r w:rsidR="008F2119">
        <w:t>1406/17-5</w:t>
      </w:r>
      <w:r>
        <w:t xml:space="preserve"> od </w:t>
      </w:r>
      <w:r w:rsidR="008F2119">
        <w:t>11. prosinca</w:t>
      </w:r>
      <w:r>
        <w:t xml:space="preserve"> 2017. g. pokrenut je prethodni postupak radi utvrđivanja uvjeta za otvaranje stečajnog postupka nad dužnikom te je imenovan privremeni stečajni upravitelj u osobi </w:t>
      </w:r>
      <w:r w:rsidR="008F2119">
        <w:t>Marko Tominac iz Vinkovaca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>Privremen</w:t>
      </w:r>
      <w:r w:rsidR="008F2119">
        <w:t>i</w:t>
      </w:r>
      <w:r>
        <w:t xml:space="preserve"> stečajn</w:t>
      </w:r>
      <w:r w:rsidR="008F2119">
        <w:t>i</w:t>
      </w:r>
      <w:r>
        <w:t xml:space="preserve"> upravitelj je dana </w:t>
      </w:r>
      <w:r w:rsidR="008F2119">
        <w:t>31</w:t>
      </w:r>
      <w:r w:rsidR="008C56EC">
        <w:t>. siječnja 2018. g.</w:t>
      </w:r>
      <w:r>
        <w:t xml:space="preserve"> u spis dostavio izvješće u kojem je naveo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8F2119">
        <w:t>11.12.</w:t>
      </w:r>
      <w:r>
        <w:t xml:space="preserve">2017. g. (uredno primio </w:t>
      </w:r>
      <w:r w:rsidR="008F2119">
        <w:t>14.12.2017. g.</w:t>
      </w:r>
      <w:r>
        <w:t xml:space="preserve">) sud je donio Rješenje kojim je naloženo </w:t>
      </w:r>
      <w:proofErr w:type="spellStart"/>
      <w:r>
        <w:t>z.z</w:t>
      </w:r>
      <w:proofErr w:type="spellEnd"/>
      <w:r>
        <w:t>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8F2119" w:rsidP="008F2119" w:rsidR="008F2119">
      <w:pPr>
        <w:jc w:val="right"/>
      </w:pPr>
      <w:r>
        <w:t>6 St-1406/17-9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8F2119">
        <w:t>11.12.</w:t>
      </w:r>
      <w:r>
        <w:t>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8F2119">
        <w:t>20.9.</w:t>
      </w:r>
      <w:r>
        <w:t xml:space="preserve">2017. g. utvrdio da visina blokade žiro računa dužnika iznosi </w:t>
      </w:r>
      <w:r w:rsidR="008F2119">
        <w:t>32.679,53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F2119">
        <w:t>9. veljače</w:t>
      </w:r>
      <w:r w:rsidR="00F64150">
        <w:t xml:space="preserve">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8F211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8F2119">
        <w:t xml:space="preserve">Zvonko </w:t>
      </w:r>
      <w:proofErr w:type="spellStart"/>
      <w:r w:rsidR="008F2119">
        <w:t>Rajčević</w:t>
      </w:r>
      <w:proofErr w:type="spellEnd"/>
      <w:r w:rsidR="008F2119">
        <w:t>, Batina, Matije Gupca 6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8F2119">
        <w:t>9</w:t>
      </w:r>
      <w:r w:rsidR="008C56EC">
        <w:t>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DC1613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DA1" w:rsidP="00C06AA6" w:rsidR="00FE2DA1">
      <w:r>
        <w:separator/>
      </w:r>
    </w:p>
  </w:endnote>
  <w:endnote w:id="0" w:type="continuationSeparator">
    <w:p w:rsidRDefault="00FE2DA1" w:rsidP="00C06AA6" w:rsidR="00FE2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DA1" w:rsidP="00C06AA6" w:rsidR="00FE2DA1">
      <w:r>
        <w:separator/>
      </w:r>
    </w:p>
  </w:footnote>
  <w:footnote w:id="0" w:type="continuationSeparator">
    <w:p w:rsidRDefault="00FE2DA1" w:rsidP="00C06AA6" w:rsidR="00FE2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161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4033D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C56EC"/>
    <w:rsid w:val="008D3E2B"/>
    <w:rsid w:val="008F2119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D4C16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E5B2F"/>
    <w:rsid w:val="00D022CE"/>
    <w:rsid w:val="00D231AE"/>
    <w:rsid w:val="00D24D2F"/>
    <w:rsid w:val="00D97782"/>
    <w:rsid w:val="00DA4636"/>
    <w:rsid w:val="00DA6482"/>
    <w:rsid w:val="00DC1613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E1CE1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E2DA1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16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1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16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4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St-1406/2017</izvorni_sadrzaj>
    <derivirana_varijabla naziv="DomainObject.Predmet.OznakaBroj_1">St-1406/2017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ZGM j.d.o.o. za trgovinu i ugostiteljstvo</izvorni_sadrzaj>
    <derivirana_varijabla naziv="DomainObject.Predmet.ProtustrankaFormated_1">  ZGM j.d.o.o. za trgovinu i ugostiteljstvo</derivirana_varijabla>
  </DomainObject.Predmet.ProtustrankaFormated>
  <DomainObject.Predmet.ProtustrankaFormatedOIB>
    <izvorni_sadrzaj>  ZGM j.d.o.o. za trgovinu i ugostiteljstvo, OIB 97077945621</izvorni_sadrzaj>
    <derivirana_varijabla naziv="DomainObject.Predmet.ProtustrankaFormatedOIB_1">  ZGM j.d.o.o. za trgovinu i ugostiteljstvo, OIB 97077945621</derivirana_varijabla>
  </DomainObject.Predmet.ProtustrankaFormatedOIB>
  <DomainObject.Predmet.ProtustrankaFormatedWithAdress>
    <izvorni_sadrzaj> ZGM j.d.o.o. za trgovinu i ugostiteljstvo, Matije Gupca 6, 31306 Batina</izvorni_sadrzaj>
    <derivirana_varijabla naziv="DomainObject.Predmet.ProtustrankaFormatedWithAdress_1"> ZGM j.d.o.o. za trgovinu i ugostiteljstvo, Matije Gupca 6, 31306 Batina</derivirana_varijabla>
  </DomainObject.Predmet.ProtustrankaFormatedWithAdress>
  <DomainObject.Predmet.ProtustrankaFormatedWithAdressOIB>
    <izvorni_sadrzaj> ZGM j.d.o.o. za trgovinu i ugostiteljstvo, OIB 97077945621, Matije Gupca 6, 31306 Batina</izvorni_sadrzaj>
    <derivirana_varijabla naziv="DomainObject.Predmet.ProtustrankaFormatedWithAdressOIB_1"> ZGM j.d.o.o. za trgovinu i ugostiteljstvo, OIB 97077945621, Matije Gupca 6, 31306 Batina</derivirana_varijabla>
  </DomainObject.Predmet.ProtustrankaFormatedWithAdressOIB>
  <DomainObject.Predmet.ProtustrankaWithAdress>
    <izvorni_sadrzaj>ZGM j.d.o.o. za trgovinu i ugostiteljstvo Matije Gupca 6, 31306 Batina</izvorni_sadrzaj>
    <derivirana_varijabla naziv="DomainObject.Predmet.ProtustrankaWithAdress_1">ZGM j.d.o.o. za trgovinu i ugostiteljstvo Matije Gupca 6, 31306 Batina</derivirana_varijabla>
  </DomainObject.Predmet.ProtustrankaWithAdress>
  <DomainObject.Predmet.ProtustrankaWithAdressOIB>
    <izvorni_sadrzaj>ZGM j.d.o.o. za trgovinu i ugostiteljstvo, OIB 97077945621, Matije Gupca 6, 31306 Batina</izvorni_sadrzaj>
    <derivirana_varijabla naziv="DomainObject.Predmet.ProtustrankaWithAdressOIB_1">ZGM j.d.o.o. za trgovinu i ugostiteljstvo, OIB 97077945621, Matije Gupca 6, 31306 Batina</derivirana_varijabla>
  </DomainObject.Predmet.ProtustrankaWithAdressOIB>
  <DomainObject.Predmet.ProtustrankaNazivFormated>
    <izvorni_sadrzaj>ZGM j.d.o.o. za trgovinu i ugostiteljstvo</izvorni_sadrzaj>
    <derivirana_varijabla naziv="DomainObject.Predmet.ProtustrankaNazivFormated_1">ZGM j.d.o.o. za trgovinu i ugostiteljstvo</derivirana_varijabla>
  </DomainObject.Predmet.ProtustrankaNazivFormated>
  <DomainObject.Predmet.ProtustrankaNazivFormatedOIB>
    <izvorni_sadrzaj>ZGM j.d.o.o. za trgovinu i ugostiteljstvo, OIB 97077945621</izvorni_sadrzaj>
    <derivirana_varijabla naziv="DomainObject.Predmet.ProtustrankaNazivFormatedOIB_1">ZGM j.d.o.o. za trgovinu i ugostiteljstvo, OIB 97077945621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ZGM j.d.o.o. za trgovinu i ugostiteljstvo</item>
    </izvorni_sadrzaj>
    <derivirana_varijabla naziv="DomainObject.Predmet.ProtuStrankaListFormated_1">
      <item>ZGM j.d.o.o. za trgovinu i ugostiteljstvo</item>
    </derivirana_varijabla>
  </DomainObject.Predmet.ProtuStrankaListFormated>
  <DomainObject.Predmet.ProtuStrankaListFormatedOIB>
    <izvorni_sadrzaj>
      <item>ZGM j.d.o.o. za trgovinu i ugostiteljstvo, OIB 97077945621</item>
    </izvorni_sadrzaj>
    <derivirana_varijabla naziv="DomainObject.Predmet.ProtuStrankaListFormatedOIB_1">
      <item>ZGM j.d.o.o. za trgovinu i ugostiteljstvo, OIB 97077945621</item>
    </derivirana_varijabla>
  </DomainObject.Predmet.ProtuStrankaListFormatedOIB>
  <DomainObject.Predmet.ProtuStrankaListFormatedWithAdress>
    <izvorni_sadrzaj>
      <item>ZGM j.d.o.o. za trgovinu i ugostiteljstvo, Matije Gupca 6, 31306 Batina</item>
    </izvorni_sadrzaj>
    <derivirana_varijabla naziv="DomainObject.Predmet.ProtuStrankaListFormatedWithAdress_1">
      <item>ZGM j.d.o.o. za trgovinu i ugostiteljstvo, Matije Gupca 6, 31306 Batina</item>
    </derivirana_varijabla>
  </DomainObject.Predmet.ProtuStrankaListFormatedWithAdress>
  <DomainObject.Predmet.ProtuStrankaListFormatedWithAdressOIB>
    <izvorni_sadrzaj>
      <item>ZGM j.d.o.o. za trgovinu i ugostiteljstvo, OIB 97077945621, Matije Gupca 6, 31306 Batina</item>
    </izvorni_sadrzaj>
    <derivirana_varijabla naziv="DomainObject.Predmet.ProtuStrankaListFormatedWithAdressOIB_1">
      <item>ZGM j.d.o.o. za trgovinu i ugostiteljstvo, OIB 97077945621, Matije Gupca 6, 31306 Batina</item>
    </derivirana_varijabla>
  </DomainObject.Predmet.ProtuStrankaListFormatedWithAdressOIB>
  <DomainObject.Predmet.ProtuStrankaListNazivFormated>
    <izvorni_sadrzaj>
      <item>ZGM j.d.o.o. za trgovinu i ugostiteljstvo</item>
    </izvorni_sadrzaj>
    <derivirana_varijabla naziv="DomainObject.Predmet.ProtuStrankaListNazivFormated_1">
      <item>ZGM j.d.o.o. za trgovinu i ugostiteljstvo</item>
    </derivirana_varijabla>
  </DomainObject.Predmet.ProtuStrankaListNazivFormated>
  <DomainObject.Predmet.ProtuStrankaListNazivFormatedOIB>
    <izvorni_sadrzaj>
      <item>ZGM j.d.o.o. za trgovinu i ugostiteljstvo, OIB 97077945621</item>
    </izvorni_sadrzaj>
    <derivirana_varijabla naziv="DomainObject.Predmet.ProtuStrankaListNazivFormatedOIB_1">
      <item>ZGM j.d.o.o. za trgovinu i ugostiteljstvo, OIB 97077945621</item>
    </derivirana_varijabla>
  </DomainObject.Predmet.ProtuStrankaListNazivFormatedOIB>
  <DomainObject.Predmet.OstaliListFormated>
    <izvorni_sadrzaj>
      <item>Zvonko Rajčević</item>
    </izvorni_sadrzaj>
    <derivirana_varijabla naziv="DomainObject.Predmet.OstaliListFormated_1">
      <item>Zvonko Rajčević</item>
    </derivirana_varijabla>
  </DomainObject.Predmet.OstaliListFormated>
  <DomainObject.Predmet.OstaliListFormatedOIB>
    <izvorni_sadrzaj>
      <item>Zvonko Rajčević, OIB 51444259317</item>
    </izvorni_sadrzaj>
    <derivirana_varijabla naziv="DomainObject.Predmet.OstaliListFormatedOIB_1">
      <item>Zvonko Rajčević, OIB 51444259317</item>
    </derivirana_varijabla>
  </DomainObject.Predmet.OstaliListFormatedOIB>
  <DomainObject.Predmet.OstaliListFormatedWithAdress>
    <izvorni_sadrzaj>
      <item>Zvonko Rajčević, Matije Gupca 6, 31306 Batina</item>
    </izvorni_sadrzaj>
    <derivirana_varijabla naziv="DomainObject.Predmet.OstaliListFormatedWithAdress_1">
      <item>Zvonko Rajčević, Matije Gupca 6, 31306 Batina</item>
    </derivirana_varijabla>
  </DomainObject.Predmet.OstaliListFormatedWithAdress>
  <DomainObject.Predmet.OstaliListFormatedWithAdressOIB>
    <izvorni_sadrzaj>
      <item>Zvonko Rajčević, OIB 51444259317, Matije Gupca 6, 31306 Batina</item>
    </izvorni_sadrzaj>
    <derivirana_varijabla naziv="DomainObject.Predmet.OstaliListFormatedWithAdressOIB_1">
      <item>Zvonko Rajčević, OIB 51444259317, Matije Gupca 6, 31306 Batina</item>
    </derivirana_varijabla>
  </DomainObject.Predmet.OstaliListFormatedWithAdressOIB>
  <DomainObject.Predmet.OstaliListNazivFormated>
    <izvorni_sadrzaj>
      <item>Zvonko Rajčević</item>
    </izvorni_sadrzaj>
    <derivirana_varijabla naziv="DomainObject.Predmet.OstaliListNazivFormated_1">
      <item>Zvonko Rajčević</item>
    </derivirana_varijabla>
  </DomainObject.Predmet.OstaliListNazivFormated>
  <DomainObject.Predmet.OstaliListNazivFormatedOIB>
    <izvorni_sadrzaj>
      <item>Zvonko Rajčević, OIB 51444259317</item>
    </izvorni_sadrzaj>
    <derivirana_varijabla naziv="DomainObject.Predmet.OstaliListNazivFormatedOIB_1">
      <item>Zvonko Rajčević, OIB 51444259317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ZGM j.d.o.o. za trgovinu i ugostiteljstvo</izvorni_sadrzaj>
    <derivirana_varijabla naziv="DomainObject.Predmet.ProtustrankaIDrugi_1">ZGM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ZGM j.d.o.o. za trgovinu i ugostiteljstvo, OIB 97077945621, Matije Gupca 6, 31306 Batina</izvorni_sadrzaj>
    <derivirana_varijabla naziv="DomainObject.Predmet.ProtustrankaIDrugiAdressOIB_1">ZGM j.d.o.o. za trgovinu i ugostiteljstvo, OIB 97077945621, Matije Gupca 6,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ZGM j.d.o.o. za trgovinu i ugostiteljstvo</item>
      <item>Zvonko Rajčević</item>
    </izvorni_sadrzaj>
    <derivirana_varijabla naziv="DomainObject.Predmet.SudioniciListNaziv_1">
      <item>FINA RC OSIJEK</item>
      <item>ZGM j.d.o.o. za trgovinu i ugostiteljstvo</item>
      <item>Zvonko Rajčević</item>
    </derivirana_varijabla>
  </DomainObject.Predmet.SudioniciListNaziv>
  <DomainObject.Predmet.SudioniciListAdressOIB>
    <izvorni_sadrzaj>
      <item>FINA RC OSIJEK, OIB 85821130368</item>
      <item>ZGM j.d.o.o. za trgovinu i ugostiteljstvo, OIB 97077945621, Matije Gupca 6,31306 Batina</item>
      <item>Zvonko Rajčević, OIB 51444259317, Matije Gupca 6,31306 Batina</item>
    </izvorni_sadrzaj>
    <derivirana_varijabla naziv="DomainObject.Predmet.SudioniciListAdressOIB_1">
      <item>FINA RC OSIJEK, OIB 85821130368</item>
      <item>ZGM j.d.o.o. za trgovinu i ugostiteljstvo, OIB 97077945621, Matije Gupca 6,31306 Batina</item>
      <item>Zvonko Rajčević, OIB 51444259317, Matije Gupca 6,31306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97077945621</item>
      <item>, OIB 51444259317</item>
    </izvorni_sadrzaj>
    <derivirana_varijabla naziv="DomainObject.Predmet.SudioniciListNazivOIB_1">
      <item>, OIB 85821130368</item>
      <item>, OIB 97077945621</item>
      <item>, OIB 51444259317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BBEF6-CA8C-4FD3-BAC4-D39DA2604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1105</properties:Words>
  <properties:Characters>5880</properties:Characters>
  <properties:Lines>161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2018-01-29T09:16:00Z</dcterms:created>
  <dc:creator>Korisnik</dc:creator>
  <cp:lastModifiedBy>Danijela Sekulić</cp:lastModifiedBy>
  <cp:lastPrinted>2018-02-09T07:12:00Z</cp:lastPrinted>
  <dcterms:modified xmlns:xsi="http://www.w3.org/2001/XMLSchema-instance" xsi:type="dcterms:W3CDTF">2018-02-09T07:15:00Z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