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64d9" w14:paraId="bb764d9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2C3651" w:rsidRPr="00A3123C">
        <w:t xml:space="preserve">Stečajna masa iza IMO.NE.H. d.o.o. u stečaju, Zagreb, Petrinjska </w:t>
      </w:r>
      <w:proofErr w:type="spellStart"/>
      <w:r w:rsidR="002C3651" w:rsidRPr="00A3123C">
        <w:t>28</w:t>
      </w:r>
      <w:proofErr w:type="spellEnd"/>
      <w:r w:rsidR="002C3651" w:rsidRPr="00A3123C">
        <w:t xml:space="preserve">, </w:t>
      </w:r>
      <w:proofErr w:type="spellStart"/>
      <w:r w:rsidR="002C3651" w:rsidRPr="00A3123C">
        <w:t>OIB</w:t>
      </w:r>
      <w:proofErr w:type="spellEnd"/>
      <w:r w:rsidR="002C3651" w:rsidRPr="00A3123C">
        <w:t xml:space="preserve">: </w:t>
      </w:r>
      <w:proofErr w:type="spellStart"/>
      <w:r w:rsidR="002C3651" w:rsidRPr="00137023">
        <w:t>39260891109</w:t>
      </w:r>
      <w:proofErr w:type="spellEnd"/>
      <w:r w:rsidRPr="000365E3">
        <w:t>,</w:t>
      </w:r>
      <w:r w:rsidRPr="004C5D48">
        <w:t xml:space="preserve"> koje će se održati kod ovog suda dana </w:t>
      </w:r>
    </w:p>
    <w:p w:rsidRDefault="00343E78" w:rsidP="00343E78" w:rsidR="00343E78" w:rsidRPr="004C5D48">
      <w:pPr>
        <w:jc w:val="both"/>
      </w:pPr>
    </w:p>
    <w:p w:rsidRDefault="002C3651" w:rsidP="00343E78" w:rsidR="00343E78" w:rsidRPr="004C5D48">
      <w:pPr>
        <w:jc w:val="center"/>
      </w:pPr>
      <w:proofErr w:type="spellStart"/>
      <w:r>
        <w:t>27</w:t>
      </w:r>
      <w:proofErr w:type="spellEnd"/>
      <w:r>
        <w:t>. rujna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proofErr w:type="spellStart"/>
      <w:r>
        <w:t>12</w:t>
      </w:r>
      <w:proofErr w:type="spellEnd"/>
      <w:r w:rsidR="000148A5" w:rsidRPr="004C5D48">
        <w:t>:</w:t>
      </w:r>
      <w:proofErr w:type="spellStart"/>
      <w:r>
        <w:t>0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2C3651">
        <w:t>5. rujna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</w:t>
      </w:r>
      <w:r w:rsidR="002C3651">
        <w:t xml:space="preserve"> </w:t>
      </w:r>
      <w:r w:rsidRPr="004C5D48">
        <w:t>Damir Rabar</w:t>
      </w:r>
      <w:r w:rsidR="004F5293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EB502D" w:rsidP="00343E78" w:rsidR="00EB502D">
      <w:pPr>
        <w:jc w:val="both"/>
      </w:pPr>
    </w:p>
    <w:p w:rsidRDefault="00AF091A" w:rsidP="00343E78" w:rsidR="00AF091A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4B4889" w:rsidR="004B4889" w:rsidRPr="004B4889">
      <w:r w:rsidRPr="007C466D">
        <w:t xml:space="preserve">- </w:t>
      </w:r>
      <w:r w:rsidR="004B4889">
        <w:t>stečajn</w:t>
      </w:r>
      <w:r w:rsidR="002C3651">
        <w:t>i</w:t>
      </w:r>
      <w:r w:rsidR="004B4889" w:rsidRPr="004B4889">
        <w:t xml:space="preserve"> upravitelj </w:t>
      </w:r>
      <w:r w:rsidR="002C3651" w:rsidRPr="00B77F74">
        <w:t xml:space="preserve">Ivan </w:t>
      </w:r>
      <w:proofErr w:type="spellStart"/>
      <w:r w:rsidR="002C3651" w:rsidRPr="00B77F74">
        <w:t>Gjurašić</w:t>
      </w:r>
      <w:proofErr w:type="spellEnd"/>
      <w:r w:rsidR="002C3651" w:rsidRPr="00B77F74">
        <w:t xml:space="preserve">, Zagreb, Petrinjska </w:t>
      </w:r>
      <w:proofErr w:type="spellStart"/>
      <w:r w:rsidR="002C3651" w:rsidRPr="00B77F74">
        <w:t>28</w:t>
      </w:r>
      <w:proofErr w:type="spellEnd"/>
      <w:r w:rsidR="002C3651" w:rsidRPr="00B77F74">
        <w:t>,</w:t>
      </w:r>
    </w:p>
    <w:p w:rsidRDefault="002C3651" w:rsidP="002C3651" w:rsidR="004B4889" w:rsidRPr="004B4889">
      <w:r w:rsidRPr="005C7EBD">
        <w:t xml:space="preserve">- </w:t>
      </w:r>
      <w:r>
        <w:t xml:space="preserve">Hrvatska elektroprivreda d.d. Zagreb, Ulica grada Vukovara </w:t>
      </w:r>
      <w:proofErr w:type="spellStart"/>
      <w:r>
        <w:t>37</w:t>
      </w:r>
      <w:proofErr w:type="spellEnd"/>
      <w:r w:rsidR="004B4889" w:rsidRPr="004B4889">
        <w:t>,</w:t>
      </w:r>
    </w:p>
    <w:p w:rsidRDefault="00EB502D" w:rsidP="004B4889" w:rsidR="00EB502D" w:rsidRPr="00DB2313">
      <w:pPr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2C3651">
      <w:t>196</w:t>
    </w:r>
    <w:proofErr w:type="spellEnd"/>
    <w:r w:rsidR="000365E3">
      <w:t>/</w:t>
    </w:r>
    <w:proofErr w:type="spellStart"/>
    <w:r w:rsidR="000365E3">
      <w:t>201</w:t>
    </w:r>
    <w:r w:rsidR="004B4889">
      <w:t>7</w:t>
    </w:r>
    <w:proofErr w:type="spellEnd"/>
    <w:r w:rsidR="000365E3">
      <w:t>-</w:t>
    </w:r>
    <w:proofErr w:type="spellStart"/>
    <w:r w:rsidR="002C3651">
      <w:t>55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202458"/>
    <w:rsid w:val="00295DCF"/>
    <w:rsid w:val="002C3651"/>
    <w:rsid w:val="00343E78"/>
    <w:rsid w:val="0038388E"/>
    <w:rsid w:val="004B4889"/>
    <w:rsid w:val="004C5D48"/>
    <w:rsid w:val="004F5293"/>
    <w:rsid w:val="00596B6D"/>
    <w:rsid w:val="005B396F"/>
    <w:rsid w:val="005C144C"/>
    <w:rsid w:val="006807E0"/>
    <w:rsid w:val="006A5E5B"/>
    <w:rsid w:val="007C466D"/>
    <w:rsid w:val="00830A3E"/>
    <w:rsid w:val="008436C9"/>
    <w:rsid w:val="009A1586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185</properties:Words>
  <properties:Characters>959</properties:Characters>
  <properties:Lines>39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2018-09-05T07:48:00Z</dcterms:created>
  <dc:creator>drabar</dc:creator>
  <cp:lastModifiedBy>Lorena Paris Aničić</cp:lastModifiedBy>
  <cp:lastPrinted>2018-09-05T07:51:00Z</cp:lastPrinted>
  <dcterms:modified xmlns:xsi="http://www.w3.org/2001/XMLSchema-instance" xsi:type="dcterms:W3CDTF">2018-09-05T08:02:00Z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