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24ab" w14:paraId="a1524a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176F9">
        <w:rPr>
          <w:rFonts w:hAnsi="Times New Roman" w:ascii="Times New Roman"/>
        </w:rPr>
        <w:t xml:space="preserve">FINO JE JELO </w:t>
      </w:r>
      <w:proofErr w:type="spellStart"/>
      <w:r w:rsidR="00E176F9">
        <w:rPr>
          <w:rFonts w:hAnsi="Times New Roman" w:ascii="Times New Roman"/>
        </w:rPr>
        <w:t>j.d.o.o</w:t>
      </w:r>
      <w:proofErr w:type="spellEnd"/>
      <w:r w:rsidR="00E176F9">
        <w:rPr>
          <w:rFonts w:hAnsi="Times New Roman" w:ascii="Times New Roman"/>
        </w:rPr>
        <w:t xml:space="preserve">. </w:t>
      </w:r>
      <w:proofErr w:type="spellStart"/>
      <w:proofErr w:type="gramStart"/>
      <w:r w:rsidR="00E176F9">
        <w:rPr>
          <w:rFonts w:hAnsi="Times New Roman" w:ascii="Times New Roman"/>
        </w:rPr>
        <w:t>za</w:t>
      </w:r>
      <w:proofErr w:type="spellEnd"/>
      <w:proofErr w:type="gramEnd"/>
      <w:r w:rsidR="00E176F9">
        <w:rPr>
          <w:rFonts w:hAnsi="Times New Roman" w:ascii="Times New Roman"/>
        </w:rPr>
        <w:t xml:space="preserve"> </w:t>
      </w:r>
      <w:proofErr w:type="spellStart"/>
      <w:r w:rsidR="00E176F9">
        <w:rPr>
          <w:rFonts w:hAnsi="Times New Roman" w:ascii="Times New Roman"/>
        </w:rPr>
        <w:t>ugostiteljstvo</w:t>
      </w:r>
      <w:proofErr w:type="spellEnd"/>
      <w:r w:rsidR="00E176F9">
        <w:rPr>
          <w:rFonts w:hAnsi="Times New Roman" w:ascii="Times New Roman"/>
        </w:rPr>
        <w:t xml:space="preserve">, Zagreb, </w:t>
      </w:r>
      <w:proofErr w:type="spellStart"/>
      <w:r w:rsidR="00E176F9">
        <w:rPr>
          <w:rFonts w:hAnsi="Times New Roman" w:ascii="Times New Roman"/>
        </w:rPr>
        <w:t>Radnička</w:t>
      </w:r>
      <w:proofErr w:type="spellEnd"/>
      <w:r w:rsidR="00E176F9">
        <w:rPr>
          <w:rFonts w:hAnsi="Times New Roman" w:ascii="Times New Roman"/>
        </w:rPr>
        <w:t xml:space="preserve"> </w:t>
      </w:r>
      <w:proofErr w:type="spellStart"/>
      <w:r w:rsidR="00E176F9">
        <w:rPr>
          <w:rFonts w:hAnsi="Times New Roman" w:ascii="Times New Roman"/>
        </w:rPr>
        <w:t>cesta</w:t>
      </w:r>
      <w:proofErr w:type="spellEnd"/>
      <w:r w:rsidR="00E176F9">
        <w:rPr>
          <w:rFonts w:hAnsi="Times New Roman" w:ascii="Times New Roman"/>
        </w:rPr>
        <w:t xml:space="preserve"> 184, OIB: 596936387248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CD38FA">
        <w:rPr>
          <w:rFonts w:hAnsi="Times New Roman" w:ascii="Times New Roman"/>
          <w:szCs w:val="24"/>
          <w:lang w:val="hr-HR"/>
        </w:rPr>
        <w:t>24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D38FA" w:rsidP="00CD38FA" w:rsidR="00867F16" w:rsidRPr="00CD38FA">
      <w:pPr>
        <w:pStyle w:val="BodyText21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Ispravlja se rješenje ovog suda broj 8. St-6319/2015 u izreci tako da umjesto broja OIB: 596936387248 ispravan broj OIB</w:t>
      </w:r>
      <w:r w:rsidR="001B1748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a dužnika glasi: 59696387248.</w:t>
      </w:r>
    </w:p>
    <w:p w:rsidRDefault="00CD38FA" w:rsidP="00CD38FA" w:rsidR="00CD38FA" w:rsidRPr="00CD38FA">
      <w:pPr>
        <w:pStyle w:val="BodyText21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U ostalom dijelu rješenje ostaje </w:t>
      </w:r>
      <w:proofErr w:type="spellStart"/>
      <w:r>
        <w:rPr>
          <w:rFonts w:hAnsi="Times New Roman" w:ascii="Times New Roman"/>
          <w:szCs w:val="24"/>
        </w:rPr>
        <w:t>neizmjenjeno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D38FA" w:rsidP="00CD38FA" w:rsidR="00CD38FA">
      <w:pPr>
        <w:pStyle w:val="BodyText21"/>
        <w:rPr>
          <w:rFonts w:hAnsi="Times New Roman" w:ascii="Times New Roman"/>
          <w:szCs w:val="24"/>
        </w:rPr>
      </w:pPr>
    </w:p>
    <w:p w:rsidRDefault="00CD38FA" w:rsidP="00CD38FA" w:rsidR="00CD38FA">
      <w:pPr>
        <w:pStyle w:val="BodyText21"/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Obrazloženje</w:t>
      </w:r>
    </w:p>
    <w:p w:rsidRDefault="00EE69E5" w:rsidP="00CD38FA" w:rsidR="00EE69E5">
      <w:pPr>
        <w:ind w:firstLine="720"/>
        <w:jc w:val="both"/>
        <w:rPr>
          <w:rFonts w:hAnsi="Times New Roman" w:ascii="Times New Roman"/>
          <w:lang w:val="hr-HR"/>
        </w:rPr>
      </w:pPr>
    </w:p>
    <w:p w:rsidRDefault="00CD38FA" w:rsidP="00CD38FA" w:rsidR="00CD38F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Podneskom od 16.02.2016.g. FINA je obavijestila sud da rješenje oznake gornje kojim se otvara i zaključuje stečajni postupak sadrži neispravan OIB dužnika.</w:t>
      </w:r>
    </w:p>
    <w:p w:rsidRDefault="00CD38FA" w:rsidP="00CD38FA" w:rsidR="00CD38F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je do greške došlo prilikom prijepisa riješeno je kao u izreci.</w:t>
      </w:r>
    </w:p>
    <w:p w:rsidRDefault="00CD38FA" w:rsidP="00CD38FA" w:rsidR="00CD38FA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D38FA">
        <w:rPr>
          <w:rFonts w:hAnsi="Times New Roman" w:ascii="Times New Roman"/>
          <w:lang w:val="hr-HR"/>
        </w:rPr>
        <w:t>24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</w:t>
      </w:r>
      <w:r w:rsidR="00C30AB1">
        <w:rPr>
          <w:rFonts w:hAnsi="Times New Roman" w:ascii="Times New Roman"/>
          <w:szCs w:val="24"/>
          <w:lang w:val="hr-HR"/>
        </w:rPr>
        <w:t>–</w:t>
      </w:r>
      <w:r w:rsidR="00EC75D8">
        <w:rPr>
          <w:rFonts w:hAnsi="Times New Roman" w:ascii="Times New Roman"/>
          <w:szCs w:val="24"/>
          <w:lang w:val="hr-HR"/>
        </w:rPr>
        <w:t xml:space="preserve"> poštom</w:t>
      </w:r>
    </w:p>
    <w:p w:rsidRDefault="00C30AB1" w:rsidR="00C30A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2CE" w:rsidP="00DB4528" w:rsidR="000872CE">
      <w:r>
        <w:separator/>
      </w:r>
    </w:p>
  </w:endnote>
  <w:endnote w:id="0" w:type="continuationSeparator">
    <w:p w:rsidRDefault="000872CE" w:rsidP="00DB4528" w:rsidR="00087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2CE" w:rsidP="00DB4528" w:rsidR="000872CE">
      <w:r>
        <w:separator/>
      </w:r>
    </w:p>
  </w:footnote>
  <w:footnote w:id="0" w:type="continuationSeparator">
    <w:p w:rsidRDefault="000872CE" w:rsidP="00DB4528" w:rsidR="00087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176F9">
          <w:rPr>
            <w:rFonts w:hAnsi="Times New Roman" w:ascii="Times New Roman"/>
          </w:rPr>
          <w:t>8.St-6319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176F9">
      <w:rPr>
        <w:rFonts w:hAnsi="Times New Roman" w:ascii="Times New Roman"/>
        <w:lang w:val="hr-HR"/>
      </w:rPr>
      <w:t>6319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2C28"/>
    <w:multiLevelType w:val="hybridMultilevel"/>
    <w:tmpl w:val="2690C2BC"/>
    <w:lvl w:tplc="9FF4E0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872CE"/>
    <w:rsid w:val="000961D9"/>
    <w:rsid w:val="000B5D34"/>
    <w:rsid w:val="000B609B"/>
    <w:rsid w:val="000C1ECA"/>
    <w:rsid w:val="000C47B3"/>
    <w:rsid w:val="00112B50"/>
    <w:rsid w:val="00161F0E"/>
    <w:rsid w:val="0016427C"/>
    <w:rsid w:val="00177D95"/>
    <w:rsid w:val="00182088"/>
    <w:rsid w:val="00187183"/>
    <w:rsid w:val="001B1748"/>
    <w:rsid w:val="001E684D"/>
    <w:rsid w:val="00206F3C"/>
    <w:rsid w:val="00222D9F"/>
    <w:rsid w:val="00235E78"/>
    <w:rsid w:val="002451A3"/>
    <w:rsid w:val="00247025"/>
    <w:rsid w:val="002710CB"/>
    <w:rsid w:val="002735B5"/>
    <w:rsid w:val="00285975"/>
    <w:rsid w:val="003403D6"/>
    <w:rsid w:val="0034707A"/>
    <w:rsid w:val="003A2B03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81B60"/>
    <w:rsid w:val="00590DC7"/>
    <w:rsid w:val="00592C67"/>
    <w:rsid w:val="00593DE9"/>
    <w:rsid w:val="005940E9"/>
    <w:rsid w:val="005A49E5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956FA"/>
    <w:rsid w:val="007A29F9"/>
    <w:rsid w:val="007B2693"/>
    <w:rsid w:val="007F4A01"/>
    <w:rsid w:val="008041D2"/>
    <w:rsid w:val="00840E3D"/>
    <w:rsid w:val="00842F09"/>
    <w:rsid w:val="00850EDA"/>
    <w:rsid w:val="00851772"/>
    <w:rsid w:val="00864A6E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5765"/>
    <w:rsid w:val="00A165DD"/>
    <w:rsid w:val="00A27021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30AB1"/>
    <w:rsid w:val="00C45DFF"/>
    <w:rsid w:val="00C5135E"/>
    <w:rsid w:val="00C57CAF"/>
    <w:rsid w:val="00C80215"/>
    <w:rsid w:val="00C80E05"/>
    <w:rsid w:val="00C967E8"/>
    <w:rsid w:val="00CA1417"/>
    <w:rsid w:val="00CC0A0B"/>
    <w:rsid w:val="00CD38FA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176F9"/>
    <w:rsid w:val="00E5059D"/>
    <w:rsid w:val="00E630DA"/>
    <w:rsid w:val="00E63C57"/>
    <w:rsid w:val="00E9161E"/>
    <w:rsid w:val="00E9593E"/>
    <w:rsid w:val="00EA1517"/>
    <w:rsid w:val="00EC0D5E"/>
    <w:rsid w:val="00EC75D8"/>
    <w:rsid w:val="00EE5750"/>
    <w:rsid w:val="00EE69E5"/>
    <w:rsid w:val="00EF4923"/>
    <w:rsid w:val="00F27E23"/>
    <w:rsid w:val="00F44FB0"/>
    <w:rsid w:val="00F60F60"/>
    <w:rsid w:val="00F62A72"/>
    <w:rsid w:val="00F667BC"/>
    <w:rsid w:val="00F73A2A"/>
    <w:rsid w:val="00F7483C"/>
    <w:rsid w:val="00F86B12"/>
    <w:rsid w:val="00F93A43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1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B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B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B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B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1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B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B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B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B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6319</izvorni_sadrzaj>
    <derivirana_varijabla naziv="DomainObject.Predmet.Broj_1">6319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St-6319/2015</izvorni_sadrzaj>
    <derivirana_varijabla naziv="DomainObject.Predmet.OznakaBroj_1">St-6319/2015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fino je jelo j.d.o.o.</izvorni_sadrzaj>
    <derivirana_varijabla naziv="DomainObject.Predmet.ProtustrankaFormated_1">  fino je jelo j.d.o.o.</derivirana_varijabla>
  </DomainObject.Predmet.ProtustrankaFormated>
  <DomainObject.Predmet.ProtustrankaFormatedOIB>
    <izvorni_sadrzaj>  fino je jelo j.d.o.o., OIB 59696387248</izvorni_sadrzaj>
    <derivirana_varijabla naziv="DomainObject.Predmet.ProtustrankaFormatedOIB_1">  fino je jelo j.d.o.o., OIB 59696387248</derivirana_varijabla>
  </DomainObject.Predmet.ProtustrankaFormatedOIB>
  <DomainObject.Predmet.ProtustrankaFormatedWithAdress>
    <izvorni_sadrzaj> fino je jelo j.d.o.o., Radnička cesta 184, 10000 Zagreb</izvorni_sadrzaj>
    <derivirana_varijabla naziv="DomainObject.Predmet.ProtustrankaFormatedWithAdress_1"> fino je jelo j.d.o.o., Radnička cesta 184, 10000 Zagreb</derivirana_varijabla>
  </DomainObject.Predmet.ProtustrankaFormatedWithAdress>
  <DomainObject.Predmet.ProtustrankaFormatedWithAdressOIB>
    <izvorni_sadrzaj> fino je jelo j.d.o.o., OIB 59696387248, Radnička cesta 184, 10000 Zagreb</izvorni_sadrzaj>
    <derivirana_varijabla naziv="DomainObject.Predmet.ProtustrankaFormatedWithAdressOIB_1"> fino je jelo j.d.o.o., OIB 59696387248, Radnička cesta 184, 10000 Zagreb</derivirana_varijabla>
  </DomainObject.Predmet.ProtustrankaFormatedWithAdressOIB>
  <DomainObject.Predmet.ProtustrankaWithAdress>
    <izvorni_sadrzaj>fino je jelo j.d.o.o. Radnička cesta 184, 10000 Zagreb</izvorni_sadrzaj>
    <derivirana_varijabla naziv="DomainObject.Predmet.ProtustrankaWithAdress_1">fino je jelo j.d.o.o. Radnička cesta 184, 10000 Zagreb</derivirana_varijabla>
  </DomainObject.Predmet.ProtustrankaWithAdress>
  <DomainObject.Predmet.ProtustrankaWithAdressOIB>
    <izvorni_sadrzaj>fino je jelo j.d.o.o., OIB 59696387248, Radnička cesta 184, 10000 Zagreb</izvorni_sadrzaj>
    <derivirana_varijabla naziv="DomainObject.Predmet.ProtustrankaWithAdressOIB_1">fino je jelo j.d.o.o., OIB 59696387248, Radnička cesta 184, 10000 Zagreb</derivirana_varijabla>
  </DomainObject.Predmet.ProtustrankaWithAdressOIB>
  <DomainObject.Predmet.ProtustrankaNazivFormated>
    <izvorni_sadrzaj>fino je jelo j.d.o.o.</izvorni_sadrzaj>
    <derivirana_varijabla naziv="DomainObject.Predmet.ProtustrankaNazivFormated_1">fino je jelo j.d.o.o.</derivirana_varijabla>
  </DomainObject.Predmet.ProtustrankaNazivFormated>
  <DomainObject.Predmet.ProtustrankaNazivFormatedOIB>
    <izvorni_sadrzaj>fino je jelo j.d.o.o., OIB 59696387248</izvorni_sadrzaj>
    <derivirana_varijabla naziv="DomainObject.Predmet.ProtustrankaNazivFormatedOIB_1">fino je jelo j.d.o.o., OIB 59696387248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fino je jelo j.d.o.o.</item>
    </izvorni_sadrzaj>
    <derivirana_varijabla naziv="DomainObject.Predmet.ProtuStrankaListFormated_1">
      <item>fino je jelo j.d.o.o.</item>
    </derivirana_varijabla>
  </DomainObject.Predmet.ProtuStrankaListFormated>
  <DomainObject.Predmet.ProtuStrankaListFormatedOIB>
    <izvorni_sadrzaj>
      <item>fino je jelo j.d.o.o., OIB 59696387248</item>
    </izvorni_sadrzaj>
    <derivirana_varijabla naziv="DomainObject.Predmet.ProtuStrankaListFormatedOIB_1">
      <item>fino je jelo j.d.o.o., OIB 59696387248</item>
    </derivirana_varijabla>
  </DomainObject.Predmet.ProtuStrankaListFormatedOIB>
  <DomainObject.Predmet.ProtuStrankaListFormatedWithAdress>
    <izvorni_sadrzaj>
      <item>fino je jelo j.d.o.o., Radnička cesta 184, 10000 Zagreb</item>
    </izvorni_sadrzaj>
    <derivirana_varijabla naziv="DomainObject.Predmet.ProtuStrankaListFormatedWithAdress_1">
      <item>fino je jelo j.d.o.o., Radnička cesta 184, 10000 Zagreb</item>
    </derivirana_varijabla>
  </DomainObject.Predmet.ProtuStrankaListFormatedWithAdress>
  <DomainObject.Predmet.ProtuStrankaListFormatedWithAdressOIB>
    <izvorni_sadrzaj>
      <item>fino je jelo j.d.o.o., OIB 59696387248, Radnička cesta 184, 10000 Zagreb</item>
    </izvorni_sadrzaj>
    <derivirana_varijabla naziv="DomainObject.Predmet.ProtuStrankaListFormatedWithAdressOIB_1">
      <item>fino je jelo j.d.o.o., OIB 59696387248, Radnička cesta 184, 10000 Zagreb</item>
    </derivirana_varijabla>
  </DomainObject.Predmet.ProtuStrankaListFormatedWithAdressOIB>
  <DomainObject.Predmet.ProtuStrankaListNazivFormated>
    <izvorni_sadrzaj>
      <item>fino je jelo j.d.o.o.</item>
    </izvorni_sadrzaj>
    <derivirana_varijabla naziv="DomainObject.Predmet.ProtuStrankaListNazivFormated_1">
      <item>fino je jelo j.d.o.o.</item>
    </derivirana_varijabla>
  </DomainObject.Predmet.ProtuStrankaListNazivFormated>
  <DomainObject.Predmet.ProtuStrankaListNazivFormatedOIB>
    <izvorni_sadrzaj>
      <item>fino je jelo j.d.o.o., OIB 59696387248</item>
    </izvorni_sadrzaj>
    <derivirana_varijabla naziv="DomainObject.Predmet.ProtuStrankaListNazivFormatedOIB_1">
      <item>fino je jelo j.d.o.o., OIB 59696387248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fino je jelo j.d.o.o.</izvorni_sadrzaj>
    <derivirana_varijabla naziv="DomainObject.Predmet.ProtustrankaIDrugi_1">fino je jelo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fino je jelo j.d.o.o., OIB 59696387248, Radnička cesta 184, 10000 Zagreb</izvorni_sadrzaj>
    <derivirana_varijabla naziv="DomainObject.Predmet.ProtustrankaIDrugiAdressOIB_1">fino je jelo j.d.o.o., OIB 59696387248, Radnička cesta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St-6319/2015-6</izvorni_sadrzaj>
    <derivirana_varijabla naziv="DomainObject.Predmet.OdlukaRjesenje.Oznaka_1">St-6319/2015-6</derivirana_varijabla>
  </DomainObject.Predmet.OdlukaRjesenje.Oznaka>
  <DomainObject.Predmet.SudioniciListNaziv>
    <izvorni_sadrzaj>
      <item>FINA Regionalni centar Zagreb</item>
      <item>fino je jelo j.d.o.o.</item>
    </izvorni_sadrzaj>
    <derivirana_varijabla naziv="DomainObject.Predmet.SudioniciListNaziv_1">
      <item>FINA Regionalni centar Zagreb</item>
      <item>fino je jelo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fino je jelo j.d.o.o., OIB 59696387248, Radnička cesta 184,10000 Zagreb</item>
    </izvorni_sadrzaj>
    <derivirana_varijabla naziv="DomainObject.Predmet.SudioniciListAdressOIB_1">
      <item>FINA Regionalni centar Zagreb, OIB 85821130368, Trg svibanjskih žrtava 1995. 1,10000 Zagreb</item>
      <item>fino je jelo j.d.o.o., OIB 59696387248, Radnička cesta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59696387248</item>
    </izvorni_sadrzaj>
    <derivirana_varijabla naziv="DomainObject.Predmet.SudioniciListNazivOIB_1">
      <item>, OIB 85821130368</item>
      <item>, OIB 59696387248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779CA-C682-4C63-9E3A-416EF32A1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217</properties:Words>
  <properties:Characters>1065</properties:Characters>
  <properties:Lines>45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2016-03-07T09:27:00Z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2016-03-07T09:39:00Z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