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073e" w14:paraId="a91073e" w:rsidRDefault="00BC69A7" w:rsidP="00BC69A7" w:rsidR="00BC69A7" w:rsidRPr="00CC5B14">
      <w:pPr>
        <w15:collapsed w:val="false"/>
      </w:pPr>
      <w:bookmarkStart w:name="_GoBack" w:id="0"/>
      <w:bookmarkEnd w:id="0"/>
    </w:p>
    <w:p w:rsidRDefault="00CC5B14" w:rsidP="00BC69A7" w:rsidR="00BC69A7" w:rsidRPr="00CC5B14">
      <w:r>
        <w:rPr>
          <w:noProof/>
        </w:rPr>
        <w:drawing>
          <wp:inline distR="0" distL="0" distB="0" distT="0">
            <wp:extent cy="771525" cx="619125"/>
            <wp:effectExtent b="0" r="952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0864" cx="61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69A7" w:rsidP="00BC69A7" w:rsidR="00BC69A7" w:rsidRPr="00CC5B14"/>
    <w:p w:rsidRDefault="00455209" w:rsidP="00455209" w:rsidR="00455209" w:rsidRPr="00CC5B14">
      <w:pPr>
        <w:pStyle w:val="Naslov2"/>
        <w:jc w:val="left"/>
        <w:rPr>
          <w:b w:val="false"/>
          <w:bCs w:val="false"/>
          <w:sz w:val="24"/>
        </w:rPr>
      </w:pPr>
      <w:r w:rsidRPr="00CC5B14">
        <w:rPr>
          <w:b w:val="false"/>
          <w:bCs w:val="false"/>
          <w:sz w:val="24"/>
        </w:rPr>
        <w:t>REPUBLIKA HRVATSKA</w:t>
      </w:r>
    </w:p>
    <w:p w:rsidRDefault="00455209" w:rsidP="00455209" w:rsidR="00455209" w:rsidRPr="00CC5B14">
      <w:r w:rsidRPr="00CC5B14">
        <w:t>TRGOVAČKI SUD U ZAGREBU</w:t>
      </w:r>
    </w:p>
    <w:p w:rsidRDefault="00455209" w:rsidP="00455209" w:rsidR="00455209" w:rsidRPr="00CC5B14">
      <w:r w:rsidRPr="00CC5B14">
        <w:t>Zagreb, Amruševa 2/II</w:t>
      </w:r>
    </w:p>
    <w:p w:rsidRDefault="00455209" w:rsidP="00455209" w:rsidR="00455209" w:rsidRPr="00CC5B14">
      <w:pPr>
        <w:jc w:val="center"/>
      </w:pPr>
      <w:r w:rsidRPr="00CC5B14">
        <w:t>R J E Š E NJ E</w:t>
      </w:r>
    </w:p>
    <w:p w:rsidRDefault="00455209" w:rsidP="00FA1447" w:rsidR="00455209" w:rsidRPr="00CC5B14">
      <w:pPr>
        <w:jc w:val="center"/>
      </w:pPr>
    </w:p>
    <w:p w:rsidRDefault="00455209" w:rsidP="00455209" w:rsidR="00455209" w:rsidRPr="002C12AC"/>
    <w:p w:rsidRDefault="009D0A25" w:rsidP="009D0A25" w:rsidR="009D0A25">
      <w:pPr>
        <w:ind w:firstLine="680"/>
        <w:jc w:val="both"/>
        <w:rPr>
          <w:lang w:val="pt-BR"/>
        </w:rPr>
      </w:pPr>
      <w:r>
        <w:t xml:space="preserve">Trgovački sud u Zagrebu, po sucu Ivanu Vladiću, u stečajnom postupku nad dužnikom </w:t>
      </w:r>
      <w:r>
        <w:rPr>
          <w:lang w:val="pt-BR"/>
        </w:rPr>
        <w:t>INTERTRANSPORT d.o.o. u stečaju, Petrinja, Ul. braće Hanžek 2/3, OIB 16803100611, dana 11. rujna 2017.</w:t>
      </w:r>
    </w:p>
    <w:p w:rsidRDefault="00BC69A7" w:rsidP="00BC69A7" w:rsidR="00BC69A7">
      <w:pPr>
        <w:jc w:val="both"/>
      </w:pPr>
    </w:p>
    <w:p w:rsidRDefault="00FA1447" w:rsidP="00BC69A7" w:rsidR="00FA1447" w:rsidRPr="00CC5B14">
      <w:pPr>
        <w:jc w:val="both"/>
      </w:pPr>
    </w:p>
    <w:p w:rsidRDefault="00BC69A7" w:rsidP="00BC69A7" w:rsidR="00BC69A7" w:rsidRPr="00CC5B14">
      <w:pPr>
        <w:jc w:val="center"/>
      </w:pPr>
      <w:r w:rsidRPr="00CC5B14">
        <w:t>r i j e š i o    j e</w:t>
      </w:r>
    </w:p>
    <w:p w:rsidRDefault="00BC69A7" w:rsidP="00BC69A7" w:rsidR="00BC69A7" w:rsidRPr="00CC5B14">
      <w:pPr>
        <w:rPr>
          <w:b/>
        </w:rPr>
      </w:pPr>
    </w:p>
    <w:p w:rsidRDefault="00BC69A7" w:rsidP="00BC69A7" w:rsidR="00BC69A7" w:rsidRPr="00CC5B14">
      <w:pPr>
        <w:rPr>
          <w:b/>
        </w:rPr>
      </w:pPr>
    </w:p>
    <w:p w:rsidRDefault="00BC69A7" w:rsidP="007A2237" w:rsidR="00BC69A7" w:rsidRPr="00CC5B14">
      <w:pPr>
        <w:ind w:firstLine="708"/>
        <w:jc w:val="both"/>
      </w:pPr>
      <w:r w:rsidRPr="00CC5B14">
        <w:t>Ispravlja s</w:t>
      </w:r>
      <w:r w:rsidR="009D0A25">
        <w:t>e zaključak</w:t>
      </w:r>
      <w:r w:rsidRPr="00CC5B14">
        <w:t xml:space="preserve"> ov</w:t>
      </w:r>
      <w:r w:rsidR="009D0A25">
        <w:t>og suda broj St-3781/16 od 13. srpnja 2017</w:t>
      </w:r>
      <w:r w:rsidR="007A2237">
        <w:t xml:space="preserve">. tako da u </w:t>
      </w:r>
      <w:r w:rsidR="009D0A25">
        <w:t>uvodnom dijelu iza riječi INTERTRANSPORT d.o.o. se dodaje: u stečaju, te u izreci zaključka, u toč. I. u drugom retku, iza riječ INTERTRANSPORT d.o.o. se dodaje: u stečaju.</w:t>
      </w:r>
    </w:p>
    <w:p w:rsidRDefault="00BC69A7" w:rsidP="00BC69A7" w:rsidR="00BC69A7">
      <w:pPr>
        <w:jc w:val="both"/>
      </w:pPr>
    </w:p>
    <w:p w:rsidRDefault="009D0A25" w:rsidP="00BC69A7" w:rsidR="009D0A25" w:rsidRPr="00CC5B14">
      <w:pPr>
        <w:jc w:val="both"/>
      </w:pPr>
    </w:p>
    <w:p w:rsidRDefault="00BC69A7" w:rsidP="00BC69A7" w:rsidR="00BC69A7" w:rsidRPr="00CC5B14">
      <w:pPr>
        <w:jc w:val="center"/>
      </w:pPr>
      <w:r w:rsidRPr="00CC5B14">
        <w:t>Obrazloženje</w:t>
      </w:r>
    </w:p>
    <w:p w:rsidRDefault="00BC69A7" w:rsidP="00BC69A7" w:rsidR="00BC69A7" w:rsidRPr="00CC5B14">
      <w:pPr>
        <w:jc w:val="center"/>
        <w:rPr>
          <w:b/>
        </w:rPr>
      </w:pPr>
    </w:p>
    <w:p w:rsidRDefault="00BC69A7" w:rsidP="00BC69A7" w:rsidR="00BC69A7" w:rsidRPr="00CC5B14">
      <w:pPr>
        <w:jc w:val="center"/>
        <w:rPr>
          <w:b/>
        </w:rPr>
      </w:pPr>
    </w:p>
    <w:p w:rsidRDefault="009D0A25" w:rsidP="007A2237" w:rsidR="007A2237" w:rsidRPr="00CC5B14">
      <w:pPr>
        <w:ind w:firstLine="708"/>
        <w:jc w:val="both"/>
      </w:pPr>
      <w:r>
        <w:t>Zaključkom</w:t>
      </w:r>
      <w:r w:rsidR="00BC69A7" w:rsidRPr="00CC5B14">
        <w:t xml:space="preserve"> ovog su</w:t>
      </w:r>
      <w:r w:rsidR="003B63A8" w:rsidRPr="00CC5B14">
        <w:t xml:space="preserve">da broj </w:t>
      </w:r>
      <w:r>
        <w:t>St-3781/16 od 13. srpnja 2017</w:t>
      </w:r>
      <w:r w:rsidR="00353B29" w:rsidRPr="00CC5B14">
        <w:t>. sud je</w:t>
      </w:r>
      <w:r w:rsidR="003328CC">
        <w:t xml:space="preserve"> </w:t>
      </w:r>
      <w:r w:rsidR="00FA1447">
        <w:t>pogrešno</w:t>
      </w:r>
      <w:r w:rsidR="00353B29" w:rsidRPr="00CC5B14">
        <w:t xml:space="preserve"> </w:t>
      </w:r>
      <w:r>
        <w:t xml:space="preserve">u uvodnom dijelu te u izreci zaključka u toč. I. u drugom retku naznačio dužnika INTERTRANSPORT d.o.o. Petrinja, a treba stajati INTERTRANSPORT d.o.o. u stečaju Petrinja. </w:t>
      </w:r>
    </w:p>
    <w:p w:rsidRDefault="00BC69A7" w:rsidP="00455209" w:rsidR="00BC69A7" w:rsidRPr="00CC5B14">
      <w:pPr>
        <w:ind w:firstLine="708"/>
        <w:jc w:val="both"/>
      </w:pPr>
      <w:r w:rsidRPr="00CC5B14">
        <w:t xml:space="preserve">Kako se radi o omašci u pisanju, sud je temeljem čl. 342. ZPP-a donio odluku kao u izreci rješenja. </w:t>
      </w:r>
    </w:p>
    <w:p w:rsidRDefault="00455209" w:rsidP="00BC69A7" w:rsidR="00455209" w:rsidRPr="00CC5B14"/>
    <w:p w:rsidRDefault="00BC69A7" w:rsidP="00455209" w:rsidR="00BC69A7" w:rsidRPr="00CC5B14">
      <w:pPr>
        <w:jc w:val="center"/>
      </w:pPr>
      <w:r w:rsidRPr="00CC5B14">
        <w:t xml:space="preserve">U Zagrebu, </w:t>
      </w:r>
      <w:r w:rsidR="009D0A25">
        <w:t>11. rujna 2017.</w:t>
      </w:r>
    </w:p>
    <w:p w:rsidRDefault="00BC69A7" w:rsidP="00BC69A7" w:rsidR="00BC69A7" w:rsidRPr="00CC5B14">
      <w:pPr>
        <w:jc w:val="center"/>
      </w:pPr>
    </w:p>
    <w:p w:rsidRDefault="00BC69A7" w:rsidP="00BC69A7" w:rsidR="00BC69A7" w:rsidRPr="00CC5B14">
      <w:pPr>
        <w:jc w:val="both"/>
      </w:pPr>
      <w:r w:rsidRPr="00CC5B14">
        <w:tab/>
      </w:r>
      <w:r w:rsidRPr="00CC5B14">
        <w:tab/>
      </w:r>
      <w:r w:rsidRPr="00CC5B14">
        <w:tab/>
      </w:r>
      <w:r w:rsidRPr="00CC5B14">
        <w:tab/>
      </w:r>
      <w:r w:rsidRPr="00CC5B14">
        <w:tab/>
      </w:r>
      <w:r w:rsidRPr="00CC5B14">
        <w:tab/>
      </w:r>
      <w:r w:rsidRPr="00CC5B14">
        <w:tab/>
      </w:r>
      <w:r w:rsidRPr="00CC5B14">
        <w:tab/>
      </w:r>
      <w:r w:rsidRPr="00CC5B14">
        <w:tab/>
        <w:t xml:space="preserve">           SUDAC </w:t>
      </w:r>
    </w:p>
    <w:p w:rsidRDefault="00BC69A7" w:rsidP="00BC69A7" w:rsidR="00BC69A7" w:rsidRPr="00CC5B14">
      <w:pPr>
        <w:jc w:val="center"/>
      </w:pPr>
      <w:r w:rsidRPr="00CC5B14">
        <w:t xml:space="preserve">                                                                                                    Ivan Vladić</w:t>
      </w:r>
      <w:r w:rsidR="004C6864">
        <w:t>, v.r.</w:t>
      </w:r>
    </w:p>
    <w:p w:rsidRDefault="00BC69A7" w:rsidP="00455209" w:rsidR="00BC69A7" w:rsidRPr="00CC5B14"/>
    <w:p w:rsidRDefault="00BC69A7" w:rsidP="00F27E45" w:rsidR="00BC69A7" w:rsidRPr="00CC5B14">
      <w:pPr>
        <w:jc w:val="both"/>
      </w:pPr>
      <w:r w:rsidRPr="00CC5B14">
        <w:t>POUKA O PRAVNOM LIJEKU: Protiv ovog rješenja nezadovoljna stranka može uložiti žalbu Visokom trgovačkom sudu RH u roku od 8 dana po primitku rješenja, a ulaže se putem ovog suda u 4 primjerka</w:t>
      </w:r>
    </w:p>
    <w:p w:rsidRDefault="000A0C71" w:rsidR="000A0C71"/>
    <w:p w:rsidRDefault="004C6864" w:rsidP="00E82D09" w:rsidR="004C686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4C6864" w:rsidP="00E82D09" w:rsidR="004C6864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4C6864" w:rsidR="004C6864" w:rsidRPr="00CC5B14"/>
    <w:sectPr w:rsidSect="0059773C" w:rsidR="004C6864" w:rsidRPr="00CC5B1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5243" w:rsidR="00C75243">
      <w:r>
        <w:separator/>
      </w:r>
    </w:p>
  </w:endnote>
  <w:endnote w:id="0" w:type="continuationSeparator">
    <w:p w:rsidRDefault="00C75243" w:rsidR="00C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5243" w:rsidR="00C75243">
      <w:r>
        <w:separator/>
      </w:r>
    </w:p>
  </w:footnote>
  <w:footnote w:id="0" w:type="continuationSeparator">
    <w:p w:rsidRDefault="00C75243" w:rsidR="00C752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773C" w:rsidP="0059773C" w:rsidR="005977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773C" w:rsidR="005977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773C" w:rsidP="0059773C" w:rsidR="005977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0A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773C" w:rsidR="0059773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1447" w:rsidP="00FA1447" w:rsidR="00FA1447" w:rsidRPr="00FA1447">
    <w:pPr>
      <w:pStyle w:val="Zaglavlje"/>
      <w:jc w:val="right"/>
      <w:rPr>
        <w:b/>
      </w:rPr>
    </w:pPr>
    <w:r>
      <w:rPr>
        <w:b/>
      </w:rPr>
      <w:t>2</w:t>
    </w:r>
    <w:r w:rsidR="009D0A25">
      <w:rPr>
        <w:b/>
      </w:rPr>
      <w:t>8. St-3781</w:t>
    </w:r>
    <w:r>
      <w:rPr>
        <w:b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9A7"/>
    <w:rsid w:val="00002E5B"/>
    <w:rsid w:val="00015444"/>
    <w:rsid w:val="000A0C71"/>
    <w:rsid w:val="001E0E08"/>
    <w:rsid w:val="002235CD"/>
    <w:rsid w:val="00224158"/>
    <w:rsid w:val="00245180"/>
    <w:rsid w:val="002C12AC"/>
    <w:rsid w:val="00313B64"/>
    <w:rsid w:val="003328CC"/>
    <w:rsid w:val="00353B29"/>
    <w:rsid w:val="003B63A8"/>
    <w:rsid w:val="003C43F1"/>
    <w:rsid w:val="00455209"/>
    <w:rsid w:val="004C6864"/>
    <w:rsid w:val="0059773C"/>
    <w:rsid w:val="005D0C55"/>
    <w:rsid w:val="005E4DEC"/>
    <w:rsid w:val="0062651B"/>
    <w:rsid w:val="007A2237"/>
    <w:rsid w:val="007E0A11"/>
    <w:rsid w:val="00841002"/>
    <w:rsid w:val="008848D4"/>
    <w:rsid w:val="009625CA"/>
    <w:rsid w:val="009D0A25"/>
    <w:rsid w:val="00A66FA2"/>
    <w:rsid w:val="00AB59A3"/>
    <w:rsid w:val="00B339B9"/>
    <w:rsid w:val="00B41CCF"/>
    <w:rsid w:val="00B53573"/>
    <w:rsid w:val="00BC69A7"/>
    <w:rsid w:val="00BD5DC4"/>
    <w:rsid w:val="00C52AAD"/>
    <w:rsid w:val="00C75243"/>
    <w:rsid w:val="00C83655"/>
    <w:rsid w:val="00CC5B14"/>
    <w:rsid w:val="00D044EF"/>
    <w:rsid w:val="00D37543"/>
    <w:rsid w:val="00D72922"/>
    <w:rsid w:val="00DF37FD"/>
    <w:rsid w:val="00E02733"/>
    <w:rsid w:val="00E61631"/>
    <w:rsid w:val="00EF15B8"/>
    <w:rsid w:val="00F20F0F"/>
    <w:rsid w:val="00F27E45"/>
    <w:rsid w:val="00F802E0"/>
    <w:rsid w:val="00F82C15"/>
    <w:rsid w:val="00FA1447"/>
    <w:rsid w:val="00FA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C69A7"/>
    <w:rPr>
      <w:sz w:val="24"/>
      <w:szCs w:val="24"/>
    </w:rPr>
  </w:style>
  <w:style w:styleId="Naslov2" w:type="paragraph">
    <w:name w:val="heading 2"/>
    <w:basedOn w:val="Normal"/>
    <w:next w:val="Normal"/>
    <w:qFormat/>
    <w:rsid w:val="00BC69A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C69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C69A7"/>
  </w:style>
  <w:style w:styleId="Tekstbalonia" w:type="paragraph">
    <w:name w:val="Balloon Text"/>
    <w:basedOn w:val="Normal"/>
    <w:semiHidden/>
    <w:rsid w:val="00BC69A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455209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55209"/>
    <w:rPr>
      <w:sz w:val="24"/>
      <w:szCs w:val="24"/>
    </w:rPr>
  </w:style>
  <w:style w:styleId="Podnoje" w:type="paragraph">
    <w:name w:val="footer"/>
    <w:basedOn w:val="Normal"/>
    <w:link w:val="PodnojeChar"/>
    <w:rsid w:val="00FA14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14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43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3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3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3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3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C69A7"/>
    <w:rPr>
      <w:sz w:val="24"/>
      <w:szCs w:val="24"/>
    </w:rPr>
  </w:style>
  <w:style w:styleId="Naslov2" w:type="paragraph">
    <w:name w:val="heading 2"/>
    <w:basedOn w:val="Normal"/>
    <w:next w:val="Normal"/>
    <w:qFormat/>
    <w:rsid w:val="00BC69A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C69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C69A7"/>
  </w:style>
  <w:style w:styleId="Tekstbalonia" w:type="paragraph">
    <w:name w:val="Balloon Text"/>
    <w:basedOn w:val="Normal"/>
    <w:semiHidden/>
    <w:rsid w:val="00BC69A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455209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55209"/>
    <w:rPr>
      <w:sz w:val="24"/>
      <w:szCs w:val="24"/>
    </w:rPr>
  </w:style>
  <w:style w:styleId="Podnoje" w:type="paragraph">
    <w:name w:val="footer"/>
    <w:basedOn w:val="Normal"/>
    <w:link w:val="PodnojeChar"/>
    <w:rsid w:val="00FA14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14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43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3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3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3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3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129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3781</izvorni_sadrzaj>
    <derivirana_varijabla naziv="DomainObject.Predmet.Broj_1">3781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St-3781/2016</izvorni_sadrzaj>
    <derivirana_varijabla naziv="DomainObject.Predmet.OznakaBroj_1">St-3781/2016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INTERTRANSPORT d.o.o. zastupanog po punomoćniku SAŠA PEŠUT; ŽELJKO POPOVIĆ</izvorni_sadrzaj>
    <derivirana_varijabla naziv="DomainObject.Predmet.ProtustrankaFormated_1">  INTERTRANSPORT d.o.o. zastupanog po punomoćniku SAŠA PEŠUT; ŽELJKO POPOVIĆ</derivirana_varijabla>
  </DomainObject.Predmet.ProtustrankaFormated>
  <DomainObject.Predmet.ProtustrankaFormatedOIB>
    <izvorni_sadrzaj>  INTERTRANSPORT d.o.o., OIB 16803100611 zastupanog po punomoćniku SAŠA PEŠUT; ŽELJKO POPOVIĆ</izvorni_sadrzaj>
    <derivirana_varijabla naziv="DomainObject.Predmet.ProtustrankaFormatedOIB_1">  INTERTRANSPORT d.o.o., OIB 16803100611 zastupanog po punomoćniku SAŠA PEŠUT; ŽELJKO POPOVIĆ</derivirana_varijabla>
  </DomainObject.Predmet.ProtustrankaFormatedOIB>
  <DomainObject.Predmet.ProtustrankaFormatedWithAdress>
    <izvorni_sadrzaj> INTERTRANSPORT d.o.o., Braće Hanžek 2/3, 44250 Petrinja zastupanog po punomoćniku SAŠA PEŠUT; ŽELJKO POPOVIĆ</izvorni_sadrzaj>
    <derivirana_varijabla naziv="DomainObject.Predmet.ProtustrankaFormatedWithAdress_1"> INTERTRANSPORT d.o.o., Braće Hanžek 2/3, 44250 Petrinja zastupanog po punomoćniku SAŠA PEŠUT; ŽELJKO POPOVIĆ</derivirana_varijabla>
  </DomainObject.Predmet.ProtustrankaFormatedWithAdress>
  <DomainObject.Predmet.ProtustrankaFormatedWithAdressOIB>
    <izvorni_sadrzaj> INTERTRANSPORT d.o.o., OIB 16803100611, Braće Hanžek 2/3, 44250 Petrinja zastupanog po punomoćniku SAŠA PEŠUT; ŽELJKO POPOVIĆ</izvorni_sadrzaj>
    <derivirana_varijabla naziv="DomainObject.Predmet.ProtustrankaFormatedWithAdressOIB_1"> INTERTRANSPORT d.o.o., OIB 16803100611, Braće Hanžek 2/3, 44250 Petrinja zastupanog po punomoćniku SAŠA PEŠUT; ŽELJKO POPOVIĆ</derivirana_varijabla>
  </DomainObject.Predmet.ProtustrankaFormatedWithAdressOIB>
  <DomainObject.Predmet.ProtustrankaWithAdress>
    <izvorni_sadrzaj>INTERTRANSPORT d.o.o. Braće Hanžek 2/3, 44250 Petrinja</izvorni_sadrzaj>
    <derivirana_varijabla naziv="DomainObject.Predmet.ProtustrankaWithAdress_1">INTERTRANSPORT d.o.o. Braće Hanžek 2/3, 44250 Petrinja</derivirana_varijabla>
  </DomainObject.Predmet.ProtustrankaWithAdress>
  <DomainObject.Predmet.ProtustrankaWithAdressOIB>
    <izvorni_sadrzaj>INTERTRANSPORT d.o.o., OIB 16803100611, Braće Hanžek 2/3, 44250 Petrinja</izvorni_sadrzaj>
    <derivirana_varijabla naziv="DomainObject.Predmet.ProtustrankaWithAdressOIB_1">INTERTRANSPORT d.o.o., OIB 16803100611, Braće Hanžek 2/3, 44250 Petrinja</derivirana_varijabla>
  </DomainObject.Predmet.ProtustrankaWithAdressOIB>
  <DomainObject.Predmet.ProtustrankaNazivFormated>
    <izvorni_sadrzaj>INTERTRANSPORT d.o.o.</izvorni_sadrzaj>
    <derivirana_varijabla naziv="DomainObject.Predmet.ProtustrankaNazivFormated_1">INTERTRANSPORT d.o.o.</derivirana_varijabla>
  </DomainObject.Predmet.ProtustrankaNazivFormated>
  <DomainObject.Predmet.ProtustrankaNazivFormatedOIB>
    <izvorni_sadrzaj>INTERTRANSPORT d.o.o., OIB 16803100611</izvorni_sadrzaj>
    <derivirana_varijabla naziv="DomainObject.Predmet.ProtustrankaNazivFormatedOIB_1">INTERTRANSPORT d.o.o., OIB 16803100611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INTERTRANSPORT d.o.o. zastupanog po punomoćniku SAŠA PEŠUT; ŽELJKO POPOVIĆ</item>
    </izvorni_sadrzaj>
    <derivirana_varijabla naziv="DomainObject.Predmet.ProtuStrankaListFormated_1">
      <item>INTERTRANSPORT d.o.o. zastupanog po punomoćniku SAŠA PEŠUT; ŽELJKO POPOVIĆ</item>
    </derivirana_varijabla>
  </DomainObject.Predmet.ProtuStrankaListFormated>
  <DomainObject.Predmet.ProtuStrankaListFormatedOIB>
    <izvorni_sadrzaj>
      <item>INTERTRANSPORT d.o.o., OIB 16803100611 zastupanog po punomoćniku SAŠA PEŠUT; ŽELJKO POPOVIĆ</item>
    </izvorni_sadrzaj>
    <derivirana_varijabla naziv="DomainObject.Predmet.ProtuStrankaListFormatedOIB_1">
      <item>INTERTRANSPORT d.o.o., OIB 16803100611 zastupanog po punomoćniku SAŠA PEŠUT; ŽELJKO POPOVIĆ</item>
    </derivirana_varijabla>
  </DomainObject.Predmet.ProtuStrankaListFormatedOIB>
  <DomainObject.Predmet.ProtuStrankaListFormatedWithAdress>
    <izvorni_sadrzaj>
      <item>INTERTRANSPORT d.o.o., Braće Hanžek 2/3, 44250 Petrinja zastupanog po punomoćniku SAŠA PEŠUT; ŽELJKO POPOVIĆ</item>
    </izvorni_sadrzaj>
    <derivirana_varijabla naziv="DomainObject.Predmet.ProtuStrankaListFormatedWithAdress_1">
      <item>INTERTRANSPORT d.o.o., Braće Hanžek 2/3, 44250 Petrinja zastupanog po punomoćniku SAŠA PEŠUT; ŽELJKO POPOVIĆ</item>
    </derivirana_varijabla>
  </DomainObject.Predmet.ProtuStrankaListFormatedWithAdress>
  <DomainObject.Predmet.ProtuStrankaListFormatedWithAdressOIB>
    <izvorni_sadrzaj>
      <item>INTERTRANSPORT d.o.o., OIB 16803100611, Braće Hanžek 2/3, 44250 Petrinja zastupanog po punomoćniku SAŠA PEŠUT; ŽELJKO POPOVIĆ</item>
    </izvorni_sadrzaj>
    <derivirana_varijabla naziv="DomainObject.Predmet.ProtuStrankaListFormatedWithAdressOIB_1">
      <item>INTERTRANSPORT d.o.o., OIB 16803100611, Braće Hanžek 2/3, 44250 Petrinja zastupanog po punomoćniku SAŠA PEŠUT; ŽELJKO POPOVIĆ</item>
    </derivirana_varijabla>
  </DomainObject.Predmet.ProtuStrankaListFormatedWithAdressOIB>
  <DomainObject.Predmet.ProtuStrankaListNazivFormated>
    <izvorni_sadrzaj>
      <item>INTERTRANSPORT d.o.o.</item>
    </izvorni_sadrzaj>
    <derivirana_varijabla naziv="DomainObject.Predmet.ProtuStrankaListNazivFormated_1">
      <item>INTERTRANSPORT d.o.o.</item>
    </derivirana_varijabla>
  </DomainObject.Predmet.ProtuStrankaListNazivFormated>
  <DomainObject.Predmet.ProtuStrankaListNazivFormatedOIB>
    <izvorni_sadrzaj>
      <item>INTERTRANSPORT d.o.o., OIB 16803100611</item>
    </izvorni_sadrzaj>
    <derivirana_varijabla naziv="DomainObject.Predmet.ProtuStrankaListNazivFormatedOIB_1">
      <item>INTERTRANSPORT d.o.o., OIB 16803100611</item>
    </derivirana_varijabla>
  </DomainObject.Predmet.ProtuStrankaListNazivFormatedOIB>
  <DomainObject.Predmet.OstaliListFormated>
    <izvorni_sadrzaj>
      <item>SAŠA PEŠUT punomoćnik sudionika u postupku INTERTRANSPORT d.o.o.</item>
      <item>ŽELJKO POPOVIĆ punomoćnik sudionika u postupku INTERTRANSPORT d.o.o.</item>
    </izvorni_sadrzaj>
    <derivirana_varijabla naziv="DomainObject.Predmet.OstaliListFormated_1">
      <item>SAŠA PEŠUT punomoćnik sudionika u postupku INTERTRANSPORT d.o.o.</item>
      <item>ŽELJKO POPOVIĆ punomoćnik sudionika u postupku INTERTRANSPORT d.o.o.</item>
    </derivirana_varijabla>
  </DomainObject.Predmet.OstaliListFormated>
  <DomainObject.Predmet.OstaliListFormatedOIB>
    <izvorni_sadrzaj>
      <item>SAŠA PEŠUT punomoćnik sudionika u postupku INTERTRANSPORT d.o.o.</item>
      <item>ŽELJKO POPOVIĆ punomoćnik sudionika u postupku INTERTRANSPORT d.o.o.</item>
    </izvorni_sadrzaj>
    <derivirana_varijabla naziv="DomainObject.Predmet.OstaliListFormatedOIB_1">
      <item>SAŠA PEŠUT punomoćnik sudionika u postupku INTERTRANSPORT d.o.o.</item>
      <item>ŽELJKO POPOVIĆ punomoćnik sudionika u postupku INTERTRANSPORT d.o.o.</item>
    </derivirana_varijabla>
  </DomainObject.Predmet.OstaliListFormatedOIB>
  <DomainObject.Predmet.OstaliListFormatedWithAdress>
    <izvorni_sadrzaj>
      <item>SAŠA PEŠUT, Ul. Mije Srnaka 72, 44250 Petrinja punomoćnik sudionika u postupku INTERTRANSPORT d.o.o.</item>
      <item>ŽELJKO POPOVIĆ, J. Križanića 9, 44000 Sisak punomoćnik sudionika u postupku INTERTRANSPORT d.o.o.</item>
    </izvorni_sadrzaj>
    <derivirana_varijabla naziv="DomainObject.Predmet.OstaliListFormatedWithAdress_1">
      <item>SAŠA PEŠUT, Ul. Mije Srnaka 72, 44250 Petrinja punomoćnik sudionika u postupku INTERTRANSPORT d.o.o.</item>
      <item>ŽELJKO POPOVIĆ, J. Križanića 9, 44000 Sisak punomoćnik sudionika u postupku INTERTRANSPORT d.o.o.</item>
    </derivirana_varijabla>
  </DomainObject.Predmet.OstaliListFormatedWithAdress>
  <DomainObject.Predmet.OstaliListFormatedWithAdressOIB>
    <izvorni_sadrzaj>
      <item>SAŠA PEŠUT, Ul. Mije Srnaka 72, 44250 Petrinja punomoćnik sudionika u postupku INTERTRANSPORT d.o.o.</item>
      <item>ŽELJKO POPOVIĆ, J. Križanića 9, 44000 Sisak punomoćnik sudionika u postupku INTERTRANSPORT d.o.o.</item>
    </izvorni_sadrzaj>
    <derivirana_varijabla naziv="DomainObject.Predmet.OstaliListFormatedWithAdressOIB_1">
      <item>SAŠA PEŠUT, Ul. Mije Srnaka 72, 44250 Petrinja punomoćnik sudionika u postupku INTERTRANSPORT d.o.o.</item>
      <item>ŽELJKO POPOVIĆ, J. Križanića 9, 44000 Sisak punomoćnik sudionika u postupku INTERTRANSPORT d.o.o.</item>
    </derivirana_varijabla>
  </DomainObject.Predmet.OstaliListFormatedWithAdressOIB>
  <DomainObject.Predmet.OstaliListNazivFormated>
    <izvorni_sadrzaj>
      <item>SAŠA PEŠUT</item>
      <item>ŽELJKO POPOVIĆ</item>
    </izvorni_sadrzaj>
    <derivirana_varijabla naziv="DomainObject.Predmet.OstaliListNazivFormated_1">
      <item>SAŠA PEŠUT</item>
      <item>ŽELJKO POPOVIĆ</item>
    </derivirana_varijabla>
  </DomainObject.Predmet.OstaliListNazivFormated>
  <DomainObject.Predmet.OstaliListNazivFormatedOIB>
    <izvorni_sadrzaj>
      <item>SAŠA PEŠUT</item>
      <item>ŽELJKO POPOVIĆ</item>
    </izvorni_sadrzaj>
    <derivirana_varijabla naziv="DomainObject.Predmet.OstaliListNazivFormatedOIB_1">
      <item>SAŠA PEŠUT</item>
      <item>ŽELJKO POPOVIĆ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INTERTRANSPORT d.o.o.</izvorni_sadrzaj>
    <derivirana_varijabla naziv="DomainObject.Predmet.ProtustrankaIDrugi_1">INTERTRANSPORT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INTERTRANSPORT d.o.o., OIB 16803100611, Braće Hanžek 2/3, 44250 Petrinja</izvorni_sadrzaj>
    <derivirana_varijabla naziv="DomainObject.Predmet.ProtustrankaIDrugiAdressOIB_1">INTERTRANSPORT d.o.o., OIB 16803100611, Braće Hanžek 2/3,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INTERTRANSPORT d.o.o.</item>
      <item>FINA Regionalni centar Zagreb</item>
      <item>SAŠA PEŠUT</item>
      <item>ŽELJKO POPOVIĆ</item>
    </izvorni_sadrzaj>
    <derivirana_varijabla naziv="DomainObject.Predmet.SudioniciListNaziv_1">
      <item>INTERTRANSPORT d.o.o.</item>
      <item>FINA Regionalni centar Zagreb</item>
      <item>SAŠA PEŠUT</item>
      <item>ŽELJKO POPOVIĆ</item>
    </derivirana_varijabla>
  </DomainObject.Predmet.SudioniciListNaziv>
  <DomainObject.Predmet.SudioniciListAdressOIB>
    <izvorni_sadrzaj>
      <item>INTERTRANSPORT d.o.o., OIB 16803100611, Braće Hanžek 2/3,44250 Petrinja</item>
      <item>FINA Regionalni centar Zagreb, OIB 85821130368, Trg svibanjskih žrtava 1995. br. 1,10000 Zagreb</item>
      <item>SAŠA PEŠUT, Ul. Mije Srnaka 72,44250 Petrinja</item>
      <item>ŽELJKO POPOVIĆ, J. Križanića 9,44000 Sisak</item>
    </izvorni_sadrzaj>
    <derivirana_varijabla naziv="DomainObject.Predmet.SudioniciListAdressOIB_1">
      <item>INTERTRANSPORT d.o.o., OIB 16803100611, Braće Hanžek 2/3,44250 Petrinja</item>
      <item>FINA Regionalni centar Zagreb, OIB 85821130368, Trg svibanjskih žrtava 1995. br. 1,10000 Zagreb</item>
      <item>SAŠA PEŠUT, Ul. Mije Srnaka 72,44250 Petrinja</item>
      <item>ŽELJKO POPOVIĆ, J. Križanića 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16803100611</item>
      <item>, OIB 85821130368</item>
      <item>, OIB null</item>
      <item>, OIB null</item>
    </izvorni_sadrzaj>
    <derivirana_varijabla naziv="DomainObject.Predmet.SudioniciListNazivOIB_1">
      <item>, OIB 16803100611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4F9185-968B-49EA-AB0D-2E123D7005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972</properties:Characters>
  <properties:Lines>43</properties:Lines>
  <properties:Paragraphs>16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2016-04-26T07:22:00Z</dcterms:created>
  <dc:creator>mtopolovec</dc:creator>
  <cp:lastModifiedBy>Monika Topolovec</cp:lastModifiedBy>
  <cp:lastPrinted>2017-09-11T11:21:00Z</cp:lastPrinted>
  <dcterms:modified xmlns:xsi="http://www.w3.org/2001/XMLSchema-instance" xsi:type="dcterms:W3CDTF">2017-09-11T11:22:00Z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