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f9a5" w14:paraId="3bcf9a5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B52F1E">
        <w:t>1382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B52F1E" w:rsidRPr="00D26EB3">
        <w:rPr>
          <w:lang w:val="pt-BR"/>
        </w:rPr>
        <w:t xml:space="preserve">IMENJAK j.d.o.o., Zagreb, Karlovačka 97, OIB: </w:t>
      </w:r>
      <w:r w:rsidR="00B52F1E" w:rsidRPr="00D26EB3">
        <w:t>61955729302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B2FB7">
        <w:rPr>
          <w:lang w:val="pt-BR"/>
        </w:rPr>
        <w:t>2</w:t>
      </w:r>
      <w:r w:rsidR="00B52F1E">
        <w:rPr>
          <w:lang w:val="pt-BR"/>
        </w:rPr>
        <w:t>5</w:t>
      </w:r>
      <w:r w:rsidR="00563186">
        <w:rPr>
          <w:lang w:val="pt-BR"/>
        </w:rPr>
        <w:t xml:space="preserve">. </w:t>
      </w:r>
      <w:r w:rsidR="00B52F1E">
        <w:rPr>
          <w:lang w:val="pt-BR"/>
        </w:rPr>
        <w:t>kolovoza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F0313" w:rsidRPr="00D26EB3">
        <w:rPr>
          <w:lang w:val="pt-BR"/>
        </w:rPr>
        <w:t xml:space="preserve">IMENJAK j.d.o.o., Zagreb, Karlovačka 97, OIB: </w:t>
      </w:r>
      <w:r w:rsidR="00DF0313" w:rsidRPr="00D26EB3">
        <w:t>61955729302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52F1E">
        <w:t>1382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DF0313" w:rsidRPr="00D26EB3">
        <w:rPr>
          <w:lang w:val="pt-BR"/>
        </w:rPr>
        <w:t xml:space="preserve">IMENJAK j.d.o.o., Zagreb, Karlovačka 97, OIB: </w:t>
      </w:r>
      <w:r w:rsidR="00DF0313" w:rsidRPr="00D26EB3">
        <w:t>61955729302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17F45" w:rsidR="00A17F45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4D51C6" w:rsidRPr="00D26EB3">
        <w:rPr>
          <w:lang w:val="pt-BR"/>
        </w:rPr>
        <w:t xml:space="preserve">IMENJAK j.d.o.o., Zagreb, Karlovačka 97, OIB: </w:t>
      </w:r>
      <w:r w:rsidR="004D51C6" w:rsidRPr="00D26EB3">
        <w:t>61955729302</w:t>
      </w:r>
      <w:r w:rsidR="004D51C6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222CE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0E4FD7">
        <w:t>U</w:t>
      </w:r>
      <w:r w:rsidR="000E4FD7" w:rsidRPr="00E974B3">
        <w:t xml:space="preserve"> prijedlogu za otvaranje stečajnog postupka </w:t>
      </w:r>
      <w:r w:rsidR="000E4FD7">
        <w:t xml:space="preserve">se u bitnome navodi </w:t>
      </w:r>
      <w:r w:rsidR="000E4FD7" w:rsidRPr="00E974B3">
        <w:t xml:space="preserve">kako </w:t>
      </w:r>
      <w:r w:rsidR="000E4FD7">
        <w:t xml:space="preserve">je na dan 9. veljače 2016. </w:t>
      </w:r>
      <w:r w:rsidR="000E4FD7" w:rsidRPr="00E974B3">
        <w:t>dužnik u Očevidniku redoslijeda osnova za plaćanje ima</w:t>
      </w:r>
      <w:r w:rsidR="000E4FD7">
        <w:t>o</w:t>
      </w:r>
      <w:r w:rsidR="000E4FD7" w:rsidRPr="00E974B3">
        <w:t xml:space="preserve"> evidentirane neizvršene osnove za plaćanje</w:t>
      </w:r>
      <w:r w:rsidR="000E4FD7">
        <w:t xml:space="preserve"> u neprekinutom razdoblju od 120 </w:t>
      </w:r>
      <w:r w:rsidR="000E4FD7" w:rsidRPr="00E974B3">
        <w:t xml:space="preserve">dana, u ukupnom iznosu od </w:t>
      </w:r>
      <w:r w:rsidR="000E4FD7">
        <w:t xml:space="preserve">50.119,54 </w:t>
      </w:r>
      <w:r w:rsidR="000E4FD7" w:rsidRPr="00E974B3">
        <w:t>kn,</w:t>
      </w:r>
      <w:r w:rsidR="000E4FD7">
        <w:t xml:space="preserve"> te je imao 2</w:t>
      </w:r>
      <w:r w:rsidR="000E4FD7" w:rsidRPr="00E974B3">
        <w:t xml:space="preserve"> zaposlen</w:t>
      </w:r>
      <w:r w:rsidR="000E4FD7">
        <w:t>a.</w:t>
      </w:r>
      <w:r w:rsidR="00A17F45">
        <w:t xml:space="preserve"> 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324DAD">
        <w:t>17</w:t>
      </w:r>
      <w:r w:rsidR="00250A6E">
        <w:t xml:space="preserve">. </w:t>
      </w:r>
      <w:r w:rsidR="008926A2">
        <w:t>veljače</w:t>
      </w:r>
      <w:r w:rsidR="002B01BF">
        <w:t xml:space="preserve"> 2017., koje je</w:t>
      </w:r>
      <w:r w:rsidR="00324DAD">
        <w:t xml:space="preserve"> istoga dana</w:t>
      </w:r>
      <w:r w:rsidR="002B01BF">
        <w:t xml:space="preserve"> objavljeno na mrežnoj stranici</w:t>
      </w:r>
      <w:r w:rsidR="00324DAD">
        <w:t xml:space="preserve"> </w:t>
      </w:r>
      <w:r w:rsidR="002B01BF">
        <w:t>e-oglasna ploča ovoga suda</w:t>
      </w:r>
      <w:r w:rsidR="00324DAD">
        <w:t xml:space="preserve">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04070C">
        <w:t>2</w:t>
      </w:r>
      <w:r w:rsidR="00324DAD">
        <w:t>3</w:t>
      </w:r>
      <w:r w:rsidR="008019C2">
        <w:t xml:space="preserve">. </w:t>
      </w:r>
      <w:r w:rsidR="0004070C">
        <w:t>ožujka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8926A2">
        <w:t>o</w:t>
      </w:r>
      <w:r w:rsidR="00CC7299">
        <w:t xml:space="preserve"> uredno pozvan</w:t>
      </w:r>
      <w:r w:rsidR="008926A2">
        <w:t xml:space="preserve">i zastupnik po zakonu dužnika </w:t>
      </w:r>
      <w:r w:rsidR="00324DAD">
        <w:t>Mladen Imenjak</w:t>
      </w:r>
      <w:r w:rsidR="0018461A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>
        <w:t xml:space="preserve">Iz Potvrde o </w:t>
      </w:r>
      <w:r w:rsidR="00324DAD">
        <w:t xml:space="preserve">blokadi računa i novčanih sredstava (list 56. spisa) </w:t>
      </w:r>
      <w:r w:rsidR="003913D8">
        <w:t>i Očevidnika o redoslijedu plaćanja (lis</w:t>
      </w:r>
      <w:r w:rsidR="005A6373">
        <w:t>t</w:t>
      </w:r>
      <w:r w:rsidR="003913D8">
        <w:t xml:space="preserve"> 57. – 59. spisa) </w:t>
      </w:r>
      <w:r w:rsidR="00324DAD">
        <w:t>proizlazi kako je na dan 27</w:t>
      </w:r>
      <w:r>
        <w:t xml:space="preserve">. </w:t>
      </w:r>
      <w:r w:rsidR="00324DAD">
        <w:t xml:space="preserve">srpnja </w:t>
      </w:r>
      <w:r>
        <w:t>2017. dužnik u Očevidniku redoslijeda osnova za plaćanje ima</w:t>
      </w:r>
      <w:r w:rsidR="00D80672">
        <w:t>o</w:t>
      </w:r>
      <w:r>
        <w:t xml:space="preserve"> evidentirane neizvršene osnove za plaćanje u neprekinutom razdoblju od </w:t>
      </w:r>
      <w:r w:rsidR="00324DAD">
        <w:t>653</w:t>
      </w:r>
      <w:r>
        <w:t xml:space="preserve"> dana, u ukupnom iznosu od </w:t>
      </w:r>
      <w:r w:rsidR="00324DAD">
        <w:t>54.659,23</w:t>
      </w:r>
      <w:r>
        <w:t xml:space="preserve"> kn.</w:t>
      </w:r>
      <w:r w:rsidR="00D80672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EA3D77" w:rsidP="00072DD6" w:rsidR="00072DD6">
      <w:pPr>
        <w:pStyle w:val="Tijeloteksta"/>
        <w:ind w:firstLine="708"/>
      </w:pPr>
      <w:r>
        <w:t xml:space="preserve">Uvidom u </w:t>
      </w:r>
      <w:r w:rsidR="00FC2727">
        <w:t xml:space="preserve">dopis Ministarstva financija, Porezne uprave od </w:t>
      </w:r>
      <w:r w:rsidR="00324DAD">
        <w:t>18</w:t>
      </w:r>
      <w:r w:rsidR="00FC2727">
        <w:t xml:space="preserve">. </w:t>
      </w:r>
      <w:r w:rsidR="00324DAD">
        <w:t>travnja</w:t>
      </w:r>
      <w:r>
        <w:t xml:space="preserve"> 2017. </w:t>
      </w:r>
      <w:r w:rsidR="00324DAD">
        <w:t xml:space="preserve">i isprave dostavljene uz taj dopis </w:t>
      </w:r>
      <w:r>
        <w:t xml:space="preserve">(list </w:t>
      </w:r>
      <w:r w:rsidR="00324DAD">
        <w:t>33</w:t>
      </w:r>
      <w:r w:rsidR="006F6C1C">
        <w:t>.</w:t>
      </w:r>
      <w:r w:rsidR="00324DAD">
        <w:t xml:space="preserve">-46. </w:t>
      </w:r>
      <w:r w:rsidR="006F6C1C">
        <w:t xml:space="preserve">spisa) u bitnome je </w:t>
      </w:r>
      <w:r>
        <w:t xml:space="preserve">utvrđeno </w:t>
      </w:r>
      <w:r w:rsidR="00FC2727">
        <w:t>kako dužnik ne posjeduje pokretnu odnosno nepokretnu imovinu.</w:t>
      </w:r>
      <w:r w:rsidR="003D40F6">
        <w:t xml:space="preserve"> </w:t>
      </w:r>
      <w:r w:rsidR="00D80672">
        <w:t xml:space="preserve">Navedeni dopis </w:t>
      </w:r>
      <w:r w:rsidR="00C00512">
        <w:t xml:space="preserve">s prilozima </w:t>
      </w:r>
      <w:r w:rsidR="00D80672">
        <w:t xml:space="preserve">objavljen je mrežnoj stranici e-oglasna ploča ovoga suda </w:t>
      </w:r>
      <w:r w:rsidR="00C00512">
        <w:t>27</w:t>
      </w:r>
      <w:r w:rsidR="00D80672">
        <w:t xml:space="preserve">. travnja 2017. zajedno sa zaključkom ovoga suda od </w:t>
      </w:r>
      <w:r w:rsidR="00B6069D">
        <w:t>19</w:t>
      </w:r>
      <w:r w:rsidR="00D80672">
        <w:t xml:space="preserve">. </w:t>
      </w:r>
      <w:r w:rsidR="00B6069D">
        <w:t xml:space="preserve">travnja </w:t>
      </w:r>
      <w:r w:rsidR="00D80672">
        <w:t xml:space="preserve">2017. kojim je </w:t>
      </w:r>
      <w:r w:rsidR="002F1B45">
        <w:t>zastupnik</w:t>
      </w:r>
      <w:r w:rsidR="00D80672">
        <w:t>u</w:t>
      </w:r>
      <w:r w:rsidR="002F1B45">
        <w:t xml:space="preserve"> po zakonu dužnika </w:t>
      </w:r>
      <w:r w:rsidR="00B6069D">
        <w:t>Mladenu Imenjaku</w:t>
      </w:r>
      <w:r w:rsidR="00D80672">
        <w:t xml:space="preserve"> naloženo očitovati se na navode iz navedenog dopisa.</w:t>
      </w:r>
      <w:r w:rsidR="00072DD6">
        <w:t xml:space="preserve"> </w:t>
      </w:r>
    </w:p>
    <w:p w:rsidRDefault="00072DD6" w:rsidP="00072DD6" w:rsidR="00072DD6">
      <w:pPr>
        <w:pStyle w:val="Tijeloteksta"/>
        <w:ind w:firstLine="708"/>
      </w:pPr>
    </w:p>
    <w:p w:rsidRDefault="00072DD6" w:rsidP="00072DD6" w:rsidR="004257F1">
      <w:pPr>
        <w:pStyle w:val="Tijeloteksta"/>
        <w:ind w:firstLine="708"/>
        <w:rPr>
          <w:color w:val="000000"/>
        </w:rPr>
      </w:pPr>
      <w:r>
        <w:t>Prema odredbi čl. 12. st. 1. SZ-a, s</w:t>
      </w:r>
      <w:r w:rsidR="004257F1"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SZ-a </w:t>
      </w:r>
      <w:r w:rsidR="004257F1"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="004257F1"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r>
        <w:rPr>
          <w:color w:val="000000"/>
        </w:rPr>
        <w:t>SZ</w:t>
      </w:r>
      <w:r w:rsidR="004257F1"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12. st. 2. SZ)</w:t>
      </w:r>
      <w:r w:rsidR="004257F1" w:rsidRPr="00072DD6">
        <w:rPr>
          <w:color w:val="000000"/>
        </w:rPr>
        <w:t>.</w:t>
      </w:r>
    </w:p>
    <w:p w:rsidRDefault="008A1530" w:rsidP="00072DD6" w:rsidR="008A1530">
      <w:pPr>
        <w:pStyle w:val="Tijeloteksta"/>
        <w:ind w:firstLine="708"/>
        <w:rPr>
          <w:color w:val="000000"/>
        </w:rPr>
      </w:pPr>
    </w:p>
    <w:p w:rsidRDefault="008A1530" w:rsidP="006D72C2" w:rsidR="00644EFB">
      <w:pPr>
        <w:pStyle w:val="Tijeloteksta"/>
        <w:ind w:firstLine="708"/>
      </w:pPr>
      <w:r>
        <w:rPr>
          <w:color w:val="000000"/>
        </w:rPr>
        <w:t>D</w:t>
      </w:r>
      <w:r w:rsidR="00B232B1">
        <w:rPr>
          <w:color w:val="000000"/>
        </w:rPr>
        <w:t>a</w:t>
      </w:r>
      <w:r>
        <w:rPr>
          <w:color w:val="000000"/>
        </w:rPr>
        <w:t>kle, istekom</w:t>
      </w:r>
      <w:r w:rsidR="00B232B1">
        <w:rPr>
          <w:color w:val="000000"/>
        </w:rPr>
        <w:t xml:space="preserve"> </w:t>
      </w:r>
      <w:r w:rsidR="00B232B1" w:rsidRPr="00072DD6">
        <w:rPr>
          <w:color w:val="000000"/>
        </w:rPr>
        <w:t xml:space="preserve">osmoga dana </w:t>
      </w:r>
      <w:r w:rsidR="00B232B1">
        <w:rPr>
          <w:color w:val="000000"/>
        </w:rPr>
        <w:t xml:space="preserve">računajući od </w:t>
      </w:r>
      <w:r w:rsidR="005739C3">
        <w:t>27</w:t>
      </w:r>
      <w:r w:rsidR="00B232B1">
        <w:t xml:space="preserve">. travnja 2017. kao dana </w:t>
      </w:r>
      <w:r w:rsidR="00B232B1" w:rsidRPr="00072DD6">
        <w:rPr>
          <w:color w:val="000000"/>
        </w:rPr>
        <w:t xml:space="preserve">objave </w:t>
      </w:r>
      <w:r w:rsidR="00B232B1">
        <w:rPr>
          <w:color w:val="000000"/>
        </w:rPr>
        <w:t>navedenog dopisa</w:t>
      </w:r>
      <w:r w:rsidR="005739C3">
        <w:rPr>
          <w:color w:val="000000"/>
        </w:rPr>
        <w:t xml:space="preserve"> s prilozima</w:t>
      </w:r>
      <w:r w:rsidR="00B232B1">
        <w:rPr>
          <w:color w:val="000000"/>
        </w:rPr>
        <w:t xml:space="preserve"> i navedenog zaključka </w:t>
      </w:r>
      <w:r w:rsidR="00B232B1" w:rsidRPr="00072DD6">
        <w:rPr>
          <w:color w:val="000000"/>
        </w:rPr>
        <w:t>na mrežnoj stranici e-</w:t>
      </w:r>
      <w:r w:rsidR="00B232B1">
        <w:rPr>
          <w:color w:val="000000"/>
        </w:rPr>
        <w:t>o</w:t>
      </w:r>
      <w:r w:rsidR="00B232B1" w:rsidRPr="00072DD6">
        <w:rPr>
          <w:color w:val="000000"/>
        </w:rPr>
        <w:t xml:space="preserve">glasna ploča </w:t>
      </w:r>
      <w:r w:rsidR="00B232B1">
        <w:rPr>
          <w:color w:val="000000"/>
        </w:rPr>
        <w:t xml:space="preserve">ovoga suda, </w:t>
      </w:r>
      <w:r w:rsidR="00473475">
        <w:rPr>
          <w:color w:val="000000"/>
        </w:rPr>
        <w:t xml:space="preserve">dostava se, u skladu s odredbom čl. 12. st. 1. SZ-a, smatra obavljenom. To u konkretnom slučaju znači da je zastupnik po zakonu dužnika </w:t>
      </w:r>
      <w:r w:rsidR="005739C3">
        <w:rPr>
          <w:color w:val="000000"/>
        </w:rPr>
        <w:t>Mladen Imenjak</w:t>
      </w:r>
      <w:r w:rsidR="00473475">
        <w:rPr>
          <w:color w:val="000000"/>
        </w:rPr>
        <w:t xml:space="preserve"> uredno primio navedeni dopis i navedeni zaključak </w:t>
      </w:r>
      <w:r w:rsidR="005739C3">
        <w:rPr>
          <w:color w:val="000000"/>
        </w:rPr>
        <w:t>5</w:t>
      </w:r>
      <w:r w:rsidR="00473475">
        <w:rPr>
          <w:color w:val="000000"/>
        </w:rPr>
        <w:t xml:space="preserve">. </w:t>
      </w:r>
      <w:r w:rsidR="005739C3">
        <w:rPr>
          <w:color w:val="000000"/>
        </w:rPr>
        <w:t xml:space="preserve">svibnja </w:t>
      </w:r>
      <w:r w:rsidR="00473475">
        <w:rPr>
          <w:color w:val="000000"/>
        </w:rPr>
        <w:t xml:space="preserve">2017. Međutim, zastupnik po zakonu dužnika </w:t>
      </w:r>
      <w:r w:rsidR="005739C3">
        <w:rPr>
          <w:color w:val="000000"/>
        </w:rPr>
        <w:t>Mladen Imenjak</w:t>
      </w:r>
      <w:r w:rsidR="00473475">
        <w:rPr>
          <w:color w:val="000000"/>
        </w:rPr>
        <w:t xml:space="preserve"> se </w:t>
      </w:r>
      <w:r w:rsidR="002F1B45">
        <w:t xml:space="preserve">nije u određenom roku, niti do danas, </w:t>
      </w:r>
      <w:r w:rsidR="00857324">
        <w:t>očitovao na navode iz navedenog dopisa</w:t>
      </w:r>
      <w:r w:rsidR="00473475">
        <w:t xml:space="preserve"> </w:t>
      </w:r>
      <w:r w:rsidR="003913D8">
        <w:t xml:space="preserve">s prilozima </w:t>
      </w:r>
      <w:r w:rsidR="00473475">
        <w:t>u skladu s nalogom ovoga suda iz navedenog zaključka</w:t>
      </w:r>
      <w:r w:rsidR="00644EFB">
        <w:t>.</w:t>
      </w:r>
    </w:p>
    <w:p w:rsidRDefault="00644EFB" w:rsidP="006D72C2" w:rsidR="00644EFB">
      <w:pPr>
        <w:pStyle w:val="Tijeloteksta"/>
        <w:ind w:firstLine="708"/>
      </w:pPr>
    </w:p>
    <w:p w:rsidRDefault="00857324" w:rsidP="006D72C2" w:rsidR="00A17F45">
      <w:pPr>
        <w:pStyle w:val="Tijeloteksta"/>
        <w:ind w:firstLine="708"/>
      </w:pPr>
      <w:r>
        <w:t xml:space="preserve">Osim toga, sud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>
        <w:t>,</w:t>
      </w:r>
      <w:r w:rsidR="00AF5597">
        <w:t xml:space="preserve"> </w:t>
      </w:r>
      <w:r>
        <w:t xml:space="preserve">te je </w:t>
      </w:r>
      <w:r w:rsidR="00AF5597">
        <w:t>utvrdio</w:t>
      </w:r>
      <w:r>
        <w:t xml:space="preserve"> kako dužnik nije vlasnik nekretnina.</w:t>
      </w:r>
      <w:r w:rsidR="00A17F45">
        <w:t xml:space="preserve"> 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</w:t>
      </w:r>
      <w:r w:rsidR="0054341C">
        <w:rPr>
          <w:color w:val="000000"/>
        </w:rPr>
        <w:lastRenderedPageBreak/>
        <w:t xml:space="preserve">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C2EDB">
        <w:t>2</w:t>
      </w:r>
      <w:r w:rsidR="00B52F1E">
        <w:t>5</w:t>
      </w:r>
      <w:r w:rsidR="00563186">
        <w:t xml:space="preserve">. </w:t>
      </w:r>
      <w:r w:rsidR="00B52F1E">
        <w:t>kolovoza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513443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513443" w:rsidP="00513443" w:rsidR="00513443">
      <w:pPr>
        <w:autoSpaceDE w:val="false"/>
        <w:autoSpaceDN w:val="false"/>
        <w:adjustRightInd w:val="false"/>
        <w:rPr>
          <w:lang w:val="en-US"/>
        </w:rPr>
      </w:pPr>
    </w:p>
    <w:p w:rsidRDefault="00513443" w:rsidP="00513443" w:rsidR="00513443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513443" w:rsidP="00513443" w:rsidR="00F110C5" w:rsidRPr="00A17F45">
      <w:r>
        <w:t>Petra Čiček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513443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B52F1E">
      <w:rPr>
        <w:sz w:val="24"/>
        <w:szCs w:val="24"/>
      </w:rPr>
      <w:t>1382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37B5"/>
    <w:rsid w:val="000D4154"/>
    <w:rsid w:val="000E0E52"/>
    <w:rsid w:val="000E335E"/>
    <w:rsid w:val="000E4FD7"/>
    <w:rsid w:val="001013EE"/>
    <w:rsid w:val="00134F3A"/>
    <w:rsid w:val="00160B46"/>
    <w:rsid w:val="00182BD3"/>
    <w:rsid w:val="0018461A"/>
    <w:rsid w:val="001861A1"/>
    <w:rsid w:val="00187DB3"/>
    <w:rsid w:val="001A762F"/>
    <w:rsid w:val="001D2BC4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24DAD"/>
    <w:rsid w:val="00341766"/>
    <w:rsid w:val="003913D8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6518B"/>
    <w:rsid w:val="00473475"/>
    <w:rsid w:val="00496278"/>
    <w:rsid w:val="004C428C"/>
    <w:rsid w:val="004D51C6"/>
    <w:rsid w:val="00501EBB"/>
    <w:rsid w:val="00510C83"/>
    <w:rsid w:val="0051344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739C3"/>
    <w:rsid w:val="0059075B"/>
    <w:rsid w:val="00591F57"/>
    <w:rsid w:val="005A6373"/>
    <w:rsid w:val="005B004F"/>
    <w:rsid w:val="005C2B6C"/>
    <w:rsid w:val="005F03BD"/>
    <w:rsid w:val="00606CC8"/>
    <w:rsid w:val="00644EFB"/>
    <w:rsid w:val="0065448B"/>
    <w:rsid w:val="00662884"/>
    <w:rsid w:val="00681B1A"/>
    <w:rsid w:val="006C57B8"/>
    <w:rsid w:val="006D3FFA"/>
    <w:rsid w:val="006D72C2"/>
    <w:rsid w:val="006F6C1C"/>
    <w:rsid w:val="00704DD0"/>
    <w:rsid w:val="007150E9"/>
    <w:rsid w:val="0073274A"/>
    <w:rsid w:val="00732F2C"/>
    <w:rsid w:val="00754CF2"/>
    <w:rsid w:val="00785121"/>
    <w:rsid w:val="007B068E"/>
    <w:rsid w:val="007D02E9"/>
    <w:rsid w:val="007D5510"/>
    <w:rsid w:val="007E1B39"/>
    <w:rsid w:val="007E6A6F"/>
    <w:rsid w:val="008019C2"/>
    <w:rsid w:val="008204DE"/>
    <w:rsid w:val="0083134F"/>
    <w:rsid w:val="0083257E"/>
    <w:rsid w:val="00857324"/>
    <w:rsid w:val="00857AD7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52F1E"/>
    <w:rsid w:val="00B6069D"/>
    <w:rsid w:val="00B62E90"/>
    <w:rsid w:val="00B663C4"/>
    <w:rsid w:val="00B77471"/>
    <w:rsid w:val="00B9015B"/>
    <w:rsid w:val="00BB07E0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0512"/>
    <w:rsid w:val="00C01F74"/>
    <w:rsid w:val="00C23ADD"/>
    <w:rsid w:val="00C34EF4"/>
    <w:rsid w:val="00C40A44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90FFE"/>
    <w:rsid w:val="00D92741"/>
    <w:rsid w:val="00DC15A0"/>
    <w:rsid w:val="00DC2EDB"/>
    <w:rsid w:val="00DD4C00"/>
    <w:rsid w:val="00DD5222"/>
    <w:rsid w:val="00DE0F86"/>
    <w:rsid w:val="00DE776F"/>
    <w:rsid w:val="00DF0313"/>
    <w:rsid w:val="00E0682D"/>
    <w:rsid w:val="00E1243F"/>
    <w:rsid w:val="00E222CE"/>
    <w:rsid w:val="00E24B5E"/>
    <w:rsid w:val="00E375B5"/>
    <w:rsid w:val="00E444EA"/>
    <w:rsid w:val="00E50DB1"/>
    <w:rsid w:val="00E757C5"/>
    <w:rsid w:val="00E86664"/>
    <w:rsid w:val="00EA3D77"/>
    <w:rsid w:val="00EF3D26"/>
    <w:rsid w:val="00F110C5"/>
    <w:rsid w:val="00F324F6"/>
    <w:rsid w:val="00F46EE9"/>
    <w:rsid w:val="00F60A6C"/>
    <w:rsid w:val="00F617D8"/>
    <w:rsid w:val="00FA08F1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3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4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4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4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4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3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4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4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4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4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St-1382/2016-30</izvorni_sadrzaj>
    <derivirana_varijabla naziv="DomainObject.Oznaka_1">St-1382/2016-30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1382</izvorni_sadrzaj>
    <derivirana_varijabla naziv="DomainObject.Predmet.Broj_1">1382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St-1382/2016</izvorni_sadrzaj>
    <derivirana_varijabla naziv="DomainObject.Predmet.OznakaBroj_1">St-1382/2016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IMENJAK j.d.o.o. za usluge</izvorni_sadrzaj>
    <derivirana_varijabla naziv="DomainObject.Predmet.ProtustrankaFormated_1">  IMENJAK j.d.o.o. za usluge</derivirana_varijabla>
  </DomainObject.Predmet.ProtustrankaFormated>
  <DomainObject.Predmet.ProtustrankaFormatedOIB>
    <izvorni_sadrzaj>  IMENJAK j.d.o.o. za usluge, OIB 61955729302</izvorni_sadrzaj>
    <derivirana_varijabla naziv="DomainObject.Predmet.ProtustrankaFormatedOIB_1">  IMENJAK j.d.o.o. za usluge, OIB 61955729302</derivirana_varijabla>
  </DomainObject.Predmet.ProtustrankaFormatedOIB>
  <DomainObject.Predmet.ProtustrankaFormatedWithAdress>
    <izvorni_sadrzaj> IMENJAK j.d.o.o. za usluge, Karlovačka 97, 10000 Zagreb</izvorni_sadrzaj>
    <derivirana_varijabla naziv="DomainObject.Predmet.ProtustrankaFormatedWithAdress_1"> IMENJAK j.d.o.o. za usluge, Karlovačka 97, 10000 Zagreb</derivirana_varijabla>
  </DomainObject.Predmet.ProtustrankaFormatedWithAdress>
  <DomainObject.Predmet.ProtustrankaFormatedWithAdressOIB>
    <izvorni_sadrzaj> IMENJAK j.d.o.o. za usluge, OIB 61955729302, Karlovačka 97, 10000 Zagreb</izvorni_sadrzaj>
    <derivirana_varijabla naziv="DomainObject.Predmet.ProtustrankaFormatedWithAdressOIB_1"> IMENJAK j.d.o.o. za usluge, OIB 61955729302, Karlovačka 97, 10000 Zagreb</derivirana_varijabla>
  </DomainObject.Predmet.ProtustrankaFormatedWithAdressOIB>
  <DomainObject.Predmet.ProtustrankaWithAdress>
    <izvorni_sadrzaj>IMENJAK j.d.o.o. za usluge Karlovačka 97, 10000 Zagreb</izvorni_sadrzaj>
    <derivirana_varijabla naziv="DomainObject.Predmet.ProtustrankaWithAdress_1">IMENJAK j.d.o.o. za usluge Karlovačka 97, 10000 Zagreb</derivirana_varijabla>
  </DomainObject.Predmet.ProtustrankaWithAdress>
  <DomainObject.Predmet.ProtustrankaWithAdressOIB>
    <izvorni_sadrzaj>IMENJAK j.d.o.o. za usluge, OIB 61955729302, Karlovačka 97, 10000 Zagreb</izvorni_sadrzaj>
    <derivirana_varijabla naziv="DomainObject.Predmet.ProtustrankaWithAdressOIB_1">IMENJAK j.d.o.o. za usluge, OIB 61955729302, Karlovačka 97, 10000 Zagreb</derivirana_varijabla>
  </DomainObject.Predmet.ProtustrankaWithAdressOIB>
  <DomainObject.Predmet.ProtustrankaNazivFormated>
    <izvorni_sadrzaj>IMENJAK j.d.o.o. za usluge</izvorni_sadrzaj>
    <derivirana_varijabla naziv="DomainObject.Predmet.ProtustrankaNazivFormated_1">IMENJAK j.d.o.o. za usluge</derivirana_varijabla>
  </DomainObject.Predmet.ProtustrankaNazivFormated>
  <DomainObject.Predmet.ProtustrankaNazivFormatedOIB>
    <izvorni_sadrzaj>IMENJAK j.d.o.o. za usluge, OIB 61955729302</izvorni_sadrzaj>
    <derivirana_varijabla naziv="DomainObject.Predmet.ProtustrankaNazivFormatedOIB_1">IMENJAK j.d.o.o. za usluge, OIB 61955729302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Imenjak</izvorni_sadrzaj>
    <derivirana_varijabla naziv="DomainObject.Predmet.StrankaFormated_1">  FINA Regionalni centar Zagreb; Mladen Imenjak</derivirana_varijabla>
  </DomainObject.Predmet.StrankaFormated>
  <DomainObject.Predmet.StrankaFormatedOIB>
    <izvorni_sadrzaj>  FINA Regionalni centar Zagreb, OIB 85821130368; Mladen Imenjak, OIB 01781345071</izvorni_sadrzaj>
    <derivirana_varijabla naziv="DomainObject.Predmet.StrankaFormatedOIB_1">  FINA Regionalni centar Zagreb, OIB 85821130368; Mladen Imenjak, OIB 01781345071</derivirana_varijabla>
  </DomainObject.Predmet.StrankaFormatedOIB>
  <DomainObject.Predmet.StrankaFormatedWithAdress>
    <izvorni_sadrzaj> FINA Regionalni centar Zagreb, Trg svibanjskih žrtava 1995. br. 1, 10000 Zagreb; Mladen Imenjak, Jamine 7, 10000 Zagreb</izvorni_sadrzaj>
    <derivirana_varijabla naziv="DomainObject.Predmet.StrankaFormatedWithAdress_1"> FINA Regionalni centar Zagreb, Trg svibanjskih žrtava 1995. br. 1, 10000 Zagreb; Mladen Imenjak, Jamine 7, 10000 Zagreb</derivirana_varijabla>
  </DomainObject.Predmet.StrankaFormatedWithAdress>
  <DomainObject.Predmet.StrankaFormatedWithAdressOIB>
    <izvorni_sadrzaj> FINA Regionalni centar Zagreb, OIB 85821130368, Trg svibanjskih žrtava 1995. br. 1, 10000 Zagreb; Mladen Imenjak, OIB 01781345071, Jamine 7, 10000 Zagreb</izvorni_sadrzaj>
    <derivirana_varijabla naziv="DomainObject.Predmet.StrankaFormatedWithAdressOIB_1"> FINA Regionalni centar Zagreb, OIB 85821130368, Trg svibanjskih žrtava 1995. br. 1, 10000 Zagreb; Mladen Imenjak, OIB 01781345071, Jamine 7, 10000 Zagreb</derivirana_varijabla>
  </DomainObject.Predmet.StrankaFormatedWithAdressOIB>
  <DomainObject.Predmet.StrankaWithAdress>
    <izvorni_sadrzaj>FINA Regionalni centar Zagreb Trg svibanjskih žrtava 1995. br. 1,10000 Zagreb,Mladen Imenjak Jamine 7,10000 Zagreb</izvorni_sadrzaj>
    <derivirana_varijabla naziv="DomainObject.Predmet.StrankaWithAdress_1">FINA Regionalni centar Zagreb Trg svibanjskih žrtava 1995. br. 1,10000 Zagreb,Mladen Imenjak Jamine 7,10000 Zagreb</derivirana_varijabla>
  </DomainObject.Predmet.StrankaWithAdress>
  <DomainObject.Predmet.StrankaWithAdressOIB>
    <izvorni_sadrzaj>FINA Regionalni centar Zagreb, OIB 85821130368, Trg svibanjskih žrtava 1995. br. 1,10000 Zagreb,Mladen Imenjak, OIB 01781345071, Jamine 7,10000 Zagreb</izvorni_sadrzaj>
    <derivirana_varijabla naziv="DomainObject.Predmet.StrankaWithAdressOIB_1">FINA Regionalni centar Zagreb, OIB 85821130368, Trg svibanjskih žrtava 1995. br. 1,10000 Zagreb,Mladen Imenjak, OIB 01781345071, Jamine 7,10000 Zagreb</derivirana_varijabla>
  </DomainObject.Predmet.StrankaWithAdressOIB>
  <DomainObject.Predmet.StrankaNazivFormated>
    <izvorni_sadrzaj>FINA Regionalni centar Zagreb,Mladen Imenjak</izvorni_sadrzaj>
    <derivirana_varijabla naziv="DomainObject.Predmet.StrankaNazivFormated_1">FINA Regionalni centar Zagreb,Mladen Imenjak</derivirana_varijabla>
  </DomainObject.Predmet.StrankaNazivFormated>
  <DomainObject.Predmet.StrankaNazivFormatedOIB>
    <izvorni_sadrzaj>FINA Regionalni centar Zagreb, OIB 85821130368,Mladen Imenjak, OIB 01781345071</izvorni_sadrzaj>
    <derivirana_varijabla naziv="DomainObject.Predmet.StrankaNazivFormatedOIB_1">FINA Regionalni centar Zagreb, OIB 85821130368,Mladen Imenjak, OIB 01781345071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Mladen Imenjak</item>
    </izvorni_sadrzaj>
    <derivirana_varijabla naziv="DomainObject.Predmet.StrankaListFormated_1">
      <item>FINA Regionalni centar Zagreb</item>
      <item>Mladen Imenjak</item>
    </derivirana_varijabla>
  </DomainObject.Predmet.StrankaListFormated>
  <DomainObject.Predmet.StrankaListFormatedOIB>
    <izvorni_sadrzaj>
      <item>FINA Regionalni centar Zagreb, OIB 85821130368</item>
      <item>Mladen Imenjak, OIB 01781345071</item>
    </izvorni_sadrzaj>
    <derivirana_varijabla naziv="DomainObject.Predmet.StrankaListFormatedOIB_1">
      <item>FINA Regionalni centar Zagreb, OIB 85821130368</item>
      <item>Mladen Imenjak, OIB 01781345071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Imenjak, Jamine 7, 10000 Zagreb</item>
    </izvorni_sadrzaj>
    <derivirana_varijabla naziv="DomainObject.Predmet.StrankaListFormatedWithAdress_1">
      <item>FINA Regionalni centar Zagreb, Trg svibanjskih žrtava 1995. br. 1, 10000 Zagreb</item>
      <item>Mladen Imenjak, Jamine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Imenjak, OIB 01781345071, Jamine 7, 10000 Zagreb</item>
    </izvorni_sadrzaj>
    <derivirana_varijabla naziv="DomainObject.Predmet.StrankaListFormatedWithAdressOIB_1">
      <item>FINA Regionalni centar Zagreb, OIB 85821130368, Trg svibanjskih žrtava 1995. br. 1, 10000 Zagreb</item>
      <item>Mladen Imenjak, OIB 01781345071, Jamine 7, 10000 Zagreb</item>
    </derivirana_varijabla>
  </DomainObject.Predmet.StrankaListFormatedWithAdressOIB>
  <DomainObject.Predmet.StrankaListNazivFormated>
    <izvorni_sadrzaj>
      <item>FINA Regionalni centar Zagreb</item>
      <item>Mladen Imenjak</item>
    </izvorni_sadrzaj>
    <derivirana_varijabla naziv="DomainObject.Predmet.StrankaListNazivFormated_1">
      <item>FINA Regionalni centar Zagreb</item>
      <item>Mladen Imenjak</item>
    </derivirana_varijabla>
  </DomainObject.Predmet.StrankaListNazivFormated>
  <DomainObject.Predmet.StrankaListNazivFormatedOIB>
    <izvorni_sadrzaj>
      <item>FINA Regionalni centar Zagreb, OIB 85821130368</item>
      <item>Mladen Imenjak, OIB 01781345071</item>
    </izvorni_sadrzaj>
    <derivirana_varijabla naziv="DomainObject.Predmet.StrankaListNazivFormatedOIB_1">
      <item>FINA Regionalni centar Zagreb, OIB 85821130368</item>
      <item>Mladen Imenjak, OIB 01781345071</item>
    </derivirana_varijabla>
  </DomainObject.Predmet.StrankaListNazivFormatedOIB>
  <DomainObject.Predmet.ProtuStrankaListFormated>
    <izvorni_sadrzaj>
      <item>IMENJAK j.d.o.o. za usluge</item>
    </izvorni_sadrzaj>
    <derivirana_varijabla naziv="DomainObject.Predmet.ProtuStrankaListFormated_1">
      <item>IMENJAK j.d.o.o. za usluge</item>
    </derivirana_varijabla>
  </DomainObject.Predmet.ProtuStrankaListFormated>
  <DomainObject.Predmet.ProtuStrankaListFormatedOIB>
    <izvorni_sadrzaj>
      <item>IMENJAK j.d.o.o. za usluge, OIB 61955729302</item>
    </izvorni_sadrzaj>
    <derivirana_varijabla naziv="DomainObject.Predmet.ProtuStrankaListFormatedOIB_1">
      <item>IMENJAK j.d.o.o. za usluge, OIB 61955729302</item>
    </derivirana_varijabla>
  </DomainObject.Predmet.ProtuStrankaListFormatedOIB>
  <DomainObject.Predmet.ProtuStrankaListFormatedWithAdress>
    <izvorni_sadrzaj>
      <item>IMENJAK j.d.o.o. za usluge, Karlovačka 97, 10000 Zagreb</item>
    </izvorni_sadrzaj>
    <derivirana_varijabla naziv="DomainObject.Predmet.ProtuStrankaListFormatedWithAdress_1">
      <item>IMENJAK j.d.o.o. za usluge, Karlovačka 97, 10000 Zagreb</item>
    </derivirana_varijabla>
  </DomainObject.Predmet.ProtuStrankaListFormatedWithAdress>
  <DomainObject.Predmet.ProtuStrankaListFormatedWithAdressOIB>
    <izvorni_sadrzaj>
      <item>IMENJAK j.d.o.o. za usluge, OIB 61955729302, Karlovačka 97, 10000 Zagreb</item>
    </izvorni_sadrzaj>
    <derivirana_varijabla naziv="DomainObject.Predmet.ProtuStrankaListFormatedWithAdressOIB_1">
      <item>IMENJAK j.d.o.o. za usluge, OIB 61955729302, Karlovačka 97, 10000 Zagreb</item>
    </derivirana_varijabla>
  </DomainObject.Predmet.ProtuStrankaListFormatedWithAdressOIB>
  <DomainObject.Predmet.ProtuStrankaListNazivFormated>
    <izvorni_sadrzaj>
      <item>IMENJAK j.d.o.o. za usluge</item>
    </izvorni_sadrzaj>
    <derivirana_varijabla naziv="DomainObject.Predmet.ProtuStrankaListNazivFormated_1">
      <item>IMENJAK j.d.o.o. za usluge</item>
    </derivirana_varijabla>
  </DomainObject.Predmet.ProtuStrankaListNazivFormated>
  <DomainObject.Predmet.ProtuStrankaListNazivFormatedOIB>
    <izvorni_sadrzaj>
      <item>IMENJAK j.d.o.o. za usluge, OIB 61955729302</item>
    </izvorni_sadrzaj>
    <derivirana_varijabla naziv="DomainObject.Predmet.ProtuStrankaListNazivFormatedOIB_1">
      <item>IMENJAK j.d.o.o. za usluge, OIB 61955729302</item>
    </derivirana_varijabla>
  </DomainObject.Predmet.ProtuStrankaListNazivFormatedOIB>
  <DomainObject.Predmet.OstaliListFormated>
    <izvorni_sadrzaj>
      <item>PRIVREDNA BANKA ZAGREB - DIONIČKO DRUŠTVO</item>
      <item>Mladen Imenjak</item>
    </izvorni_sadrzaj>
    <derivirana_varijabla naziv="DomainObject.Predmet.OstaliListFormated_1">
      <item>PRIVREDNA BANKA ZAGREB - DIONIČKO DRUŠTVO</item>
      <item>Mladen Imenjak</item>
    </derivirana_varijabla>
  </DomainObject.Predmet.OstaliListFormated>
  <DomainObject.Predmet.OstaliListFormatedOIB>
    <izvorni_sadrzaj>
      <item>PRIVREDNA BANKA ZAGREB - DIONIČKO DRUŠTVO, OIB 02535697732</item>
      <item>Mladen Imenjak, OIB 01781345071</item>
    </izvorni_sadrzaj>
    <derivirana_varijabla naziv="DomainObject.Predmet.OstaliListFormatedOIB_1">
      <item>PRIVREDNA BANKA ZAGREB - DIONIČKO DRUŠTVO, OIB 02535697732</item>
      <item>Mladen Imenjak, OIB 01781345071</item>
    </derivirana_varijabla>
  </DomainObject.Predmet.OstaliListFormatedOIB>
  <DomainObject.Predmet.OstaliListFormatedWithAdress>
    <izvorni_sadrzaj>
      <item>PRIVREDNA BANKA ZAGREB - DIONIČKO DRUŠTVO, Radnička cesta 50, 10000 Zagreb</item>
      <item>Mladen Imenjak, Jamine 7, 10000 Zagreb</item>
    </izvorni_sadrzaj>
    <derivirana_varijabla naziv="DomainObject.Predmet.OstaliListFormatedWithAdress_1">
      <item>PRIVREDNA BANKA ZAGREB - DIONIČKO DRUŠTVO, Radnička cesta 50, 10000 Zagreb</item>
      <item>Mladen Imenjak, Jamine 7,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Mladen Imenjak, OIB 01781345071, Jamine 7, 10000 Zagreb</item>
    </izvorni_sadrzaj>
    <derivirana_varijabla naziv="DomainObject.Predmet.OstaliListFormatedWithAdressOIB_1">
      <item>PRIVREDNA BANKA ZAGREB - DIONIČKO DRUŠTVO, OIB 02535697732, Radnička cesta 50, 10000 Zagreb</item>
      <item>Mladen Imenjak, OIB 01781345071, Jamine 7, 10000 Zagreb</item>
    </derivirana_varijabla>
  </DomainObject.Predmet.OstaliListFormatedWithAdressOIB>
  <DomainObject.Predmet.OstaliListNazivFormated>
    <izvorni_sadrzaj>
      <item>PRIVREDNA BANKA ZAGREB - DIONIČKO DRUŠTVO</item>
      <item>Mladen Imenjak</item>
    </izvorni_sadrzaj>
    <derivirana_varijabla naziv="DomainObject.Predmet.OstaliListNazivFormated_1">
      <item>PRIVREDNA BANKA ZAGREB - DIONIČKO DRUŠTVO</item>
      <item>Mladen Imenjak</item>
    </derivirana_varijabla>
  </DomainObject.Predmet.OstaliListNazivFormated>
  <DomainObject.Predmet.OstaliListNazivFormatedOIB>
    <izvorni_sadrzaj>
      <item>PRIVREDNA BANKA ZAGREB - DIONIČKO DRUŠTVO, OIB 02535697732</item>
      <item>Mladen Imenjak, OIB 01781345071</item>
    </izvorni_sadrzaj>
    <derivirana_varijabla naziv="DomainObject.Predmet.OstaliListNazivFormatedOIB_1">
      <item>PRIVREDNA BANKA ZAGREB - DIONIČKO DRUŠTVO, OIB 02535697732</item>
      <item>Mladen Imenjak, OIB 01781345071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>St-1382/2016-30</izvorni_sadrzaj>
    <derivirana_varijabla naziv="DomainObject.PoslovniBrojDokumenta_1">St-1382/2016-30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IMENJAK j.d.o.o. za usluge</izvorni_sadrzaj>
    <derivirana_varijabla naziv="DomainObject.Predmet.ProtustrankaIDrugi_1">IMENJAK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IMENJAK j.d.o.o. za usluge, OIB 61955729302, Karlovačka 97, 10000 Zagreb</izvorni_sadrzaj>
    <derivirana_varijabla naziv="DomainObject.Predmet.ProtustrankaIDrugiAdressOIB_1">IMENJAK j.d.o.o. za usluge, OIB 61955729302, Karlovačka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IMENJAK j.d.o.o. za usluge</item>
      <item>PRIVREDNA BANKA ZAGREB - DIONIČKO DRUŠTVO</item>
      <item>Mladen Imenjak</item>
      <item>Mladen Imenjak</item>
    </izvorni_sadrzaj>
    <derivirana_varijabla naziv="DomainObject.Predmet.SudioniciListNaziv_1">
      <item>FINA Regionalni centar Zagreb</item>
      <item>IMENJAK j.d.o.o. za usluge</item>
      <item>PRIVREDNA BANKA ZAGREB - DIONIČKO DRUŠTVO</item>
      <item>Mladen Imenjak</item>
      <item>Mladen Imenjak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IMENJAK j.d.o.o. za usluge, OIB 61955729302, Karlovačka 97,10000 Zagreb</item>
      <item>PRIVREDNA BANKA ZAGREB - DIONIČKO DRUŠTVO, OIB 02535697732, Radnička cesta 50,10000 Zagreb</item>
      <item>Mladen Imenjak, OIB 01781345071, Jamine 7,10000 Zagreb</item>
      <item>Mladen Imenjak, OIB 01781345071, Jamine 7,10000 Zagreb</item>
    </izvorni_sadrzaj>
    <derivirana_varijabla naziv="DomainObject.Predmet.SudioniciListAdressOIB_1">
      <item>FINA Regionalni centar Zagreb, OIB 85821130368, Trg svibanjskih žrtava 1995. br. 1,10000 Zagreb</item>
      <item>IMENJAK j.d.o.o. za usluge, OIB 61955729302, Karlovačka 97,10000 Zagreb</item>
      <item>PRIVREDNA BANKA ZAGREB - DIONIČKO DRUŠTVO, OIB 02535697732, Radnička cesta 50,10000 Zagreb</item>
      <item>Mladen Imenjak, OIB 01781345071, Jamine 7,10000 Zagreb</item>
      <item>Mladen Imenjak, OIB 01781345071, Jamine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61955729302</item>
      <item>, OIB 02535697732</item>
      <item>, OIB 01781345071</item>
      <item>, OIB 01781345071</item>
    </izvorni_sadrzaj>
    <derivirana_varijabla naziv="DomainObject.Predmet.SudioniciListNazivOIB_1">
      <item>, OIB 85821130368</item>
      <item>, OIB 61955729302</item>
      <item>, OIB 02535697732</item>
      <item>, OIB 01781345071</item>
      <item>, OIB 01781345071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51D687-0216-4353-9FB6-B2053853EF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1136</properties:Words>
  <properties:Characters>6159</properties:Characters>
  <properties:Lines>122</properties:Lines>
  <properties:Paragraphs>30</properties:Paragraphs>
  <properties:TotalTime>174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2017-08-28T11:04:00Z</cp:lastPrinted>
  <dcterms:modified xmlns:xsi="http://www.w3.org/2001/XMLSchema-instance" xsi:type="dcterms:W3CDTF">2017-08-28T11:04:00Z</dcterms:modified>
  <cp:revision>154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St-1382/2016-30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