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8dca" w14:paraId="ccb8dca" w:rsidRDefault="00FA7EDC" w:rsidP="005761D0" w:rsidR="00FA7EDC" w:rsidRPr="005761D0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69863" cx="652007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9523" cx="651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F4149" w:rsidP="001A669A" w:rsidR="000F4149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F4149" w:rsidP="001A669A" w:rsidR="000F4149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F4149" w:rsidP="001A669A" w:rsidR="000F4149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 xml:space="preserve">Zagreb, Amruševa 2/II                                          </w:t>
      </w: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  <w:r w:rsidRPr="00477451">
        <w:rPr>
          <w:rFonts w:cs="Times New Roman" w:hAnsi="Times New Roman" w:ascii="Times New Roman"/>
          <w:sz w:val="24"/>
          <w:szCs w:val="24"/>
        </w:rPr>
        <w:tab/>
      </w:r>
    </w:p>
    <w:p w:rsidRDefault="000F4149" w:rsidP="001A669A" w:rsidR="000F4149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4E0887" w:rsidR="000F4149" w:rsidRPr="0047745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4774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>Z A P I S N I K</w:t>
      </w:r>
    </w:p>
    <w:p w:rsidRDefault="006261B5" w:rsidP="001A669A" w:rsidR="006261B5" w:rsidRPr="004774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435C" w:rsidP="001A669A" w:rsidR="005867D0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 xml:space="preserve">s ročišta za ispitivanje tražbina, u predstečajnom postupku nad dužnikom </w:t>
      </w:r>
      <w:r w:rsidR="00991CC6" w:rsidRPr="00991CC6">
        <w:rPr>
          <w:rFonts w:cs="Times New Roman" w:hAnsi="Times New Roman" w:ascii="Times New Roman"/>
          <w:sz w:val="24"/>
          <w:szCs w:val="24"/>
          <w:lang w:val="pt-BR"/>
        </w:rPr>
        <w:t>GRANOLIO d.d. za proizvodnju, trgovinu i usluge iz Zagreba, Budmanijeva 5, OIB: 59064993527</w:t>
      </w:r>
      <w:r w:rsidRPr="00477451">
        <w:rPr>
          <w:rFonts w:cs="Times New Roman" w:hAnsi="Times New Roman" w:ascii="Times New Roman"/>
          <w:sz w:val="24"/>
          <w:szCs w:val="24"/>
        </w:rPr>
        <w:t xml:space="preserve">, sastavljen pri Trgovačkom sudu u Zagrebu </w:t>
      </w:r>
      <w:r w:rsidR="0031022D">
        <w:rPr>
          <w:rFonts w:cs="Times New Roman" w:hAnsi="Times New Roman" w:ascii="Times New Roman"/>
          <w:sz w:val="24"/>
          <w:szCs w:val="24"/>
        </w:rPr>
        <w:t>18. travnja 2018. godine</w:t>
      </w:r>
    </w:p>
    <w:p w:rsidRDefault="00BE435C" w:rsidP="001A669A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 xml:space="preserve">Sudac: </w:t>
      </w:r>
      <w:r w:rsidR="00991CC6">
        <w:rPr>
          <w:rFonts w:cs="Times New Roman" w:hAnsi="Times New Roman" w:ascii="Times New Roman"/>
          <w:sz w:val="24"/>
          <w:szCs w:val="24"/>
        </w:rPr>
        <w:t>Vesna Sremac Šoštar</w:t>
      </w: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>Zapisničar:</w:t>
      </w:r>
      <w:r w:rsidR="006B48F7" w:rsidRPr="00477451">
        <w:rPr>
          <w:rFonts w:cs="Times New Roman" w:hAnsi="Times New Roman" w:ascii="Times New Roman"/>
          <w:sz w:val="24"/>
          <w:szCs w:val="24"/>
        </w:rPr>
        <w:t xml:space="preserve"> </w:t>
      </w:r>
      <w:r w:rsidR="00991CC6">
        <w:rPr>
          <w:rFonts w:cs="Times New Roman" w:hAnsi="Times New Roman" w:ascii="Times New Roman"/>
          <w:sz w:val="24"/>
          <w:szCs w:val="24"/>
        </w:rPr>
        <w:t>Matea Bizjak</w:t>
      </w:r>
    </w:p>
    <w:p w:rsidRDefault="006B48F7" w:rsidP="00BE435C" w:rsidR="006B48F7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91CC6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31022D">
        <w:rPr>
          <w:rFonts w:cs="Times New Roman" w:hAnsi="Times New Roman" w:ascii="Times New Roman"/>
          <w:sz w:val="24"/>
          <w:szCs w:val="24"/>
        </w:rPr>
        <w:t>11,00</w:t>
      </w:r>
      <w:r w:rsidR="00BE435C" w:rsidRPr="00477451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>Sud otvara ročište za ispitivanje tražbina.</w:t>
      </w: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>Utvrđuje se da su na ročište pristupili:</w:t>
      </w: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435C" w:rsidP="00BE435C" w:rsidR="00BE435C" w:rsidRPr="004774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7451">
        <w:rPr>
          <w:rFonts w:cs="Times New Roman" w:hAnsi="Times New Roman" w:ascii="Times New Roman"/>
          <w:sz w:val="24"/>
          <w:szCs w:val="24"/>
        </w:rPr>
        <w:t xml:space="preserve">Povjerenik: </w:t>
      </w:r>
      <w:r w:rsidR="00991CC6">
        <w:rPr>
          <w:rFonts w:cs="Times New Roman" w:hAnsi="Times New Roman" w:ascii="Times New Roman"/>
          <w:sz w:val="24"/>
          <w:szCs w:val="24"/>
        </w:rPr>
        <w:t>Nada Reljić</w:t>
      </w:r>
    </w:p>
    <w:p w:rsidRDefault="00BE435C" w:rsidP="00DF5DAB" w:rsidR="00BE435C" w:rsidRPr="00477451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5761D0" w:rsidP="005761D0" w:rsidR="004B5D6E">
      <w:pPr>
        <w:pStyle w:val="Tijeloteksta"/>
      </w:pPr>
      <w:r>
        <w:t xml:space="preserve">Za dužnika: </w:t>
      </w:r>
      <w:r w:rsidR="00B77A08">
        <w:t xml:space="preserve">Vladimir Kalčić, član uprave, </w:t>
      </w:r>
      <w:r w:rsidR="008D66BB">
        <w:t>Ivana Pehar</w:t>
      </w:r>
      <w:r w:rsidR="00B77A08">
        <w:t xml:space="preserve">, </w:t>
      </w:r>
      <w:r w:rsidR="00FA7EDC">
        <w:t>odvjetnik</w:t>
      </w:r>
      <w:r w:rsidR="006B48F7" w:rsidRPr="00477451">
        <w:t xml:space="preserve"> </w:t>
      </w:r>
      <w:r>
        <w:t xml:space="preserve">Zvonimir Buterin, punomoć u spisu </w:t>
      </w:r>
    </w:p>
    <w:p w:rsidRDefault="002010FE" w:rsidP="006D3EED" w:rsidR="002010FE" w:rsidRPr="00477451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pPr w:tblpY="-14" w:horzAnchor="margin" w:vertAnchor="text" w:rightFromText="180" w:leftFromText="180"/>
        <w:tblW w:type="pct" w:w="500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31"/>
      </w:tblGrid>
      <w:tr w:rsidTr="0031022D" w:rsidR="007C256E" w:rsidRPr="00477451">
        <w:trPr>
          <w:trHeight w:val="2735"/>
        </w:trPr>
        <w:tc>
          <w:tcPr>
            <w:tcW w:type="pct" w:w="5000"/>
            <w:noWrap/>
            <w:hideMark/>
          </w:tcPr>
          <w:p w:rsidRDefault="002A5986" w:rsidP="002A5986" w:rsidR="002A598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A5986" w:rsidP="00BA7C35" w:rsidR="002A5986" w:rsidRPr="00BA7C3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Vjerovnici:</w:t>
            </w:r>
          </w:p>
          <w:p w:rsidRDefault="002A5986" w:rsidP="00BA7C35" w:rsidR="002A5986" w:rsidRPr="00BA7C3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A5986" w:rsidP="00BA7C35" w:rsidR="003A50DD" w:rsidRPr="00477AF5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AGENCIJA ZA INTEGRALNI TRANSPORT, društvo s ograničenom odgovornošću (AGIT d.o.o.)</w:t>
            </w:r>
            <w:r w:rsidR="003A50DD" w:rsidRPr="00BA7C35">
              <w:rPr>
                <w:rFonts w:cs="Times New Roman" w:hAnsi="Times New Roman" w:ascii="Times New Roman"/>
                <w:sz w:val="24"/>
                <w:szCs w:val="24"/>
              </w:rPr>
              <w:t>,  Heinzelova 51, 10000 Zagreb, OIB: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42650506038</w:t>
            </w:r>
            <w:r w:rsidR="004B5D6E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4B5D6E" w:rsidRPr="004579E4">
              <w:rPr>
                <w:rFonts w:cs="Times New Roman" w:hAnsi="Times New Roman" w:ascii="Times New Roman"/>
                <w:sz w:val="24"/>
                <w:szCs w:val="24"/>
              </w:rPr>
              <w:t xml:space="preserve">zastupano po Stojanu Krešić, punomoć po zaposlenju </w:t>
            </w:r>
            <w:r w:rsidRPr="004579E4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A5986" w:rsidP="00BA7C35" w:rsidR="004579E4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AGROCHEM-MAKS d.o.o. za trgovinu, proizvodnju i usluge</w:t>
            </w:r>
            <w:r w:rsidR="00C631B0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C631B0" w:rsidRPr="00BA7C35">
              <w:rPr>
                <w:rFonts w:cs="Times New Roman" w:hAnsi="Times New Roman" w:ascii="Times New Roman"/>
                <w:sz w:val="24"/>
                <w:szCs w:val="24"/>
              </w:rPr>
              <w:t>Trg žrtava fašizma 6, 10000 Zagreb</w:t>
            </w:r>
            <w:r w:rsidR="00C631B0">
              <w:rPr>
                <w:rFonts w:cs="Times New Roman" w:hAnsi="Times New Roman" w:ascii="Times New Roman"/>
                <w:sz w:val="24"/>
                <w:szCs w:val="24"/>
              </w:rPr>
              <w:t>, OIB: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74907633394</w:t>
            </w:r>
            <w:r w:rsidR="00745D27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4579E4">
              <w:rPr>
                <w:rFonts w:cs="Times New Roman" w:hAnsi="Times New Roman" w:ascii="Times New Roman"/>
                <w:sz w:val="24"/>
                <w:szCs w:val="24"/>
              </w:rPr>
              <w:t xml:space="preserve">Petar Crnov, odvj. vježbenik </w:t>
            </w:r>
            <w:r w:rsidR="00745D27" w:rsidRPr="004579E4">
              <w:rPr>
                <w:rFonts w:cs="Times New Roman" w:hAnsi="Times New Roman" w:ascii="Times New Roman"/>
                <w:sz w:val="24"/>
                <w:szCs w:val="24"/>
              </w:rPr>
              <w:t>zastupano po OD Matić Šoš i drugi,</w:t>
            </w:r>
            <w:r w:rsidR="00745D27" w:rsidRPr="00477AF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</w:p>
          <w:p w:rsidRDefault="002A5986" w:rsidP="00BA7C35" w:rsidR="002A5986" w:rsidRPr="00850782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EURO</w:t>
            </w:r>
            <w:r w:rsidR="00A91377">
              <w:rPr>
                <w:rFonts w:cs="Times New Roman" w:hAnsi="Times New Roman" w:ascii="Times New Roman"/>
                <w:sz w:val="24"/>
                <w:szCs w:val="24"/>
              </w:rPr>
              <w:t>LOGSYSTEM DOO BEOGRAD, U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l. Nemanjina 40/II, 11000 Beograd, Srbija</w:t>
            </w:r>
            <w:r w:rsidR="004B5D6E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4B5D6E" w:rsidRPr="004579E4">
              <w:rPr>
                <w:rFonts w:cs="Times New Roman" w:hAnsi="Times New Roman" w:ascii="Times New Roman"/>
                <w:sz w:val="24"/>
                <w:szCs w:val="24"/>
              </w:rPr>
              <w:t>zastupano po OD Marić, Drugović i drugi, odvjetnica Sandra Sekovanić</w:t>
            </w:r>
            <w:r w:rsidRPr="004579E4"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 w:rsidRPr="00850782">
              <w:rPr>
                <w:rFonts w:cs="Times New Roman" w:hAnsi="Times New Roman" w:ascii="Times New Roman"/>
                <w:b/>
                <w:sz w:val="24"/>
                <w:szCs w:val="24"/>
              </w:rPr>
              <w:tab/>
            </w:r>
          </w:p>
          <w:p w:rsidRDefault="002A5986" w:rsidP="00BA7C35" w:rsidR="00EB07F5" w:rsidRPr="00850782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LUKOIL Croatia društvo s ograničenom odgovornošću za trgov</w:t>
            </w:r>
            <w:r w:rsidR="00EB07F5">
              <w:rPr>
                <w:rFonts w:cs="Times New Roman" w:hAnsi="Times New Roman" w:ascii="Times New Roman"/>
                <w:sz w:val="24"/>
                <w:szCs w:val="24"/>
              </w:rPr>
              <w:t xml:space="preserve">inu naftom i naftnim derivatima, OIB: 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84740716328</w:t>
            </w:r>
            <w:r w:rsidR="00EB07F5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Capraška ulica 6, 10000 Zagreb</w:t>
            </w:r>
            <w:r w:rsidR="00164876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164876" w:rsidRPr="008D66BB">
              <w:rPr>
                <w:rFonts w:cs="Times New Roman" w:hAnsi="Times New Roman" w:ascii="Times New Roman"/>
                <w:sz w:val="24"/>
                <w:szCs w:val="24"/>
              </w:rPr>
              <w:t>zastupano po odvj. Damir Pokupec, zz Ivan Boričević, prema punomoći koju predaje u spis</w:t>
            </w:r>
            <w:r w:rsidRPr="008D66BB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2A5986" w:rsidP="00BA7C35" w:rsidR="002A5986" w:rsidRPr="00BA7C3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OBVEZE PO KREDITIMA/ZAJMOVIMA I MJENICAMA - PRIMORSKA BANKA DIONIČKO DRUŠTVO RIJEKA (3 prijave s osnova kred</w:t>
            </w:r>
            <w:r w:rsidR="00C666FB">
              <w:rPr>
                <w:rFonts w:cs="Times New Roman" w:hAnsi="Times New Roman" w:ascii="Times New Roman"/>
                <w:sz w:val="24"/>
                <w:szCs w:val="24"/>
              </w:rPr>
              <w:t xml:space="preserve">ita, bank. garancije i naknada), OIB: 96675880337, 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Scarpina 7, 51000 Rijeka</w:t>
            </w:r>
            <w:r w:rsidR="004B5D6E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4B5D6E" w:rsidRPr="008D66BB">
              <w:rPr>
                <w:rFonts w:cs="Times New Roman" w:hAnsi="Times New Roman" w:ascii="Times New Roman"/>
                <w:sz w:val="24"/>
                <w:szCs w:val="24"/>
              </w:rPr>
              <w:t xml:space="preserve">zastupano po Dunji Kušić, punomoć po zaposlenju </w:t>
            </w:r>
            <w:r w:rsidRPr="008D66BB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8D66BB" w:rsidP="00991CC6" w:rsidR="007B05E9" w:rsidRPr="00356DC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CA0661">
              <w:rPr>
                <w:rFonts w:cs="Times New Roman" w:hAnsi="Times New Roman" w:ascii="Times New Roman"/>
                <w:sz w:val="24"/>
                <w:szCs w:val="24"/>
              </w:rPr>
              <w:t>GRAFIČAR TVORNICA VREĆA I TISKARNICA - proizvodnja papirnih vreća i tiskarska djelatnost  d.o.o.,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zastupano po Andreja Stjepić Mavrek, </w:t>
            </w:r>
            <w:r w:rsidR="004579E4">
              <w:rPr>
                <w:rFonts w:cs="Times New Roman" w:hAnsi="Times New Roman" w:ascii="Times New Roman"/>
                <w:sz w:val="24"/>
                <w:szCs w:val="24"/>
              </w:rPr>
              <w:t>zaposenik</w:t>
            </w:r>
          </w:p>
        </w:tc>
      </w:tr>
    </w:tbl>
    <w:p w:rsidRDefault="002010FE" w:rsidP="007B05E9" w:rsidR="002010FE" w:rsidRPr="00477451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1022D" w:rsidP="00A7292D" w:rsidR="003102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7292D" w:rsidP="00CA0661" w:rsidR="00CA066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1DC0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Utvrđuje se da 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dana 17.07.2017</w:t>
      </w:r>
      <w:r w:rsidRPr="001E1DC0">
        <w:rPr>
          <w:rFonts w:cs="Times New Roman" w:eastAsia="Times New Roman" w:hAnsi="Times New Roman" w:ascii="Times New Roman"/>
          <w:sz w:val="24"/>
          <w:szCs w:val="24"/>
          <w:lang w:eastAsia="hr-HR"/>
        </w:rPr>
        <w:t>. dužnik GRANOLIO d.d. za proizvodnju, trgovinu i usluge iz Zagreba, Budmanijeva 5, OIB: 59064993527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E1DC0">
        <w:rPr>
          <w:rFonts w:cs="Times New Roman" w:eastAsia="Times New Roman" w:hAnsi="Times New Roman" w:ascii="Times New Roman"/>
          <w:sz w:val="24"/>
          <w:szCs w:val="24"/>
          <w:lang w:eastAsia="hr-HR"/>
        </w:rPr>
        <w:t>podnio prijedlog za otvaranje predstečajnog postupka, temeljem članaka 16. i 25 SZ-a (NN 71/15).</w:t>
      </w:r>
    </w:p>
    <w:p w:rsidRDefault="00CA0661" w:rsidP="00CA0661" w:rsidR="00CA0661" w:rsidRPr="00CA066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661" w:rsidP="00CA0661" w:rsidR="00CA0661" w:rsidRPr="00CA06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0661">
        <w:rPr>
          <w:rFonts w:cs="Times New Roman" w:hAnsi="Times New Roman" w:ascii="Times New Roman"/>
          <w:sz w:val="24"/>
          <w:szCs w:val="24"/>
        </w:rPr>
        <w:t>Rješenjem ovog suda, broj gornji, od 27. srpnja 2017. godine, otvoren je predstečajni postupak nad dužnikom GRANOLIO d.d. za proizvodnju, trgovinu i usluge iz Zagreba, Budmanijeva 5, OIB: 59064993527 te je, nakon održanog ročišta radi ispitivanja tražbina, dana 19. listopada 2017., sud donio rješenje o utvrđenim i osporenim tražbinama, a dopunskim rješenjem, broj gornji, od 17. studenog 2017. odbačena je prijava tražbine vjerovnika GRAFIČAR TVORNICA VREĆA I TISKARNICA - proizvodnja papirnih vreća i tiskarska djelatnost  d.o.o., OIB: 46342488505, Borovljani 8G, Borovljani, od 23. 08. 2017., za iznos od 731.112,25 kn, kao nepravodobna.</w:t>
      </w:r>
    </w:p>
    <w:p w:rsidRDefault="00CA0661" w:rsidP="00CA0661" w:rsidR="00CA0661" w:rsidRPr="00CA06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0661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CA0661">
        <w:rPr>
          <w:rFonts w:cs="Times New Roman" w:hAnsi="Times New Roman" w:ascii="Times New Roman"/>
          <w:sz w:val="24"/>
          <w:szCs w:val="24"/>
        </w:rPr>
        <w:t>Povodom pravodobno izjavljene žalbe vjerovnika, VTS RH je dana 3. siječnja 2018. pod brojem Pž-7561/17 ukinuo navedeno rješenje u dijelu koji se odnosi na tu tražbinu vjerovnika i predmet vratio ovom sudu na ponovni postupak.</w:t>
      </w:r>
    </w:p>
    <w:p w:rsidRDefault="00CA0661" w:rsidP="00CA0661" w:rsidR="00CA0661" w:rsidRPr="00CA06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0661">
        <w:rPr>
          <w:rFonts w:cs="Times New Roman" w:hAnsi="Times New Roman" w:ascii="Times New Roman"/>
          <w:sz w:val="24"/>
          <w:szCs w:val="24"/>
        </w:rPr>
        <w:t>Podneskom od 13.3.2018. dužnik je priznao predmetnu tražbinu u c</w:t>
      </w:r>
      <w:r>
        <w:rPr>
          <w:rFonts w:cs="Times New Roman" w:hAnsi="Times New Roman" w:ascii="Times New Roman"/>
          <w:sz w:val="24"/>
          <w:szCs w:val="24"/>
        </w:rPr>
        <w:t>ijelosti</w:t>
      </w:r>
      <w:r w:rsidRPr="00CA0661">
        <w:rPr>
          <w:rFonts w:cs="Times New Roman" w:hAnsi="Times New Roman" w:ascii="Times New Roman"/>
          <w:sz w:val="24"/>
          <w:szCs w:val="24"/>
        </w:rPr>
        <w:t>, pa je valjalo odrediti novo ročište radi ispitivanja tražbina, na kojem će sud ispitati navedenu tražbinu,</w:t>
      </w:r>
      <w:r>
        <w:rPr>
          <w:rFonts w:cs="Times New Roman" w:hAnsi="Times New Roman" w:ascii="Times New Roman"/>
          <w:sz w:val="24"/>
          <w:szCs w:val="24"/>
        </w:rPr>
        <w:t xml:space="preserve"> sukladno člancima 34. i 46. SZ-a. </w:t>
      </w:r>
    </w:p>
    <w:p w:rsidRDefault="00CA0661" w:rsidP="00A7292D" w:rsidR="00CA066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661" w:rsidP="00CA0661" w:rsidR="00A729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 današnjeg ročišta </w:t>
      </w:r>
      <w:r w:rsidR="00296F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je, dakle, </w:t>
      </w:r>
      <w:r w:rsidRPr="00356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ispitivanje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tražbine vj</w:t>
      </w:r>
      <w:r w:rsidR="00296F5B">
        <w:rPr>
          <w:rFonts w:cs="Times New Roman" w:eastAsia="Times New Roman" w:hAnsi="Times New Roman" w:ascii="Times New Roman"/>
          <w:sz w:val="24"/>
          <w:szCs w:val="24"/>
          <w:lang w:eastAsia="hr-HR"/>
        </w:rPr>
        <w:t>erovnika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96F5B" w:rsidRPr="00CA0661">
        <w:rPr>
          <w:rFonts w:cs="Times New Roman" w:hAnsi="Times New Roman" w:ascii="Times New Roman"/>
          <w:sz w:val="24"/>
          <w:szCs w:val="24"/>
        </w:rPr>
        <w:t>GRAFIČAR TVORNICA VREĆA I TISKARNICA - proizvodnja papirnih vreća i tiskarska djelatnost  d.o.o., OIB: 46342488505, Borovljani 8G, Borovljani, od 23. 08. 2017., za iznos od 731.112,25 kn</w:t>
      </w:r>
      <w:r w:rsidR="00296F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Tu tražbinu je dužnik priznao u cijelosti. </w:t>
      </w:r>
    </w:p>
    <w:p w:rsidRDefault="00A7292D" w:rsidP="00A7292D" w:rsidR="00A7292D" w:rsidRPr="00296F5B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477451">
        <w:rPr>
          <w:rFonts w:cs="Times New Roman" w:hAnsi="Times New Roman" w:ascii="Times New Roman"/>
          <w:color w:val="FF0000"/>
          <w:sz w:val="24"/>
          <w:szCs w:val="24"/>
        </w:rPr>
        <w:tab/>
      </w:r>
    </w:p>
    <w:p w:rsidRDefault="00A7292D" w:rsidP="005E3D8A" w:rsidR="000742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članku 49 SZ-a (NN 71/15) na ovom </w:t>
      </w:r>
      <w:r w:rsidRPr="004070E5">
        <w:rPr>
          <w:rFonts w:cs="Times New Roman" w:hAnsi="Times New Roman" w:ascii="Times New Roman"/>
          <w:sz w:val="24"/>
          <w:szCs w:val="24"/>
        </w:rPr>
        <w:t xml:space="preserve">ročištu radi ispitivanja tražbina sud </w:t>
      </w:r>
      <w:r w:rsidR="000742AB">
        <w:rPr>
          <w:rFonts w:cs="Times New Roman" w:hAnsi="Times New Roman" w:ascii="Times New Roman"/>
          <w:sz w:val="24"/>
          <w:szCs w:val="24"/>
        </w:rPr>
        <w:t xml:space="preserve">će izraditi dopunu tablice vezano za tražbinu vjerovnika </w:t>
      </w:r>
      <w:r w:rsidR="000742AB" w:rsidRPr="00CA0661">
        <w:rPr>
          <w:rFonts w:cs="Times New Roman" w:hAnsi="Times New Roman" w:ascii="Times New Roman"/>
          <w:sz w:val="24"/>
          <w:szCs w:val="24"/>
        </w:rPr>
        <w:t>GRAFIČAR TVORNICA VREĆA I TISKARNICA - proizvodnja papirnih vreća i tiskarska djelatnost  d.o.o., OIB: 46342488505, Borovljani 8G, Borovljani, od 23. 08. 2017., za iznos od 731.112,25 kn</w:t>
      </w:r>
      <w:r w:rsidR="000742AB">
        <w:rPr>
          <w:rFonts w:cs="Times New Roman" w:hAnsi="Times New Roman" w:ascii="Times New Roman"/>
          <w:sz w:val="24"/>
          <w:szCs w:val="24"/>
        </w:rPr>
        <w:t xml:space="preserve">, koju tražbinu je dužnik priznao. </w:t>
      </w:r>
    </w:p>
    <w:p w:rsidRDefault="0031022D" w:rsidP="00A7292D" w:rsidR="003102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7292D" w:rsidP="00A7292D" w:rsidR="00A729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dxa" w:w="11874"/>
        <w:tblInd w:type="dxa" w:w="93"/>
        <w:tblLook w:val="04A0" w:noVBand="1" w:noHBand="0" w:lastColumn="0" w:firstColumn="1" w:lastRow="0" w:firstRow="1"/>
      </w:tblPr>
      <w:tblGrid>
        <w:gridCol w:w="8926"/>
        <w:gridCol w:w="2948"/>
      </w:tblGrid>
      <w:tr w:rsidTr="00BA270E" w:rsidR="00BA270E" w:rsidRPr="00493F75">
        <w:tc>
          <w:tcPr>
            <w:tcW w:type="dxa" w:w="892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tbl>
            <w:tblPr>
              <w:tblW w:type="dxa" w:w="8700"/>
              <w:tblLook w:val="04A0" w:noVBand="1" w:noHBand="0" w:lastColumn="0" w:firstColumn="1" w:lastRow="0" w:firstRow="1"/>
            </w:tblPr>
            <w:tblGrid>
              <w:gridCol w:w="5760"/>
              <w:gridCol w:w="2940"/>
            </w:tblGrid>
            <w:tr w:rsidTr="0079183F" w:rsidR="00BA270E" w:rsidRPr="0079183F">
              <w:trPr>
                <w:trHeight w:val="645"/>
              </w:trPr>
              <w:tc>
                <w:tcPr>
                  <w:tcW w:type="dxa" w:w="8700"/>
                  <w:gridSpan w:val="2"/>
                  <w:tcBorders>
                    <w:top w:space="0" w:sz="4" w:color="auto" w:val="single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24"/>
                      <w:szCs w:val="24"/>
                      <w:lang w:eastAsia="hr-HR"/>
                    </w:rPr>
                    <w:lastRenderedPageBreak/>
                    <w:t>GRANOLIO d.d. - PREDSTEČAJNI POSTUPAK - ROČIŠTE RADI ISPITIVANJA TRAŽBINA</w:t>
                  </w:r>
                </w:p>
              </w:tc>
            </w:tr>
            <w:tr w:rsidTr="0079183F" w:rsidR="00BA270E" w:rsidRPr="0079183F">
              <w:trPr>
                <w:trHeight w:val="645"/>
              </w:trPr>
              <w:tc>
                <w:tcPr>
                  <w:tcW w:type="dxa" w:w="8700"/>
                  <w:gridSpan w:val="2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PREGLED IZNOSA TRAŽBINA ISKAZANIH U TABLICAMA DUŽNIKA*</w:t>
                  </w:r>
                </w:p>
              </w:tc>
            </w:tr>
            <w:tr w:rsidTr="0079183F" w:rsidR="00BA270E" w:rsidRPr="0079183F">
              <w:trPr>
                <w:trHeight w:val="645"/>
              </w:trPr>
              <w:tc>
                <w:tcPr>
                  <w:tcW w:type="dxa" w:w="57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OPIS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Iznos kn</w:t>
                  </w:r>
                </w:p>
              </w:tc>
            </w:tr>
            <w:tr w:rsidTr="0079183F" w:rsidR="00BA270E" w:rsidRPr="0079183F">
              <w:trPr>
                <w:trHeight w:val="945"/>
              </w:trPr>
              <w:tc>
                <w:tcPr>
                  <w:tcW w:type="dxa" w:w="57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Ukupno iskazao dužnik u prijedlogu za otvaranje predstečajnog postupka, s razlučnim vjerovnicima koju su odustali od prava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jc w:val="right"/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  <w:t>642.983.178,09 kn</w:t>
                  </w:r>
                </w:p>
              </w:tc>
            </w:tr>
            <w:tr w:rsidTr="0079183F" w:rsidR="00BA270E" w:rsidRPr="0079183F">
              <w:trPr>
                <w:trHeight w:val="645"/>
              </w:trPr>
              <w:tc>
                <w:tcPr>
                  <w:tcW w:type="dxa" w:w="57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  <w:t>Ukupan iznos prijavljene tražbine od strane vjerovnika, s razlučnim vjerovnicima koji su odustali od prava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jc w:val="right"/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  <w:t>694.772.988,54 kn</w:t>
                  </w:r>
                </w:p>
              </w:tc>
            </w:tr>
            <w:tr w:rsidTr="0079183F" w:rsidR="00BA270E" w:rsidRPr="0079183F">
              <w:trPr>
                <w:trHeight w:val="645"/>
              </w:trPr>
              <w:tc>
                <w:tcPr>
                  <w:tcW w:type="dxa" w:w="57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Ukupano prijavljeni iznos tražbine (dužnik + vjerovnik), s razlučnim vjerovnicima koji su odustali od prava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jc w:val="right"/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  <w:t>725.324.073,64 kn</w:t>
                  </w:r>
                </w:p>
              </w:tc>
            </w:tr>
            <w:tr w:rsidTr="0079183F" w:rsidR="00BA270E" w:rsidRPr="0079183F">
              <w:trPr>
                <w:trHeight w:val="645"/>
              </w:trPr>
              <w:tc>
                <w:tcPr>
                  <w:tcW w:type="dxa" w:w="57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Ukupan iznos osporenih tražbina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jc w:val="right"/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  <w:t>122.546.580,90 kn</w:t>
                  </w:r>
                </w:p>
              </w:tc>
            </w:tr>
            <w:tr w:rsidTr="00BA270E" w:rsidR="00BA270E" w:rsidRPr="0079183F">
              <w:trPr>
                <w:trHeight w:val="645"/>
              </w:trPr>
              <w:tc>
                <w:tcPr>
                  <w:tcW w:type="dxa" w:w="57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BA270E" w:rsidP="00BA270E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Ukupan iznos priznatih tražbina</w:t>
                  </w:r>
                </w:p>
              </w:tc>
              <w:tc>
                <w:tcPr>
                  <w:tcW w:type="dxa" w:w="294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BA270E" w:rsidP="00130EF7" w:rsidR="00BA270E" w:rsidRPr="0079183F">
                  <w:pPr>
                    <w:framePr w:y="1" w:vAnchor="text" w:hAnchor="text" w:wrap="around" w:hSpace="180"/>
                    <w:spacing w:lineRule="auto" w:line="240" w:after="0"/>
                    <w:suppressOverlap/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</w:pPr>
                  <w:r w:rsidRPr="0079183F">
                    <w:rPr>
                      <w:rFonts w:cs="Times New Roman" w:eastAsia="Times New Roman" w:hAnsi="Times New Roman" w:ascii="Times New Roman"/>
                      <w:color w:val="000000"/>
                      <w:sz w:val="24"/>
                      <w:szCs w:val="24"/>
                      <w:lang w:eastAsia="hr-HR"/>
                    </w:rPr>
                    <w:t> </w:t>
                  </w:r>
                  <w:r w:rsidR="00130EF7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24"/>
                      <w:szCs w:val="24"/>
                      <w:lang w:eastAsia="hr-HR"/>
                    </w:rPr>
                    <w:t>599.618.245,04</w:t>
                  </w:r>
                  <w:r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24"/>
                      <w:szCs w:val="24"/>
                      <w:lang w:eastAsia="hr-HR"/>
                    </w:rPr>
                    <w:t xml:space="preserve"> kn</w:t>
                  </w:r>
                </w:p>
              </w:tc>
            </w:tr>
          </w:tbl>
          <w:p w:rsidRDefault="00BA270E" w:rsidP="00BA270E" w:rsidR="00BA270E" w:rsidRPr="00493F75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94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270E" w:rsidP="00BA270E" w:rsidR="00BA270E" w:rsidRPr="00493F7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856DA0" w:rsidP="00865F28" w:rsidR="00856DA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7292D" w:rsidP="00865F28" w:rsidR="00A7292D" w:rsidRPr="001E1D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1DC0">
        <w:rPr>
          <w:rFonts w:cs="Times New Roman" w:eastAsia="Times New Roman" w:hAnsi="Times New Roman" w:ascii="Times New Roman"/>
          <w:sz w:val="24"/>
          <w:szCs w:val="24"/>
          <w:lang w:eastAsia="hr-HR"/>
        </w:rPr>
        <w:t>Sud prisutne upoznaje da se tražbine vjerovnika smatraju utvrđenim ako ih nije osporio dužnik, povjerenik ukoliko je imenovan, a niti drugi vjerovnik, sve sukladno odredbi čl. 47. SZ-a, a ukoliko je došlo do osporavanja, sud na parnicu radi utvrđenja tražbina odnosno osnovanosti osporavanja upućuje onu osobu, kako je to propisano odredbom čl. 48., 49. i 50. st. 3. SZ-a.</w:t>
      </w:r>
    </w:p>
    <w:p w:rsidRDefault="00A7292D" w:rsidP="00A7292D" w:rsidR="00A729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7292D" w:rsidP="00A7292D" w:rsidR="00A7292D" w:rsidRPr="00DB60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AE66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</w:t>
      </w:r>
      <w:r w:rsidR="00865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prisutni </w:t>
      </w:r>
      <w:r w:rsidRPr="00AE66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vjerovnici nisu osporili </w:t>
      </w:r>
      <w:r w:rsidR="00865F28"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tražbinu</w:t>
      </w:r>
      <w:r w:rsidRPr="00AE66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5F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</w:t>
      </w:r>
      <w:r w:rsidR="00865F28" w:rsidRPr="00CA0661">
        <w:rPr>
          <w:rFonts w:cs="Times New Roman" w:hAnsi="Times New Roman" w:ascii="Times New Roman"/>
          <w:sz w:val="24"/>
          <w:szCs w:val="24"/>
        </w:rPr>
        <w:t>GRAFIČAR TVORNICA VREĆA I TISKARNICA - proizvodnja papirnih vreća i tiskarska djelatnost  d.o.o., OIB: 46342488505, Borovljani 8G, Borovljani, od 23. 08. 2017., za iznos od 731.112,25 kn</w:t>
      </w:r>
      <w:r w:rsidR="00DB6051">
        <w:rPr>
          <w:rFonts w:cs="Times New Roman" w:hAnsi="Times New Roman" w:ascii="Times New Roman"/>
          <w:sz w:val="24"/>
          <w:szCs w:val="24"/>
        </w:rPr>
        <w:t>, tako da ukupno priznata tražbina tog vjerovnika zajedno s tražbinom koja je priznata na prošlom ispitnom ročištu u iznosu od 3.942.926,52 kn, sada iznosi 4.086.687,82 kn</w:t>
      </w:r>
      <w:r w:rsidR="002E3511">
        <w:rPr>
          <w:rFonts w:cs="Times New Roman" w:hAnsi="Times New Roman" w:ascii="Times New Roman"/>
          <w:sz w:val="24"/>
          <w:szCs w:val="24"/>
        </w:rPr>
        <w:t xml:space="preserve"> (</w:t>
      </w:r>
      <w:r w:rsidR="00467F2A">
        <w:rPr>
          <w:rFonts w:cs="Times New Roman" w:hAnsi="Times New Roman" w:ascii="Times New Roman"/>
          <w:sz w:val="24"/>
          <w:szCs w:val="24"/>
        </w:rPr>
        <w:t xml:space="preserve">3.942.926,52 + 143.761,30 – </w:t>
      </w:r>
      <w:r w:rsidR="002E3511">
        <w:rPr>
          <w:rFonts w:cs="Times New Roman" w:hAnsi="Times New Roman" w:ascii="Times New Roman"/>
          <w:sz w:val="24"/>
          <w:szCs w:val="24"/>
        </w:rPr>
        <w:t>radi se o iznosu dospjele tražbine na dan otvaranja predstečajnog postupka)</w:t>
      </w:r>
      <w:r w:rsidR="00865F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7292D" w:rsidP="00A7292D" w:rsidR="00A7292D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856DA0" w:rsidP="00856DA0" w:rsidR="00856DA0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Isto tako tu tražbinu nije osporio niti povjerenik.</w:t>
      </w:r>
    </w:p>
    <w:p w:rsidRDefault="00856DA0" w:rsidP="00A7292D" w:rsidR="00856DA0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A7292D" w:rsidP="00A7292D" w:rsidR="00A7292D" w:rsidRPr="009B2AB6">
      <w:pPr>
        <w:spacing w:lineRule="auto" w:line="240" w:after="0"/>
        <w:ind w:firstLine="709"/>
        <w:jc w:val="both"/>
        <w:rPr>
          <w:rFonts w:hAnsi="Times New Roman" w:ascii="Times New Roman"/>
          <w:sz w:val="24"/>
        </w:rPr>
      </w:pPr>
      <w:r w:rsidRPr="009B2AB6">
        <w:rPr>
          <w:rFonts w:hAnsi="Times New Roman" w:ascii="Times New Roman"/>
          <w:sz w:val="24"/>
        </w:rPr>
        <w:t xml:space="preserve">Sukladno člancima 50, 51 stavak 1 i 55 stavak 1 SZ-a, sud donosi </w:t>
      </w:r>
    </w:p>
    <w:p w:rsidRDefault="00A7292D" w:rsidP="00A7292D" w:rsidR="00A7292D" w:rsidRPr="009B2AB6">
      <w:pPr>
        <w:spacing w:lineRule="auto" w:line="240" w:after="0"/>
        <w:ind w:firstLine="709"/>
        <w:jc w:val="both"/>
        <w:rPr>
          <w:rFonts w:hAnsi="Times New Roman" w:ascii="Times New Roman"/>
          <w:sz w:val="24"/>
        </w:rPr>
      </w:pPr>
    </w:p>
    <w:p w:rsidRDefault="00A7292D" w:rsidP="00A7292D" w:rsidR="00A7292D" w:rsidRPr="009B2AB6">
      <w:pPr>
        <w:spacing w:lineRule="auto" w:line="240" w:after="0"/>
        <w:ind w:firstLine="709"/>
        <w:jc w:val="center"/>
        <w:rPr>
          <w:rFonts w:hAnsi="Times New Roman" w:ascii="Times New Roman"/>
          <w:sz w:val="24"/>
        </w:rPr>
      </w:pPr>
      <w:r w:rsidRPr="009B2AB6">
        <w:rPr>
          <w:rFonts w:hAnsi="Times New Roman" w:ascii="Times New Roman"/>
          <w:sz w:val="24"/>
        </w:rPr>
        <w:t>Rješenje</w:t>
      </w:r>
    </w:p>
    <w:p w:rsidRDefault="00A7292D" w:rsidP="00A7292D" w:rsidR="00A7292D" w:rsidRPr="009B2AB6">
      <w:pPr>
        <w:spacing w:lineRule="auto" w:line="240" w:after="0"/>
        <w:ind w:firstLine="709"/>
        <w:jc w:val="both"/>
        <w:rPr>
          <w:rFonts w:hAnsi="Times New Roman" w:ascii="Times New Roman"/>
          <w:sz w:val="24"/>
        </w:rPr>
      </w:pPr>
    </w:p>
    <w:p w:rsidRDefault="00024A48" w:rsidP="00A7292D" w:rsidR="00A7292D" w:rsidRPr="009B2AB6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Daljnja odluka pisano. </w:t>
      </w:r>
    </w:p>
    <w:p w:rsidRDefault="00A7292D" w:rsidP="00A7292D" w:rsidR="00A7292D" w:rsidRPr="009B2AB6">
      <w:pPr>
        <w:spacing w:lineRule="auto" w:line="240" w:after="0"/>
        <w:ind w:left="1069"/>
        <w:contextualSpacing/>
        <w:jc w:val="both"/>
        <w:rPr>
          <w:rFonts w:hAnsi="Times New Roman" w:ascii="Times New Roman"/>
          <w:sz w:val="24"/>
        </w:rPr>
      </w:pPr>
    </w:p>
    <w:p w:rsidRDefault="00A7292D" w:rsidP="00A7292D" w:rsidR="00A7292D" w:rsidRPr="009B2AB6">
      <w:pPr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A7292D" w:rsidP="00374CD4" w:rsidR="00A7292D" w:rsidRPr="009B2AB6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>
        <w:rPr>
          <w:rFonts w:cs="Times New Roman" w:eastAsia="Times New Roman" w:hAnsi="Times New Roman" w:ascii="Times New Roman"/>
          <w:lang w:eastAsia="hr-HR"/>
        </w:rPr>
        <w:t>Dovršeno u</w:t>
      </w:r>
      <w:r w:rsidR="00AF4220">
        <w:rPr>
          <w:rFonts w:cs="Times New Roman" w:eastAsia="Times New Roman" w:hAnsi="Times New Roman" w:ascii="Times New Roman"/>
          <w:lang w:eastAsia="hr-HR"/>
        </w:rPr>
        <w:t xml:space="preserve"> 11,05</w:t>
      </w:r>
      <w:r w:rsidRPr="009B2AB6">
        <w:rPr>
          <w:rFonts w:cs="Times New Roman" w:eastAsia="Times New Roman" w:hAnsi="Times New Roman" w:ascii="Times New Roman"/>
          <w:lang w:eastAsia="hr-HR"/>
        </w:rPr>
        <w:t xml:space="preserve"> sati.</w:t>
      </w:r>
    </w:p>
    <w:p w:rsidRDefault="00A7292D" w:rsidP="00374CD4" w:rsidR="00A7292D" w:rsidRPr="009B2AB6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A7292D" w:rsidP="00374CD4" w:rsidR="00A7292D" w:rsidRPr="009B2AB6">
      <w:pPr>
        <w:spacing w:lineRule="auto" w:line="240" w:after="0"/>
        <w:jc w:val="center"/>
        <w:rPr>
          <w:rFonts w:cs="Times New Roman" w:eastAsia="Times New Roman" w:hAnsi="Times New Roman" w:ascii="Times New Roman"/>
          <w:u w:val="single"/>
          <w:lang w:eastAsia="hr-HR"/>
        </w:rPr>
      </w:pPr>
    </w:p>
    <w:p w:rsidRDefault="00A7292D" w:rsidP="00374CD4" w:rsidR="00A7292D" w:rsidRPr="009B2AB6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9B2AB6">
        <w:rPr>
          <w:rFonts w:cs="Times New Roman" w:eastAsia="Times New Roman" w:hAnsi="Times New Roman" w:ascii="Times New Roman"/>
          <w:lang w:eastAsia="hr-HR"/>
        </w:rPr>
        <w:t>SUDAC:</w:t>
      </w:r>
    </w:p>
    <w:p w:rsidRDefault="00A7292D" w:rsidP="00374CD4" w:rsidR="00A7292D" w:rsidRPr="009B2AB6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9B2AB6">
        <w:rPr>
          <w:rFonts w:cs="Times New Roman" w:eastAsia="Times New Roman" w:hAnsi="Times New Roman" w:ascii="Times New Roman"/>
          <w:lang w:eastAsia="hr-HR"/>
        </w:rPr>
        <w:t>Vesna Sremac Šoštar</w:t>
      </w:r>
    </w:p>
    <w:p w:rsidRDefault="00A7292D" w:rsidP="00374CD4" w:rsidR="00A7292D" w:rsidRPr="009B2AB6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A7292D" w:rsidP="00374CD4" w:rsidR="00A7292D" w:rsidRPr="009B2AB6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</w:p>
    <w:p w:rsidRDefault="00A7292D" w:rsidP="00374CD4" w:rsidR="00A7292D" w:rsidRPr="009B2AB6">
      <w:pPr>
        <w:spacing w:lineRule="auto" w:line="240" w:after="0"/>
        <w:jc w:val="center"/>
        <w:rPr>
          <w:rFonts w:cs="Times New Roman" w:eastAsia="Times New Roman" w:hAnsi="Times New Roman" w:ascii="Times New Roman"/>
          <w:lang w:eastAsia="hr-HR"/>
        </w:rPr>
      </w:pPr>
      <w:r w:rsidRPr="009B2AB6">
        <w:rPr>
          <w:rFonts w:cs="Times New Roman" w:eastAsia="Times New Roman" w:hAnsi="Times New Roman" w:ascii="Times New Roman"/>
          <w:lang w:eastAsia="hr-HR"/>
        </w:rPr>
        <w:t>Zapisničar:</w:t>
      </w:r>
    </w:p>
    <w:p w:rsidRDefault="00A7292D" w:rsidP="005E3D8A" w:rsidR="00A7292D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lang w:eastAsia="hr-HR"/>
        </w:rPr>
        <w:t>Matea Bizjak</w:t>
      </w:r>
    </w:p>
    <w:p w:rsidRDefault="00A7292D" w:rsidP="00374CD4" w:rsidR="00A7292D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A7292D" w:rsidP="00A7292D" w:rsidR="00A729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7292D" w:rsidP="00A7292D" w:rsidR="00A729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7292D" w:rsidP="00A7292D" w:rsidR="00A729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7292D" w:rsidP="00A7292D" w:rsidR="00A729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7292D" w:rsidP="00A7292D" w:rsidR="00A7292D" w:rsidRPr="009B2AB6">
      <w:pPr>
        <w:spacing w:lineRule="auto" w:line="240" w:after="0"/>
        <w:ind w:left="1069"/>
        <w:contextualSpacing/>
        <w:jc w:val="both"/>
        <w:rPr>
          <w:rFonts w:hAnsi="Times New Roman" w:ascii="Times New Roman"/>
          <w:sz w:val="24"/>
        </w:rPr>
      </w:pPr>
      <w:r w:rsidRPr="009B2AB6">
        <w:rPr>
          <w:rFonts w:hAnsi="Times New Roman" w:ascii="Times New Roman"/>
          <w:sz w:val="24"/>
        </w:rPr>
        <w:t>Za dužnika:</w:t>
      </w:r>
      <w:r w:rsidRPr="009B2AB6">
        <w:rPr>
          <w:rFonts w:hAnsi="Times New Roman" w:ascii="Times New Roman"/>
          <w:sz w:val="24"/>
        </w:rPr>
        <w:tab/>
      </w:r>
      <w:r w:rsidRPr="009B2AB6">
        <w:rPr>
          <w:rFonts w:hAnsi="Times New Roman" w:ascii="Times New Roman"/>
          <w:sz w:val="24"/>
        </w:rPr>
        <w:tab/>
      </w:r>
      <w:r w:rsidRPr="009B2AB6">
        <w:rPr>
          <w:rFonts w:hAnsi="Times New Roman" w:ascii="Times New Roman"/>
          <w:sz w:val="24"/>
        </w:rPr>
        <w:tab/>
      </w:r>
      <w:r w:rsidRPr="009B2AB6">
        <w:rPr>
          <w:rFonts w:hAnsi="Times New Roman" w:ascii="Times New Roman"/>
          <w:sz w:val="24"/>
        </w:rPr>
        <w:tab/>
      </w:r>
      <w:r w:rsidRPr="009B2AB6">
        <w:rPr>
          <w:rFonts w:hAnsi="Times New Roman" w:ascii="Times New Roman"/>
          <w:sz w:val="24"/>
        </w:rPr>
        <w:tab/>
        <w:t xml:space="preserve">                  </w:t>
      </w:r>
      <w:r>
        <w:rPr>
          <w:rFonts w:hAnsi="Times New Roman" w:ascii="Times New Roman"/>
          <w:sz w:val="24"/>
        </w:rPr>
        <w:t xml:space="preserve">                                                     </w:t>
      </w:r>
      <w:r w:rsidRPr="009B2AB6">
        <w:rPr>
          <w:rFonts w:hAnsi="Times New Roman" w:ascii="Times New Roman"/>
          <w:sz w:val="24"/>
        </w:rPr>
        <w:t>Povjerenik predstečajne nagodbe:</w:t>
      </w:r>
    </w:p>
    <w:p w:rsidRDefault="00A7292D" w:rsidP="00A7292D" w:rsidR="00A7292D" w:rsidRPr="009B2AB6">
      <w:pPr>
        <w:spacing w:lineRule="auto" w:line="240" w:after="0"/>
        <w:ind w:left="1069"/>
        <w:contextualSpacing/>
        <w:jc w:val="both"/>
        <w:rPr>
          <w:rFonts w:hAnsi="Times New Roman" w:ascii="Times New Roman"/>
          <w:sz w:val="24"/>
        </w:rPr>
      </w:pPr>
      <w:r w:rsidRPr="009B2AB6">
        <w:rPr>
          <w:rFonts w:hAnsi="Times New Roman" w:ascii="Times New Roman"/>
          <w:sz w:val="24"/>
        </w:rPr>
        <w:tab/>
      </w:r>
      <w:r w:rsidRPr="009B2AB6">
        <w:rPr>
          <w:rFonts w:hAnsi="Times New Roman" w:ascii="Times New Roman"/>
          <w:sz w:val="24"/>
        </w:rPr>
        <w:tab/>
      </w:r>
      <w:r w:rsidRPr="009B2AB6">
        <w:rPr>
          <w:rFonts w:hAnsi="Times New Roman" w:ascii="Times New Roman"/>
          <w:sz w:val="24"/>
        </w:rPr>
        <w:tab/>
      </w:r>
      <w:r w:rsidRPr="009B2AB6">
        <w:rPr>
          <w:rFonts w:hAnsi="Times New Roman" w:ascii="Times New Roman"/>
          <w:sz w:val="24"/>
        </w:rPr>
        <w:tab/>
      </w:r>
      <w:r w:rsidRPr="009B2AB6">
        <w:rPr>
          <w:rFonts w:hAnsi="Times New Roman" w:ascii="Times New Roman"/>
          <w:sz w:val="24"/>
        </w:rPr>
        <w:tab/>
      </w:r>
    </w:p>
    <w:p w:rsidRDefault="00A7292D" w:rsidP="00A7292D" w:rsidR="00A7292D" w:rsidRPr="009B2AB6">
      <w:pPr>
        <w:spacing w:lineRule="auto" w:line="240" w:after="0"/>
        <w:ind w:left="1069"/>
        <w:contextualSpacing/>
        <w:jc w:val="both"/>
        <w:rPr>
          <w:rFonts w:hAnsi="Times New Roman" w:ascii="Times New Roman"/>
          <w:sz w:val="24"/>
        </w:rPr>
      </w:pPr>
      <w:r w:rsidRPr="009B2AB6">
        <w:rPr>
          <w:rFonts w:hAnsi="Times New Roman" w:ascii="Times New Roman"/>
          <w:sz w:val="24"/>
        </w:rPr>
        <w:t>_____________________</w:t>
      </w:r>
      <w:r w:rsidRPr="009B2AB6">
        <w:rPr>
          <w:rFonts w:hAnsi="Times New Roman" w:ascii="Times New Roman"/>
          <w:sz w:val="24"/>
        </w:rPr>
        <w:tab/>
        <w:t xml:space="preserve">                                                    </w:t>
      </w:r>
      <w:r>
        <w:rPr>
          <w:rFonts w:hAnsi="Times New Roman" w:ascii="Times New Roman"/>
          <w:sz w:val="24"/>
        </w:rPr>
        <w:t xml:space="preserve">                                                 </w:t>
      </w:r>
      <w:r w:rsidRPr="009B2AB6">
        <w:rPr>
          <w:rFonts w:hAnsi="Times New Roman" w:ascii="Times New Roman"/>
          <w:sz w:val="24"/>
        </w:rPr>
        <w:t xml:space="preserve"> _____________________</w:t>
      </w:r>
    </w:p>
    <w:p w:rsidRDefault="00A7292D" w:rsidP="00A7292D" w:rsidR="00A7292D" w:rsidRPr="009B2AB6">
      <w:pPr>
        <w:spacing w:lineRule="auto" w:line="240" w:after="0"/>
        <w:ind w:left="1069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</w:p>
    <w:p w:rsidRDefault="00A7292D" w:rsidP="00567468" w:rsidR="00A7292D" w:rsidRPr="009B2AB6">
      <w:pPr>
        <w:spacing w:lineRule="auto" w:line="240" w:after="0"/>
        <w:contextualSpacing/>
        <w:jc w:val="both"/>
        <w:rPr>
          <w:rFonts w:hAnsi="Times New Roman" w:ascii="Times New Roman"/>
          <w:sz w:val="24"/>
          <w:u w:val="single"/>
        </w:rPr>
      </w:pPr>
    </w:p>
    <w:p w:rsidRDefault="00A7292D" w:rsidP="00A7292D" w:rsidR="00A7292D" w:rsidRPr="009B2AB6">
      <w:pPr>
        <w:spacing w:lineRule="auto" w:line="240" w:after="0"/>
        <w:ind w:left="1069"/>
        <w:contextualSpacing/>
        <w:jc w:val="both"/>
        <w:rPr>
          <w:rFonts w:hAnsi="Times New Roman" w:ascii="Times New Roman"/>
          <w:sz w:val="24"/>
          <w:u w:val="single"/>
        </w:rPr>
      </w:pPr>
    </w:p>
    <w:p w:rsidRDefault="00A7292D" w:rsidP="00A7292D" w:rsidR="00A7292D" w:rsidRPr="009B2AB6">
      <w:pPr>
        <w:spacing w:lineRule="auto" w:line="240" w:after="0"/>
        <w:ind w:left="1069"/>
        <w:contextualSpacing/>
        <w:jc w:val="both"/>
        <w:rPr>
          <w:rFonts w:hAnsi="Times New Roman" w:ascii="Times New Roman"/>
          <w:sz w:val="24"/>
          <w:u w:val="single"/>
        </w:rPr>
      </w:pPr>
    </w:p>
    <w:p w:rsidRDefault="00A7292D" w:rsidP="00A7292D" w:rsidR="00A7292D" w:rsidRPr="009B2AB6">
      <w:pPr>
        <w:spacing w:lineRule="auto" w:line="240" w:after="0"/>
        <w:ind w:left="1069"/>
        <w:contextualSpacing/>
        <w:jc w:val="both"/>
        <w:rPr>
          <w:rFonts w:hAnsi="Times New Roman" w:ascii="Times New Roman"/>
          <w:sz w:val="24"/>
        </w:rPr>
      </w:pPr>
      <w:r w:rsidRPr="009B2AB6">
        <w:rPr>
          <w:rFonts w:hAnsi="Times New Roman" w:ascii="Times New Roman"/>
          <w:sz w:val="24"/>
        </w:rPr>
        <w:t>Za vjerovnike:</w:t>
      </w:r>
    </w:p>
    <w:p w:rsidRDefault="00A7292D" w:rsidP="00A7292D" w:rsidR="00A7292D" w:rsidRPr="009B2AB6">
      <w:pPr>
        <w:spacing w:lineRule="auto" w:line="240" w:after="0"/>
        <w:ind w:left="1069"/>
        <w:contextualSpacing/>
        <w:jc w:val="both"/>
        <w:rPr>
          <w:rFonts w:hAnsi="Times New Roman" w:ascii="Times New Roman"/>
          <w:sz w:val="24"/>
        </w:rPr>
      </w:pPr>
    </w:p>
    <w:p w:rsidRDefault="0031022D" w:rsidP="00E610EB" w:rsidR="0031022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pPr w:tblpY="-14" w:horzAnchor="margin" w:vertAnchor="text" w:rightFromText="180" w:leftFromText="180"/>
        <w:tblW w:type="pct" w:w="500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31"/>
      </w:tblGrid>
      <w:tr w:rsidTr="00B10AE1" w:rsidR="005374E3" w:rsidRPr="00477451">
        <w:trPr>
          <w:trHeight w:val="2735"/>
        </w:trPr>
        <w:tc>
          <w:tcPr>
            <w:tcW w:type="pct" w:w="5000"/>
            <w:noWrap/>
            <w:hideMark/>
          </w:tcPr>
          <w:p w:rsidRDefault="005374E3" w:rsidP="00B10AE1" w:rsidR="005374E3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374E3" w:rsidP="00B10AE1" w:rsidR="005374E3" w:rsidRPr="00BA7C3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Vjerovnici:</w:t>
            </w:r>
          </w:p>
          <w:p w:rsidRDefault="005374E3" w:rsidP="00B10AE1" w:rsidR="005374E3" w:rsidRPr="00BA7C3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5374E3" w:rsidP="00B10AE1" w:rsidR="005374E3" w:rsidRPr="00477AF5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AGENCIJA ZA INTEGRALNI TRANSPORT, društvo s ograničenom odgovornošću (AGIT d.o.o.),  Heinzelova 51, 10000 Zagreb, OIB:42650506038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4579E4">
              <w:rPr>
                <w:rFonts w:cs="Times New Roman" w:hAnsi="Times New Roman" w:ascii="Times New Roman"/>
                <w:sz w:val="24"/>
                <w:szCs w:val="24"/>
              </w:rPr>
              <w:t xml:space="preserve">zastupano po Stojanu Krešić, punomoć po zaposlenju </w:t>
            </w:r>
            <w:r w:rsidRPr="004579E4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5374E3" w:rsidP="00B10AE1" w:rsidR="005374E3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AGROCHEM-MAKS d.o.o. za trgovinu, proizvodnju i usluge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Trg žrtava fašizma 6, 10000 Zagreb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OIB: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74907633394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Petar Crnov, odvj. vježbenik </w:t>
            </w:r>
            <w:r w:rsidRPr="004579E4">
              <w:rPr>
                <w:rFonts w:cs="Times New Roman" w:hAnsi="Times New Roman" w:ascii="Times New Roman"/>
                <w:sz w:val="24"/>
                <w:szCs w:val="24"/>
              </w:rPr>
              <w:t>zastupano po OD Matić Šoš i drugi,</w:t>
            </w:r>
            <w:r w:rsidRPr="00477AF5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</w:p>
          <w:p w:rsidRDefault="005374E3" w:rsidP="00B10AE1" w:rsidR="005374E3" w:rsidRPr="00850782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EURO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LOGSYSTEM DOO BEOGRAD, U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l. Nemanjina 40/II, 11000 Beograd, Srbija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4579E4">
              <w:rPr>
                <w:rFonts w:cs="Times New Roman" w:hAnsi="Times New Roman" w:ascii="Times New Roman"/>
                <w:sz w:val="24"/>
                <w:szCs w:val="24"/>
              </w:rPr>
              <w:t>zastupano po OD Marić, Drugović i drugi, odvjetnica Sandra Sekovanić</w:t>
            </w:r>
            <w:r w:rsidRPr="004579E4"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 w:rsidRPr="00850782">
              <w:rPr>
                <w:rFonts w:cs="Times New Roman" w:hAnsi="Times New Roman" w:ascii="Times New Roman"/>
                <w:b/>
                <w:sz w:val="24"/>
                <w:szCs w:val="24"/>
              </w:rPr>
              <w:tab/>
            </w:r>
          </w:p>
          <w:p w:rsidRDefault="005374E3" w:rsidP="00B10AE1" w:rsidR="005374E3" w:rsidRPr="00850782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LUKOIL Croatia društvo s ograničenom odgovornošću za trgov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inu naftom i naftnim derivatima, OIB: 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84740716328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Capraška ulica 6, 10000 Zagreb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8D66BB">
              <w:rPr>
                <w:rFonts w:cs="Times New Roman" w:hAnsi="Times New Roman" w:ascii="Times New Roman"/>
                <w:sz w:val="24"/>
                <w:szCs w:val="24"/>
              </w:rPr>
              <w:t>zastupano po odvj. Damir Pokupec, zz Ivan Boričević, prema punomoći koju predaje u spis</w:t>
            </w:r>
            <w:r w:rsidRPr="008D66BB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5374E3" w:rsidP="00B10AE1" w:rsidR="005374E3" w:rsidRPr="00BA7C3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OBVEZE PO KREDITIMA/ZAJMOVIMA I MJENICAMA - PRIMORSKA BANKA DIONIČKO DRUŠTVO RIJEKA (3 prijave s osnova kred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ita, bank. garancije i naknada), OIB: 96675880337, </w:t>
            </w:r>
            <w:r w:rsidRPr="00BA7C35">
              <w:rPr>
                <w:rFonts w:cs="Times New Roman" w:hAnsi="Times New Roman" w:ascii="Times New Roman"/>
                <w:sz w:val="24"/>
                <w:szCs w:val="24"/>
              </w:rPr>
              <w:t>Scarpina 7, 51000 Rijeka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8D66BB">
              <w:rPr>
                <w:rFonts w:cs="Times New Roman" w:hAnsi="Times New Roman" w:ascii="Times New Roman"/>
                <w:sz w:val="24"/>
                <w:szCs w:val="24"/>
              </w:rPr>
              <w:t xml:space="preserve">zastupano po Dunji Kušić, punomoć po zaposlenju </w:t>
            </w:r>
            <w:r w:rsidRPr="008D66BB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  <w:p w:rsidRDefault="005374E3" w:rsidP="00B10AE1" w:rsidR="005374E3" w:rsidRPr="00356DC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CA0661">
              <w:rPr>
                <w:rFonts w:cs="Times New Roman" w:hAnsi="Times New Roman" w:ascii="Times New Roman"/>
                <w:sz w:val="24"/>
                <w:szCs w:val="24"/>
              </w:rPr>
              <w:t>GRAFIČAR TVORNICA VREĆA I TISKARNICA - proizvodnja papirnih vreća i tiskarska djelatnost  d.o.o.,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zastupano po Andreja Stjepić Mavrek, zaposenik</w:t>
            </w:r>
          </w:p>
        </w:tc>
      </w:tr>
    </w:tbl>
    <w:p w:rsidRDefault="005374E3" w:rsidP="005374E3" w:rsidR="005374E3" w:rsidRPr="00477451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1022D" w:rsidP="004C1B4E" w:rsidR="0031022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31022D" w:rsidP="004C1B4E" w:rsidR="0031022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31022D" w:rsidP="00E610EB" w:rsidR="0031022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  <w:sectPr w:rsidSect="0031022D" w:rsidR="0031022D">
          <w:headerReference w:type="default" r:id="rId11"/>
          <w:headerReference w:type="first" r:id="rId12"/>
          <w:pgSz w:h="16838" w:w="11906"/>
          <w:pgMar w:gutter="0" w:footer="709" w:header="709" w:left="1440" w:bottom="1077" w:right="851" w:top="680"/>
          <w:cols w:space="708"/>
          <w:titlePg/>
          <w:docGrid w:linePitch="360"/>
        </w:sectPr>
      </w:pPr>
    </w:p>
    <w:p w:rsidRDefault="004C1B4E" w:rsidP="004C1B4E" w:rsidR="004C1B4E" w:rsidRPr="00A428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4282B">
        <w:rPr>
          <w:rFonts w:cs="Times New Roman" w:hAnsi="Times New Roman" w:ascii="Times New Roman"/>
          <w:b/>
          <w:sz w:val="24"/>
          <w:szCs w:val="24"/>
        </w:rPr>
        <w:lastRenderedPageBreak/>
        <w:t>GRANOLIO d.d., Budmanijeva 5, 10000 Zagreb, OIB: 59064993527</w:t>
      </w:r>
    </w:p>
    <w:p w:rsidRDefault="004C1B4E" w:rsidP="004C1B4E" w:rsidR="004C1B4E" w:rsidRPr="00A428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4282B">
        <w:rPr>
          <w:rFonts w:cs="Times New Roman" w:hAnsi="Times New Roman" w:ascii="Times New Roman"/>
          <w:b/>
          <w:sz w:val="24"/>
          <w:szCs w:val="24"/>
        </w:rPr>
        <w:t>PREDSTEČAJNI POSTUPAK – ROČIŠTE RADI ISPITIVANJA TRAŽBINA</w:t>
      </w:r>
    </w:p>
    <w:p w:rsidRDefault="004C1B4E" w:rsidP="004C1B4E" w:rsidR="004C1B4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4282B">
        <w:rPr>
          <w:rFonts w:cs="Times New Roman" w:hAnsi="Times New Roman" w:ascii="Times New Roman"/>
          <w:b/>
          <w:sz w:val="24"/>
          <w:szCs w:val="24"/>
        </w:rPr>
        <w:t xml:space="preserve">TABLICA </w:t>
      </w:r>
      <w:r>
        <w:rPr>
          <w:rFonts w:cs="Times New Roman" w:hAnsi="Times New Roman" w:ascii="Times New Roman"/>
          <w:b/>
          <w:sz w:val="24"/>
          <w:szCs w:val="24"/>
        </w:rPr>
        <w:t>OSPORENIH TRAŽBINA</w:t>
      </w:r>
    </w:p>
    <w:p w:rsidRDefault="004C1B4E" w:rsidP="004C1B4E" w:rsidR="004C1B4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000"/>
        <w:gridCol w:w="2297"/>
        <w:gridCol w:w="1142"/>
        <w:gridCol w:w="1264"/>
        <w:gridCol w:w="974"/>
        <w:gridCol w:w="1226"/>
        <w:gridCol w:w="1268"/>
        <w:gridCol w:w="1184"/>
        <w:gridCol w:w="1268"/>
        <w:gridCol w:w="1152"/>
        <w:gridCol w:w="1282"/>
        <w:gridCol w:w="1240"/>
      </w:tblGrid>
      <w:tr w:rsidTr="0031022D" w:rsidR="004C1B4E" w:rsidRPr="00747551">
        <w:trPr>
          <w:trHeight w:val="1890"/>
        </w:trPr>
        <w:tc>
          <w:tcPr>
            <w:tcW w:type="pct" w:w="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R. br. prijavljene tražbine</w:t>
            </w:r>
          </w:p>
        </w:tc>
        <w:tc>
          <w:tcPr>
            <w:tcW w:type="pct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type="pct" w:w="3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pct" w:w="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pct" w:w="3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Prijava tražbine je podnesena</w:t>
            </w:r>
          </w:p>
        </w:tc>
        <w:tc>
          <w:tcPr>
            <w:tcW w:type="pct" w:w="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tražbine navedene u prijedlogu za otvaranje predstečajnog postupka</w:t>
            </w:r>
          </w:p>
        </w:tc>
        <w:tc>
          <w:tcPr>
            <w:tcW w:type="pct" w:w="4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Ukupan iznos prijavljene tražbine</w:t>
            </w:r>
          </w:p>
        </w:tc>
        <w:tc>
          <w:tcPr>
            <w:tcW w:type="pct" w:w="3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Priznata tražbina</w:t>
            </w:r>
          </w:p>
        </w:tc>
        <w:tc>
          <w:tcPr>
            <w:tcW w:type="pct" w:w="4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Osporeno</w:t>
            </w:r>
          </w:p>
        </w:tc>
        <w:tc>
          <w:tcPr>
            <w:tcW w:type="pct" w:w="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Osporavatelj</w:t>
            </w:r>
          </w:p>
        </w:tc>
        <w:tc>
          <w:tcPr>
            <w:tcW w:type="pct" w:w="4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Razlog osporavanja </w:t>
            </w:r>
          </w:p>
        </w:tc>
        <w:tc>
          <w:tcPr>
            <w:tcW w:type="pct" w:w="4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Ovršna isprava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ACO FUNKI A/S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Kirkevaenget 5, 7400 Herning, Danska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7.619,26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7.619,26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ADRIA ZAPOSLENICI d.o.o. za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45462110557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Heinzelova 53A,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18.743,98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18.743,98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63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AGIĆ-OBRT ZA PRIJEVOZ I </w:t>
            </w: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USLUGE vl.ĐURO AGIĆ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97527094729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Radićeva 1, 35250 </w:t>
            </w: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Oriovac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9.654,43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92.775,07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9.654,43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83.120,64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 kompenzir</w:t>
            </w: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ani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AGRIGENETICS d.o.o. za oplemenjivanje bilja i sjemenarstvo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55849415954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Sjenjak 13, 31000 Osijek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25.206,25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25.206,25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AGRIMATCO d.o.o. za proizvodnju, trgovinu i usluge u poljoprivrednoj djelatnosti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24373689835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Jelengradska 12, 31208 Petrijevci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11.180,26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825,01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10.355,25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AGROBEKETINCI d.o.o. za poljoprivrednu proizvodnju, usluge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00081039067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Čepinska 38, 31403 Beketinci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5.555.405,86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5.555.060,86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189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AGROCHEM-MAKS d.o.o. za trgovinu, proizvodnju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74907633394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žrtava fašizma 6,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16.535.896,00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16.570.690,96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16.538.762,36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31.928,60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Greška vjerovnika. Usklađeno stanje je 16.538.762,36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63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AGRO-ČEPIN d.o.o. za proizvodnju i promet u poljoprivredi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06807393799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cesta 4a, 31000 Osijek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720.639,37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720.639,37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720.639,37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Sudski proces u tijeku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AGRO-IM, obrt za proizvodnju, usluge i trgovinu, vl. Mijo Matković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83219556748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Glavina Donja 337 B, 21260 Glavina Donja - Imotski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252.166,68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191.872,28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60.294,40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AGROLASTA d.o.o. za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70074601436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Petra Katančića 3, 32270 Županja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96.129,39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96.129,39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AGROMAIS d.o.o. za proizvodnju,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01241022425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72A, 10360 Sesvete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1.745.721,92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1.593.490,61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152.231,31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AGROMENS d.o.o. za proizvodnju,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36531112087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Hrvatskih branitelja31 B, 35252 Bartolovci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3.385,56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3.385,56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126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AGRONOM d.o.o. za trgovinu na malo i veliko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67793044823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171, 34000 Požega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Kompenzirano 30.06.2017. KOM17-0953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AGROZOLI, Obrt za poljoprivrednu proizvodnju, usluge i vinogradarstvo vl. ZOLTAN PINKERT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73937812724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Maršala tita 16, 31308 Suza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677,00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677,00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ALCA ZAGREB d.o.o.  za uvoz, izvoz i trgovinu na veliko i malo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58353015102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Koledovčina 2,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665,89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287,50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378,39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52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AMARILIS d.o.o. za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35063921066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Zvonimira 99, 32100 Vinkovci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263.099,50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205.929,55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57.169,55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 - zastara.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ARENA 2, OBRT ZA PROIZVODNJU I TRGOVINU, vl. NEDŽAT SAMAHODAJ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21411158312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Pergošića 1,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4.750,00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2.850,00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ARGO INTERNATIONAL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Trinity House 1 st Floor,  Seychelles, Sejšeli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2.211,36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2.211,36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ASSMANNMUHLEN GES m.b.h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Steinfeldgasse 46, 2353 Guntramsdorf, Austrija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38.946,05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38.946,05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CENTAR DUO d.o.o.  za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80359058633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Svetog Leopolda Mandića 111 C, 31000 Osijek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14.657,08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579,87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14.077,21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83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 "ČESNIK" vl. ROZALIJA ČESNIK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25618332891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Tomislava 81, 33410 Suhopolje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243.469,68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251.740,41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65.097,55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186.642,86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93.321,43 kn nastalo je nakon 27.07.17, a 93.321,43 je krivo prijavljena tražbina (duplirana)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 "KOZINA" vl. VESNA KOZINA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83014080925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2, 34000 Požega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12.288,36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8.325,62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3.962,74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94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 KRIJAN vl.VESNA KRIJAN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81906572691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252, 35000 Slavonski Brod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102.531,73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71.037,12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56.874,87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14.162,25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Nastalo nakon predstečajne nagodbe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AUTOPRIJEVOZNIČKI OBRT vl. ZLATAN JERKOVIĆ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75781726322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Vrbskih žrtava 34, 35207 Gornja Vrba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3.750,00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1.250,00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 TIHOMIR GAICA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27112811469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Narta 115, 43247 Narta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14.369,71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24.617,74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23.302,60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1.315,14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IVAN MILOŠ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05380330833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PetrovacC 8, 31512 Feričanci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120.222,50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272.335,00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219.454,50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52.880,50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IVICA LETICA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38464667066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 Selište 78, 44250 Novo Selište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13.343,97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13.343,97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94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IVIĆ JERKOVIĆ vl MARIO JERKOVIĆ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58700981967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Augustina Jarića 74a, 35000 Slavonski Brod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261.353,69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277.986,99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267.524,30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10.462,69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Tražbina je kompenzirana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JOSIP ŽIGER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23424346180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Novi Glog 39, 48214 Sveti Ivan Žabno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152.439,59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94.973,24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57.466,35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VLADIMIR MEZNARIĆ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32922634835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Koče Racina 5, 40000 Čakovec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35.389,38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10.967,56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24.421,82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ŽELJKO PRUSINA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91754190784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Šestinac 3/3, 35000 Slavonski Brod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2.550,00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955,44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1.594,56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AUTO-REMETINEC d.d. 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12933687795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Remetinec 5f,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3.746,01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1.562,40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2.183,61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AUTOZUBAK d.o.o.  za popravak, održavanje i trgovinu automobilima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39135989747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117, 10410 Velika Gorica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10.878,96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8.957,35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1.921,61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BAGUDIĆ, Obrt za prijevoz, trgovinu i usluge vl. IVAN BAGUDIĆ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30344262968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Perićeva 47, 31422 Gorjani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8.375,00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7.875,00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Protok vremena, odnosno evidentirane promjene u poslovnim </w:t>
            </w: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74.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BALEN KATICA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41238299074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M. Gupca 18, 35255 Slavonski Kobaš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376,62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376,62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Baranjski vodovod d.o.o. za vodoopskrbu i odvodnju Beli Manastir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15843910109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A. Stepinca 7, 31300 Beli Manastir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183,45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26,26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157,19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BARIČIĆ FRANJO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63910862744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G. Bebrina 18, 35208 Ruščica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80,10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80,10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Protok vremena, odnosno evidentirane promjene u poslovnim </w:t>
            </w: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79.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BASARA ANKICA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Mate Lovraka 67, 43293 Veliki Zdenci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169,29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169,29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BC AGROSLAVONIJA d.o.o. za proizvodnju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55676654775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Jablanova 1, 31000 Osijek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317.055,43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317.055,43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BENAK ZDENKO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Mate Lovraka 20, 43293 Veliki Zdenci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134,96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134,96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Protok vremena, odnosno evidentirane promjene u poslovnim </w:t>
            </w: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84.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BENUSSI d.o.o.  za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87971197112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Fažanska cesta 86, 52212 Fažana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10.899,26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2.645,25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8.254,01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BIOGAL d.o.o. za proizvodnju,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37341468914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N.Š.Zrinskog 2f, 31220 Višnjevac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6.457,69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4.999,39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1.458,30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BISTRO DAJ-DAM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Milana Novačića 144a, 43240 Čazma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251,59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251,59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Protok vremena, odnosno evidentirane promjene u poslovnim </w:t>
            </w: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95.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BOLY ZRT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Ady E.u 21, 7754 Boly, mađarska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1.202,57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1.202,57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BOREVKOVIĆ MATO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Vrbskih žrtava 69, 35208 Ruščica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71,34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71,34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BOSO d.o.o. za promet roba, usluga i posredništvo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91958721295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Hansa Dietricha Genschera 22B, 32100 Vinkovci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Protok vremena, odnosno evidentirane promjene u poslovnim </w:t>
            </w: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100.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BRENER d.o.o. za proizvodnju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29064957956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Hrvatskih branitelja 170, 35253 Stari Slatinik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1.193,75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1.193,75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BREZEC-TRANSPORT vl.MARICA BREZEC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85450356247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231A, 33520 Slatina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220,41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220,41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BRO - MEDIA d.o.o. za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32300078752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Augusta Šenoe 7,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1.312,50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1.312,50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Protok vremena, odnosno evidentirane promjene u poslovnim </w:t>
            </w: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99.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BROD-PLIN, d.o.o.  za izgradnju i održavanje plinske mreže, distribuciju i opskrbu prirodnim plinom, proizvodnju, distribuciju i opskrbu toplinskom energijom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93572453653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Tome Skalice 4, 35000 Slavonski Brod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952,41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952,41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BUDISELIĆ d.o.o.  za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39056801293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Gažija 20, 10340 Vrbovec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98.554,63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54.253,88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44.300,75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BUHLER AG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Gupfenstrasse 5, 9240 Uzwill, Švicarska, 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3.469,86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3.469,86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Protok vremena, odnosno evidentirane promjene u poslovnim </w:t>
            </w: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106.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BUTERIN&amp;POSAVEC odvjetničko društvo, d.o.o. 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88443826619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Draškovićeva 82,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22.265,62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8.359,37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13.906,25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Caro Agnus j.d.o.o. za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10101423432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Smičiklasova 18,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0,32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0,32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567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109.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CENTAR ZA RESTRUKTURIRANJE I PRODAJU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38083028711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Lučića 6,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40.700.000,00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40.700.000,00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Predmetna tražbina je uvjetna s obzirom da je planom restrukturiranja predviđena dokapitalizacija društva PRERADA ŽITARICA d.o.o., Grubišno polje. Navedena tražbina neće postati bezuvjetna.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CHROMOS AGRO d.d.  proizvodnja sredstava za zaštitu bilja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82790074844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173n,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36.171,30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440,70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35.730,60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351.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COMP-ASTOR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Rakani bb, 79220 Novi Grad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573.883,76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38.002,67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535.881,09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CORNI jednostavno d.o.o.  za proizvodnju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83128984419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Palešnik 146A, 43284 Palešnik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45.960,39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3.965,77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41.994,62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CRODUX PLIN d.o.o.  za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50388109754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Opatovina 36,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17.361,90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7.441,60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9.920,30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118.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CVJEĆARNA "AGAVA" vl. DAMIR TIVADAR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45659330707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Aleja tišine bb,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ČIČAK KRUNO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75768798404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 16, 35210 Čajkovci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927,88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927,88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ČOLAK, TRGOVAČKO-PRIJEVOZNIČKI OBRT (odjavljen) vl. VENCEL ČOLAK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28136654063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Vinkovačka ulica 43, 32271 Rokovci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38,06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38,06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124.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ČVORKOVAC d.o.o.  za komunalne djelatnosti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99894441383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Bana J.Jelačića 12, 31226 Dalj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89,07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89,07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ČVORKOVAC-VODNE USLUGE d.o.o. 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94846666970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Bana J.Jelačića 12, 31226 Dalj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259,32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259,32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DAMJANOVIĆ IVANKA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62905494563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Radića 91, 31410 Strizivojna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194,70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194,70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131.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Deloitte d.o.o. za usluge revizije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11686457780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80,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22.875,00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22.875,00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DIBA d.o.o.  za poljoprivredu, usluge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01813924397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ul. Kralja Tomislava 5, 33410 Suhopolje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130.135,76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130.135,76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DIRECTUS d.o.o. za transport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35573612931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Bašića 67, 35000 Slavonski Brod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85.260,56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29.696,48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55.564,08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136.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DJEVENICA  BRANKA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93176410980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Certisa 49, 31400 Đakovo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DNV GL Adriatica d.o.o.  za klasifikaciju, certifikaciju i konzultacije (prije DET NORSKE VERITAS ADRIATICA d.o.o.)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66958856391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Ružićeva 32, 51000 Rijeka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26.625,50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26.625,50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DOBRI DEČKI d.o.o.  za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70580796976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Slavka Kolara 30, 10370 Brckovljani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354.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DRAGO ŠURINA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97645625475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Zvonimira 68, 31327 Bilje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19.693,51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19.693,51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DRAGO VIDOVIĆ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23331828715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GorjanciI 88, 35221 Velika Kopanica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94,37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94,37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DUNAMOBIL KFT.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Lencse u.8, 8100 Kalosca, Mađarska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564,20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564,20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145.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DuPont Nutrition Biosciences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Edwin Rahrs Vej 38, 8220 Brabrand, Danska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92,46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92,46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ELEKTROSERVIS "ELMES" vl.JOSIP ŠUFLAJ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90335026098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Slavka Kolara 50, 43231 Ivanska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8.185,30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3.169,80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5.015,50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EL-GRI, d.o.o. za proizvodnju električnih grijača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72662515745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Grada Mainza 6,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4.087,50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4.087,50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155.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ERDELJI poljoprivredni obrt vl.DRAGICA ERDELJI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82378009628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Aranji Janoša 36, 31322 Novi Bezdan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EUROPA CHEMICA GRUPA d.o.o.  za  proizvodnju,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82722410320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Kneza Branimira 9, 31221 Josipovac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41.540,63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41.540,63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EUROPLANTAŽE d.d.  za proizvodnju hrane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59170148274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2, 31223 Brođanci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169.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FILIP PROMET vl. ANTUN VAČIĆ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68096723257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Tiskalovci 40, 35252 Slobodnica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16.677,73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845,98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15.831,75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70,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174,29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50,71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FINVEST CORP d.d.  za proizvodnju,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40819225982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Gorana Kovačića 24, 51306 Čabar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1.680,00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336,00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1.344,00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174.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FORJAN  MLADEN-POLJOPRIVREDA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47108542727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Laminac  2, 43246 Laminac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680,31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680,31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FORMEL d.o.o. za informatički inženjering, proizvodnju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98470399801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cesta 20,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1.202,31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1.202,31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FORTUNA -Obrt za ugostiteljstvo vl.ŽELJKO VENCL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23842314312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9, 33518 Nova Bukovica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3.650,11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3.650,11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179.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FUNARIĆ KSENIJA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10513616983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20, 35210 Stari Perkovci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9.955,00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9.955,00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GAŠPAR proizvodnja, trgovina i usluge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43292654668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Bilogorska 41, 43000 Bjelovar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10.627,35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10.627,35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GAŠPIĆ, obrt za prijevoz i usluge, vl. Sunčica Gašpić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92565630241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Draganići 22B, 47201 Draganić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110.448,72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90.448,72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190.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GENERAL GRAINS Ltd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Via Motta 18, 6830 Chiasso, Švicarska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49.631,84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6.413,24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43.218,60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GLAZIR d.o.o. za proizvodnju i preradu voća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58767554828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Posavska ulica 59, 10370 Oborovo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26.242,51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3.936,73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22.305,78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GOJA d.o.o.  za proizvodnju,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42545387830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112, 33000 Virovitica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331.854,26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39.252,00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292.602,26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195.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ČAZMA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93076231713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čazmanskog kaptola 13, 43240 Čazma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8.306,35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8.306,35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OSIJEK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01109019801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Kuhača 9, 31000 Osijek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2.040,15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2.040,15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GRADSKA PLINARA ZAGREB-OPSKRBA d.o.o.  za opskrbu plinom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74364571096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1,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220,28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220,28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204.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GREGOROVIĆ MATEO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14492273923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Blažekovića 98, 32276 Babina Greda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14.760,16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14.760,16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GROM PAVO PG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Perkovčeva 88, 10430 Samobor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3.603,65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3.603,65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GUIDETTI PIETRO &amp; C.S.n.c.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Piazza Giuseppe Garibaldi 12, 42015 Correggio  RE, Italija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8.904,87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8.904,87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212.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37,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223.932,77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223.932,77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650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BANKA ZA OBNOVU I RAZVITAK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26702280390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Strossmaywrov trg 9,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44.503.895,38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44.503.895,38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 i 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Predmetna tražbina je uvjetna i nije nastala do dana otvaranja predstečajnog postupka.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 (10.000.000,00 kn + 1.395.750,78 Eur)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POLJOPRIVREDNA AGENCIJA, ustanova za poslove u poljoprivredi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48006835970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Poljana Križevačka 185, 48260 Križevci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1.097,17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343,81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753,36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222.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Roberta Frangeša Mihanovića 9,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32.024,38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32.024,38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I.V.H. d.o.o. za vanjskotrgovinski i unutrašnjotrgovinski promet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09492957421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Harambašićeva 34,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4.750,00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4.750,00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IB-INTERNATIONAL d.o.o. za iznajmljivanje vozila u stečaju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99347964396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Dubrava 170 B,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1.053,22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1.053,22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229.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INA-INDUSTRIJA NAFTE, d.d.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27759560625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Avenija V. Holjevca 10,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60.053,62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60.053,62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INTEGRACIJE T i M d.o.o.  za telekomunikacije i informatiku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67927660704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Mali dol 1, 10430 Molvice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371,25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247,50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123,75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ITALPACK Srl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Via Andrea Costa 106, 47822 Santarcangelo di Romagna RN, Italija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31.248,97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17.069,41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14.179,56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238.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JAJČINOVIĆ  TRGOVAČKO - PRIJEVOZNIČKI OBRT, MARIJAN JAJČINOVIĆ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53350657412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 Čuntić 65, 44250 Petrinja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816,81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816,81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JANKOVIĆ SEBASTIJAN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82865564397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Sibinjskih žrtava 5, 35252, Sibinj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60,76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60,76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JAVNI BILJEŽNIK DARIJA GRIGILLO-RAMLJAK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55305004615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Dalmatinskog Sabora 7, 23000 Zadar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895,76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895,76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248.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JAVNI BILJEŽNIK JELICA KOVAČIĆ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04514793047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kralja Tomislava 1, 32000 Vukovar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2.870,11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2.870,11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JAVNI BILJEŽNIK VLASTA ZAJEC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78997473821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kralja Tomislava 4,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2.482,19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2.482,19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JELENGRAD d.o.o. za cestovni promet i trgovinu "u stečaju"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92960981195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Mlinska 26, 31208 Petrijevci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1.230,00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1.230,00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252.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KABRIA KERESKEDOHAZ Kft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Szentendrei ut 223-225, 1039 Budapest, Mađarska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61,89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61,89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KAUFLAND HRVATSKA komanditno društvo za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47432874968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Vile Velebita 6,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14.978,28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14.978,28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KISILJ d.o.o. za poljoprivredu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73729555878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80, 32000 Petrovci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104,55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104,55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258.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KNEZ DUBROVNIK, d.o.o. za trgovinu i proizvodnju - "u stečaju"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58842700197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Pobrežje 1, 20000 Dubrovnik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2.320,45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2.320,45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KOLAR IVAN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106, 43270 Veliki Grđevac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1.501,69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1.501,69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KOLARIĆ, obrt za poljoprivrednu proizvodnju i usluge, vl. Zdravko Kolarić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64335809180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Škrinjari 100, 48214 Škrinjari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5.150,00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1.562,50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3.587,50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261.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KOLEK STEVO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Jemeršićeva 98, 43290 Grubišno polje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57,04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57,04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KOMUNALIJE VODOVOD d.o.o.  za vodoopskrbu i odvodnju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80000408229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Sv. Andrije 14, 43240 Čazma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4.031,22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4.031,22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KOMUNALNO DRUŠTVO OPĆINE ČEMINAC d.o.o.  u stečaju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80502838039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Matije Gupca 1, 31325 Čeminac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254,06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254,06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267.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KOS TRANSPORTI d.o.o.  za prijevoz robe, špediciju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99654943646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Cehovska 13, 42000 Varaždin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777.690,80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97.937,56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679.753,24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KOSINA ALOJZIJE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70141114600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Velika Maslenjača 34, 43508 Maslenjača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149,67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149,67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94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KREDITNA BANKA ZAGREB, d.d. 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70663193635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74,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5.016.561,64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3.265,48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3.265,48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Tražbina je podmirena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KRNJAK d.o.o.  za poljoprivrednu proizvodnju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55779401358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Gorica 34, 31540 Donji Miholjac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235.000,00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70.394,63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70.394,63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272.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KUPINA M.D. OBRT ZA POLJOPRIVREDNU PROIZVODNJU PRIJEVOZ I USLUGE vl.Marijo Kupina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71300279993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Toplice 43, 10453 Toplice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23.875,00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8.875,00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KUTJEVO d.d.  za proizvodnju i promet poljoprivrednih i prehrambenih proizvoda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21918659912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Tomislava 1, 34340 Kutjevo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28.792,40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28.792,40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L. I. O.  PEKARSTVO d.o.o.  za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65063551659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Marinići, Petrci 30/2, 51216 Viškovo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1.185,75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1.185,75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276.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L.ecotech d.o.o.  za proizvodnju strojeva i opreme za ekologiju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96687408864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Gospodarska zona Laminska, 43246 Štefanje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2.625,00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1.705,00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LIPAK d.o.o.  za trgovinu, prijevoz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60393567004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Kajgana 46, 43280 Kajgana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451,59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451,59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LIPAK HRANA I ENERGIJA d.o.o.  za proizvodnju, usluge, trgovinu i energiju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52820400991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Kajgana 46, 43280 Kajgana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17.062,00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17.062,00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282.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LOVAC ugostiteljstvo, vl. Drago Dumančić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54321120822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braće Radića 22, 31205 Aljmaš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LUKAČEVIĆ IVAN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57203147107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Gornja Bebrina 115A, 35000 Gornja Bebrina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132,52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132,52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LUKIĆ TRANS, obrt za prijevoz, vl. Slavko Lukić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82249739943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Ruđera Boškovića 38, 31500 Našice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2.812,50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2.812,50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287.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 CARGO prijevoz, Ivica Filipašić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71178032284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Paromlinska 51, 48214 Sveti Ivan Žabno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2.786,00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2.786,00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M.C.I. - PROM d.o.o. trgovina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99718766534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Našička 20,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9.325,37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9.325,37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MADISON CONSULTING d.o.o. za usluge, trgovinu i marketing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63177831187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Mrežnička 2,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50.000,00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32.500,00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17.500,00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291.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MAJER d.o.o. za poljoprivredu i usluge u poljoprivredi, prijevoz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60063099233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Pavlovci 56, 34322 Pavlovci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58.618,43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16.930,00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41.688,43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MALIVER S.R.L.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Via Roma 130, 12040 Genola  CN, Italija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23.243,70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23.243,70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126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MANŠPED d.o.o.  za međunarodni prijevoz i pretovar robe, trgovinu, turizam, putnička agencija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76154765407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Kukuljanovo 387, 51227 Kukuljanovo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337.871,88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297.940,24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263.390,18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34.550,06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Stanje u našim knjigama na dan 27.07.2017 g.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MARČETIĆ PROMET d.o.o. za prijevoz,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75591409328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Svete obitelji 6, 35000 Slavonski Brod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28.598,04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13.598,04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126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298.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MARKOVIĆ-TRANSPORT, vl. DALIBOR MARKOVIĆ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54366529265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Prvča 98/A, 35400 Prvča, Nova Gradiška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992.440,82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204.721,08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193.961,33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10.759,75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Stanje u našim knjigama na dan 27.07.2017 g.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MATA, obrt za usluge i poljoprivredu, vl. Matija Begić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52265720870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Odvojak Ostrova 3 D, 44202 Topolovac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6.265,00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6.265,00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MEDICINSKO-BIOKEMIJSKI LABORATORIJ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Borovska 7, 35000 Slavonski Brod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70,88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70,88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METRO Cash &amp; Carry d.o.o.  za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38016445738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Jankomir 31,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59.462,55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59.462,55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316.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MLINOPROM d.o.o. za preradu žitarica i promet mlinskim proizvodima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13747397822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Brezje 5, 10342 Dubrava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96.077,98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96.077,98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MOTO SPRINT d.o.o. za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67811823763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Kružna Zadvorska 1. odvojak 8, 10257 Zadvorsko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68.595,12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68.595,12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N.T.T.P. BAJGORATRANS SH.P.K.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 Bahri Kuci, 42000 Vushtri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836,82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836,82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365.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N.T.T.P. BAJGORATRANS SH.P.K.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 Bahri Kuci, 42000 Vushtri, KoSovo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836,82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836,82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NASTAVNI ZAVOD ZA JAVNO ZDRAVSTVO DR. ANDRIJA ŠTAMPAR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33392005961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Mirogojska Cesta 16,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3.937,50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3.937,50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63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NATURA AGRO poljoprivredna i prehrambena proizvodnja, d.o.o. "u stečaju"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77805504491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21A, 48350 Đurđevac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1.621.744,40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1.621.744,40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1.621.744,40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Sudski proces u tijeku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NIDERA HANDELSCOMPAGNIE B.V.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Willemsplein 492, 3072 Rotterdam, Nizozemska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9.796,81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9.796,81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328.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NOCIAR d.o.o.za proizvodnju,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42974354902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Brezovačkog Odreda 5a, 44000 Sisak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6.264,72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6.264,72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NOKY SECURITY d.o.o. za tjelesnu i tehničku zaštitu osoba i imovine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40877863597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Jakova Gotovca 1,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71.603,26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71.603,26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NOVE TEHNOLOGIJE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Ul. grada Vukovara 269d,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16.133,28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16.133,28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333.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NOVOTEX uslužni obrt, Branko Hulec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68087685076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Novoselska 4, 48268 Gornja Rijeka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93.497,82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93.497,82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O.G. PAJKOVI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Donja Bebrina bb, 35254 Bebrina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729,85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729,85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OBITELJSKO GOSPODARSTVO HRNIĆ, vlasnik Anka Hrnić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40508914587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Miljacka 6A, 35254 Šumeće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52,35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52,35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339.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OBRT ZA PROIZVODNJU OPRUGA "SIGMA", VL. SLOBODAN TOMAŠ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52097435670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Daruvarska 66, 43000 Bjelovar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3.005,00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2.387,50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617,50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OBVEZA PO PEDUJMOVIMA - Ugostiteljsko pekarsko trgovački obrt TEUTA vl. Lekaj Lek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90330911746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dr.Franje Tuđmana 4, 21220 Trogir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56.700,00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32.700,00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ODVJETNIČKO DRUŠTVO MACAN I MRAČIĆ d.o.o. 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04421670524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kralja Tomislava 41, 10410 Velika Gorica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10.090,81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8.654,81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1.436,00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126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ONIKS proizvodnja, trgovina i usluge d.o.o. 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10381326806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Gornji Draganec 143a, 43245 Gornji Draganec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4.206,25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8.769,25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8.606,25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163,00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Stanje u našim knjigama na dan 27.07.2017 g.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419.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 IVICA MARODI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13302674664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Glavna 83, 31309 Kamenac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1.762,96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1.762,96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ANTUN ŠTEFANČIĆ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22223311305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33, 31424 Punitovci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18.500,00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18.500,00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ANTUN ŠTEFANČIĆ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22223311305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33, 31424 Punitovci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60.900,80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60.900,80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430.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IŠTVAN GOLUB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01782283041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Rajna 14, 31307 Zmajevac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1.100,53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1.100,53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IVAN ŠPIŠIĆ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52985505048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Greda 91, 44000 Greda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676,29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676,29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IVICA UŽAREVIĆ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65651441304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244, 35222 Gundinci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615,96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32,44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583,52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94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654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MATEJ BOREVKOVIĆ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28164727761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Vrbskih žrtava46, 35000 Gornja Vrba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92.000,00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Nastalo nakon predstečajne nagodbe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442.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MATO POJE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10631311438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 62, 33518 Nova Bukovica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452,44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452,44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RADE VIDIĆ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47375657568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Tina Ujevića 8, 31325 Novi Čeminac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26.325,34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26.325,34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RAŠO BOJANIĆ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74000180432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Nikole Tesle  74, 31204 Bijelo Brdo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2.949,30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372,24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2.577,06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448.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RUŽICA MIKIČIĆ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31949229597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11, 31500 Donja Motičina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61.128,03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61.128,03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SLAVKO TODOROVIĆ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03840813190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5, 31315 Karanac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17.395,36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17.395,36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SLAVKO VOREL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37392392488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Gornja Rašenica 22, 43290 Gornja Rašenica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3.855,00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3.855,00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451.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SNEŽANA NEŠKOVIĆ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77501288347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Vladimira Nazora 26, 31204 Bijelo Brdo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10.833,12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568,59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10.264,53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ŠTEFICA PASLER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18, 35211 Trnjani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96,47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96,47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ZORAN BORIĆ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09564417278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Nikole Tesle 52, 31204 Bijelo Brdo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4.832,47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4.832,47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455.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ŽELIMIR PINTAR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45027081002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Školska 15b, 31300 Beli Manastir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5,69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5,69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ŽELJKO BIRTIĆ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45632538663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Luke Klaića 63, 35210 Stari Perkovci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0,90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0,90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OTIS DIZALA, d.o.o.  za proizvodnju, montažu, remont i održavanje dizala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76080865307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Prilaz Vladislava Brajkovića 15,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15.191,29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1.510,32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13.680,97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460.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OXYLUS d.o.o. za trgovinu, usluge i proizvodnju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44121315078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J.Huttlera 19, 31000 Osijek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1.703,75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1.703,75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P.Z. SIBINJ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108. brigada ZNG br. 3, 35252 Sibinj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879,10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879,10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PANINI proizvodnja, trgovina i usluge, d.o.o. 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98161215192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Ul. M. Bogovića 15, 43000 Bjelovar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96,91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96,91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379.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PAPIGA TRGOVINA d.o.o. za unutarnju i vanjsku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76807909398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Črečan 10b, 10380 Sveti Ivan Zelina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15.714,00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15.714,00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346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PAULIĆ TRANSPORT d.o.o. za promet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63606256485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Vinogradska 16, 10312 Kloštar Ivanić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81.911,84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384.020,43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84.020,43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Osporena tražbina se odnosi na cesiju koju smo priznali kod ISTARSKE KREDITNE BANKE pod rednim brojem 415.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 (300.000,00 kn)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PEKARSKI, TRGOVAČKI I UGOSTITELJSKI OBRT "LUDBREŽANKA"-Štefan Ljekaj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19262637898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Kratka 1, 42230 Ludbreg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24.255,00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24.255,00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471.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PG ĐURO UDŽBINAC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98367829773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4, 43270 Pavlovac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159,61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159,61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PG NADA RADIĆ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48911638534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36, 31325 Čeminac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13.445,11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13.445,11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PHOENIX Farmacija d.o.o.  za promet lijekovima i opremom na veliko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36755252122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Ozaljska 95,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11.453,76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11.453,76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477.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PIONEER - SJEME d.o.o.  za proizvodnju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24384351607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Florijana Andrašeca 18 A,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2.430.984,85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2.414.537,24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16.447,61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PIRAMIDA, UGOSTITELJSTVO, PRIJEVOZ I USLUGE,vlasnik Josip Kitanović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15467174160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Šamačka 89, 35221 Velika Kopanica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32.534,37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2.414,09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30.120,28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PLIVELIĆ DARIO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11151517134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Radića 2, 32283 Novi Mikanovci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34.836,19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14.136,73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20.699,46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406.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PODRAVSKA BANKA d.d.  (prijavljena uvjetna tražbina Granolio d.d. - jamac/platac)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97326283154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Opatička 3, 48000 Koprivnica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8.400.000,00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4.646.511,58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4.646.511,58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Prijavljena tražbina je uvjetna i nije nastala do otvaranja predstečajnog postupka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POLJODJELSKI OBRT " K L A S " VL. IVICA BILANDŽIJA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57182521169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Kozarca 21, 32245 Nijemci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POLJODJELSKI OBRT I UGOSTITELJSTVO "KREŠIMIR ĆORIĆ", VL.KREŠIMIR ĆORIĆ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41372723859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53, 32236 Ilok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152,69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152,69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491.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POLJOPRIVREDA  VL. IVICA KUPSJAK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16598781265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Vagovina  73, 43245 Vagovina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13,79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13,79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POLJOPRIVREDA LIPIK d. d. za poljoprivredu, promet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51436233899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Ergela 1, 34550 Lipik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17.142,84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17.142,84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NOVA KAPELA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86676793811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Tomislava 33, 35410 Nova Kapela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367,49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367,49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94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OSATINA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34852110067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Kralja Tomislava 91, 31402 Semeljci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503.204,80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503.204,80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Sudski proces u tijeku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495.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PODCRKAVLJE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33203937351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Diljska 7, 35201 Podcrkavlje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53,22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53,22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VELIKA PISANICA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99418644581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Hrvatskih mučenika 178, 43270 Velika Pisanica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12.603,75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12.603,75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POLJOPRIVREDNI OBRT FANJAK, Kristijan Fanjak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98272209701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Zadobarje48, 47000 Zadobarje - Karlovac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23.649,03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23.311,53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337,50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500.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POLJOPRIVREDNO GOSPODARSTVO  KUNJEŠIĆ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14894890248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Banovača 9a, 43280 Garešnica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44,95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44,95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POLJOPRIVREDNO GOSPODARSTVO ŠVAGANOVIĆ, VLASNIK ZDRAVKO ŠVAGANOVIĆ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20280966807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Mala Kopanica 42, 35221 Mala Kopanica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561,18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561,18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POLJOPRIVREDNO PODUZEĆE ORAHOVICA d.o.o. 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70427199569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Pustara 1, 33515 Zdenci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4.227,18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4.227,18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503.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POLJOPRIVREDNO PREHRAMBENI KOMPLEKS d. o. o. za poljoprivrednu proizvodnju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48502552270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Petra Svačića 17, 35400 Nova Gradiška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308.189,86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8.361,90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299.827,96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SISTEM MERCATOR d.d.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Dunajska cesta 107, 1000 Ljubljana, Slovenija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17.344,43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17.344,43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PPO PAVE IVANIŠEVIĆ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04449679868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8, 21480 Vis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1.220,00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1.220,00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506.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PRATUM ŠPED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Meštrovićeva 28, 51000 Rijeka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62,95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62,95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PRERADA ŽITARICA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03408544016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Radića 45, 43290 Grubišno Polje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31.446.844,89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43.251.704,28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32.151.704,28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11.100.000,00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Predmetna tražbina je uvjetna i nije nastala do dana otvaranja predstečajnog postupka.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PRIJEVOZ ŽIGER, Dejan Žiger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70836597063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Karla Hauslera 11, 48260 Križevci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66.290,08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26.125,00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40.165,08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511.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PRIJEVOZNIK SAŠA KUKLA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54715893789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Staroselska ulica 18, 44330 Novska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188,60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188,60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PRIMAT - RD d.o.o.  za proizvodnju, graditeljstvo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03868412563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Zastavnice 111, 10251 Hrvatski Leskovac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68,28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68,28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 21 PROJEKT d.o.o. za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04145096662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Capraška ulica 6,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4.007.671,24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4.007.671,24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518.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Ravago Chemicals Croatia d.o.o. za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24817866943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Kreše Golika 5,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387.701,86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293.970,39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268.738,39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25.232,00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Protok vremena, odnosno evidentirane promjene u poslovnim knjigama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REMASS ALDAWLIA C.O.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Street 9th of July,  Misurata, Libija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7.808,08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7.808,08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REMONT-METALI , STROJOBRAVARSKI OBRT, VL. MARKO ČURIĆ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80501734604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Đure Basaričeka 5, 31400 Đakovo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34.300,00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18.252,88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16.047,12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522.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REPROMATERIJAL d. o. o. za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40106351985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Antuna Kanižlića 42, 35000 Slavonski Brod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293.141,40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21.396,51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271.744,89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RESTORAN "TRNJANKA", VL. BRANKO STOJANOVIĆ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38652762652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Trnjanska cesta 31,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362,00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362,00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RIMAC I JUNIORI, Obrt za prijevoz i trgovinu, vl. Željko Rimac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19020457109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Juraja Strossmayera 9, 32100 Vinkovci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0,10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0,10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525.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RISOVIĆ VLADIMIR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Prnjavor 24, 35216 Prnjavor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125,69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125,69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ROBOTIKA KOGLER - PAKIRNO PALETIRNI SISTEMI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Šratovci 58, 9252 Radenci, Slovenija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8.137,91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8.137,91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RUKAVINA, obrt za autoprijevoz, vl. Zdravko Rukavina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43997773574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V. Nazora 116a, 33405 Pitomača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2.141,75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2.141,75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387.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SAVIĆ COMPANY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Komitska bb, 76300 Bijeljina, Bosna i Hercegovina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510.536,50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376.091,75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134.444,75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SCHENKER d.o.o. za međunarodno otpremništvo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51003352330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Dugoselska cesta 5, 10370 Rugvica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17.716,69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17.716,69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63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SET proizvodnja, trgovina i usluge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35140755222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Pakračka ulica 3, 43000 Bjelovar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26.212,05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32.524,72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27.961,49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4.563,23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Krivo prijavljen iznos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SILO TRANSPORTI IVICA SAČAR d.o.o.  za prijevoz,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10827840407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dr. Vlatka Mačeka 37, 40000 Čakovec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65.917,75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65.917,75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537.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SILOSI VTC d.o.o.  za proizvodnju i trgovinu u stečaju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51317208222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132, 33000 Virovitica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90,36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90,36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SIMTRO ENERGIJA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Žitence 49, 2233 Sv. Ana v Slov. Goricah, Slovenija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31.181,51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8.745,20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22.436,31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1260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SIRIUS d.o.o. za posredovanje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32829784843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Gospodarska zona 2, 31551 Belišće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24.155,44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58.529,56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58.209,61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319,95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Vjerovnik je iskazao tražbinu od 31.07.2017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SLADOJEVIĆ MIRKO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50170046677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Mali Bastaji 78, 43531 Mali Bastaji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80,59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80,59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544.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SLATINATRANS d.o.o.  za trgovinu, promet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92225177459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16, 33520 Slatina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30.249,38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20.249,38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SOKAČ-PRIJEVOZ jednostavno d.o.o.  za prijevoz,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32109923923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Zagorska ulica 156, 48260 Križevci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36.491,97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5.054,47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31.437,50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SPAR Hrvatska, d.o.o.  za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46108893754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50,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2.191,31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2.191,31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554.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SREMEC ANTUN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Mažuranićeva 39, 43231 Ivanska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89,60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89,60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STOCKTON d.o.o. za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75909541475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108, 10310 Ivanić-Grad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6.600,00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980,74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5.619,26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SUHONIK d.o.o.  za promet, trgovinu i usluge u stečaju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51881812568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Kutinska lipa 26, 44320 Kutina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1.469,50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1.469,50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560.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SUPER NOVA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Rodoč bb, 88000 Mostar, Bosna i hercegovina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33.657,89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33.657,89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94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ŠKARDA-SANITARNA ZAŠTITA trgovačko društvo za sanitarne zaštite i trgovinu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48962003176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Milana Novačića 73, 43240 Čazma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28.620,00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60.085,01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30.746,25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29.338,76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Vjerovnik nije knjižio kompenzaciju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ŠURINA ŽELJKO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00672514201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Nemetin 153, 31000 Nemetin - Osijek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23.018,29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23.018,29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TEHNOFORTE d.o.o. za građenje, trgovinu i usluge u stečaju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27651267549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Dolovska 34,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8.576,25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8.576,25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572.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Tele2 d.o.o. za telekomunikacijske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70133616033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269D,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TENA TRANSPORT d.o.o. za cestovni promet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52324318253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Petra Preradovića 27, 31208 Petrijevci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96.377,04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74.089,55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22.287,49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TIMAC AGRO ZG d.o.o. za poslovanje umjetnim gnojivima, stočnom hranom i poljoprivredno kemijskim proizvodima - u likvidaciji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67192645820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Rapska 46,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307,50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307,50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345.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TISA proizvodni i trgovački obrt, vl. Čuklić Snježana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65360664917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Orehovec 16, 48267 Sveti Petar Orehovec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85.777,92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52.583,04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33.194,88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TKALČAN MILKA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Križic 94, 43231 Ivanska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86,61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86,61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TOMA PALETE d.o.o. za trgovinu i proizvodnju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62524947339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Industrijska cesta 16, 10360 Sesvete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44.271,25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44.271,25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585.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TRANSAGENT MEDNARODNA PROMETNA AGENCIJA d.o.o.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Vojkovo nadbrežje 30A, 6000 Koper, Slovenija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205.064,66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123.242,37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81.822,29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TRANSPORTI ŽIGER, obrt za prijevoz, vl. Ivan Žiger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01293056165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Voćarska ulica 7, 48214 Sv. Ivan Žabno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82.924,93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24.875,00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58.049,93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TREBOR, d.o.o.  za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41526128180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144. brigade Hrvatske vojske 6, 10360 Sesvete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353.814,55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764,24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353.050,31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591.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TRGOVINA MATIĆ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Filipovića 53 A, 35221 Velika Kopanica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620,52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620,52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TRITON ZAGREB d.o.o. za promet i usluge,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17099789704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Horvaćanska c. 59,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1.000,00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1.000,00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TRSTENJAK poljoprivredni obrt, vl. Duško Trstenjak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61104963841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Kneza Branimira 4 4, 31301 Branjin Vrh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21.316,25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21.316,25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598.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UGOSTITELJSTVO ČULJAK d.o.o. za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31878401363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Bosutska 38,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1.165,00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1.165,00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UNIKOM d.o.o. za komunalno gospodarstvo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07507345484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Ružina 11a, 31000 Osijek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614,56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422,30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192,26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USLUGE POLJOPRIVREDNOM MEHANIZACIJOM VL. ZDRAVKO TRULEC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59558099534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Komuševac 51, 43245 Komuševac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275,90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275,90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607.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 I K I OBRT ZA AUTOPRIJEVO I TRGOVINU, VL. ĐURO DRAGOSAVLJEVIĆ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56157797001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D. Tadijanovića 31, 10290 Zaprešić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83,87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83,87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VAGE d.o.o.  za proizvodnju i servis mjernih uređaja i opreme za mjerenje, vanjsku i unutarnju trgovinu i marketing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30335873024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Koledovčina 2a,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192.856,72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192.856,72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VALIPILE d.o.o.  za trgovinu, usluge i zastupanje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00467090373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Ive Politea 62, 10360 Sesvete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143.120,00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117.917,92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25.202,08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611.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VARGA MIRJANA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34305392978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hrvatskih branitelja 38, 32229 Petrovci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46,59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46,59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VAROŠIĆ MATO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Šumeće 55, 35254 Bebrina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49,46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49,46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VERLAG MORITZ SCÄFER GmbH&amp;C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Paulinenstraße 43, 32756 Detmol, Njemačka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923,85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923,85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616.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VESINGER MARKO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78871722977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Đakovačka 5, 35222 Gundinci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3,05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3,05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VODOVOD d.o.o.  za vodoopskrbu i odvodnju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80535169523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Nikole Zrinskog 25, 35000 Slavonski Brod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245,10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245,10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629.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VRLJIĆ STIPO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Hrvatskih branitelja 218, 35253 Brodski Stupnik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144,37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144,37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630.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VUČKOVIĆ POLJOPRIVREDNA PROIZVODNJA,TRGOVINA I USLUGE, VL. KREŠIMIR VUČKOVIĆ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09217141508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 31, 35214 Donji Andrijevci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139.149,70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109,17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139.040,53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631.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VUJICA, obrt za prijevoz, trgovinu i uzgoj stoke, vl. Mirko Vujica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80920002599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ulica 4, 32211 Ostrovo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35.656,69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7.284,77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28.371,92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VUKOVIĆ IVAN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51579199754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 74, 32276 Babina Greda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42,23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42,23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634.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VULKAL d.o.o. za prozvodnju,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90439696130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Samoborska cesta 310, 10000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5.697,28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5.647,28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637.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ZAGREBAČKI HOLDING d.o.o. - PODRUŽNICA ROBNI TERMINALI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Jankomir 25, 10090 Zagreb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61.108,70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35.656,97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25.442,73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642.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ZEA d.o.o.  za proizvodnju, promet i usluge u poljoprivredi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30745961182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bana Jelačića 7, 33000 Virovitica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1.771.685,83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117.207,72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1.654.478,11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643.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ZEČIĆ BILJNA PROIZVODNJA I USLUGE,ZDENKO ZEČIĆ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22858367036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Laze 7, 35422 Laze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20,92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20,92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645.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ŽITAR d.o.o.  za poljoprivrednu proizvodnju, trgovinu i usluge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66951972250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Držislava 1, 31540 Donji Miholjac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77.980,94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77.980,94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Povjerenica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Protok vremena, odnosno evidentirane promjene u poslovnim knjigama.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94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646.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ŽITO d.o.o. za proizvodnju i trgovinu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03834418154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Đakovština 3, 31000 Osijek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2.376,25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5.785,89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2.603,89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3.182,00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Nepriznate i vraćene fakture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220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648.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ŽUPANJAŠPED d.o.o.  za međunarodno otpremništvo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98459425001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Antuna Mihanovića 46, 32270 Županja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99.223,75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83.408,75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75.473,75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7.935,00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Dužnik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Prema uskladi naš saldo s 27.07.2017 iznosi 75.473,75 kn, a ne 83.408,75 kn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Tr="0031022D" w:rsidR="004C1B4E" w:rsidRPr="00747551">
        <w:trPr>
          <w:trHeight w:val="315"/>
        </w:trPr>
        <w:tc>
          <w:tcPr>
            <w:tcW w:type="pct" w:w="3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91.204.588,11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154.606.093,73</w:t>
            </w:r>
          </w:p>
        </w:tc>
        <w:tc>
          <w:tcPr>
            <w:tcW w:type="pct" w:w="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56.503.646,21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122.589.018,05</w:t>
            </w:r>
          </w:p>
        </w:tc>
        <w:tc>
          <w:tcPr>
            <w:tcW w:type="pct" w:w="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74755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475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Default="00A7292D" w:rsidP="00156A6E" w:rsidR="00A7292D" w:rsidRPr="009B2AB6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31022D" w:rsidP="004C1B4E" w:rsidR="0031022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31022D" w:rsidP="004C1B4E" w:rsidR="0031022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C1B4E" w:rsidP="004C1B4E" w:rsidR="004C1B4E" w:rsidRPr="00A428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4282B">
        <w:rPr>
          <w:rFonts w:cs="Times New Roman" w:hAnsi="Times New Roman" w:ascii="Times New Roman"/>
          <w:b/>
          <w:sz w:val="24"/>
          <w:szCs w:val="24"/>
        </w:rPr>
        <w:t>GRANOLIO d.d., Budmanijeva 5, 10000 Zagreb, OIB: 59064993527</w:t>
      </w:r>
    </w:p>
    <w:p w:rsidRDefault="004C1B4E" w:rsidP="004C1B4E" w:rsidR="004C1B4E" w:rsidRPr="00A428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4282B">
        <w:rPr>
          <w:rFonts w:cs="Times New Roman" w:hAnsi="Times New Roman" w:ascii="Times New Roman"/>
          <w:b/>
          <w:sz w:val="24"/>
          <w:szCs w:val="24"/>
        </w:rPr>
        <w:t>PREDSTEČAJNI POSTUPAK – ROČIŠTE RADI ISPITIVANJA TRAŽBINA</w:t>
      </w:r>
    </w:p>
    <w:p w:rsidRDefault="004C1B4E" w:rsidP="004C1B4E" w:rsidR="004C1B4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4282B">
        <w:rPr>
          <w:rFonts w:cs="Times New Roman" w:hAnsi="Times New Roman" w:ascii="Times New Roman"/>
          <w:b/>
          <w:sz w:val="24"/>
          <w:szCs w:val="24"/>
        </w:rPr>
        <w:t>TABLICA OSTALIH VJEROVNIKA</w:t>
      </w:r>
    </w:p>
    <w:p w:rsidRDefault="004C1B4E" w:rsidP="004C1B4E" w:rsidR="004C1B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927"/>
        <w:gridCol w:w="2587"/>
        <w:gridCol w:w="1052"/>
        <w:gridCol w:w="2673"/>
        <w:gridCol w:w="2566"/>
        <w:gridCol w:w="1373"/>
        <w:gridCol w:w="1373"/>
        <w:gridCol w:w="1373"/>
        <w:gridCol w:w="1373"/>
      </w:tblGrid>
      <w:tr w:rsidTr="0079183F" w:rsidR="004C1B4E" w:rsidRPr="0000416C">
        <w:trPr>
          <w:trHeight w:val="18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Prijava tražbine je podnesena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tražbine navedene u prijedlogu za otvaranje predstečajnog postupka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Ukupan iznos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Priznata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Osporeno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ABRAHAM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22441384946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Ivana Granđe 37,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770,63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770,63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ACO FUNKI A/S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Kirkevaenget 5, 7400 Herning, Danska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7.619,26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7.619,26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ADDIKO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14036333877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44.294.147,04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35.428.388,34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35.428.388,34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ADRIA ZAPOSLENICI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45462110557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Heinzelova 53A,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18.743,98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18.743,98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ADRIATICA DUNAV, d.o.o. za proizvodnju gnojiva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19669028337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Vinkovačka 56, 32000 Vukovar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4.846.295,34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1.629.658,52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1.629.658,52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AGENCIJA ZA INTEGRALNI TRANSPORT, d.o.o. (AGIT d.o.o.)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42650506038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Heinzelova 51,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1.392.391,26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1.224.474,21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1.224.474,21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AGIĆ-OBRT ZA PRIJEVOZ I USLUGE vl.ĐURO AGIĆ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97527094729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Radićeva 1, 35250 Oriovac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9.654,43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92.775,07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9.654,43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83.120,64</w:t>
            </w:r>
          </w:p>
        </w:tc>
      </w:tr>
      <w:tr w:rsidTr="0079183F" w:rsidR="004C1B4E" w:rsidRPr="0000416C">
        <w:trPr>
          <w:trHeight w:val="9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AGRA-INVEST d.o.o. za proizvodnju i trgovinu na veliko i malo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89898008345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J.Haulika 25,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1.859,90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1.859,90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AGRALIS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13722938070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Vj.Augusta Cesarca 16,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2.267,87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2.267,87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AGRIGENETICS d.o.o. za oplemenjivanje bilja i sjemenarstvo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55849415954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Sjenjak 13,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25.206,25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25.206,25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AGRIMATCO d.o.o. za proizvodnju, trgovinu i usluge u poljoprivrednoj djelatnosti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24373689835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Jelengradska 12, 31208 Petrijevci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11.180,26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825,01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10.355,25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 TRANSPORT d.o.o. javni prijevoz, trgovina i proizvodnja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43002544205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Bračka 17,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5.409,39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5.409,39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AGROBEKETINCI d.o.o. za poljoprivrednu proizvodnju,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00081039067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Čepinska 38, 31403 Beketinci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5.555.405,86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5.555.060,86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AGROCHEM-MAKS d.o.o. za trgovinu,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74907633394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žrtava fašizma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16.535.896,00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16.570.690,96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16.538.762,36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31.928,60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AGRO-ČEPIN d.o.o. za proizvodnju i promet u poljoprivredi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06807393799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cesta 4a,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720.639,37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720.639,37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720.639,37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AGRO-IM, obrt za proizvodnju, usluge i trgovinu, vl. Mijo Matković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83219556748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Glavina Donja 337 B, 21260 Glavina Donja - Imotski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252.166,68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191.872,28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60.294,40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AGRO-KON d.o.o. za uvoz-izvoz,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06305051964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Moslavačka 20,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1.315,76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1.315,76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AGROKOR - TRGOVINA d.o.o. za proizvodnju i trgovinu poljoprivrednim proizvodima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40715974731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Dražena Petrovića 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7.883.596,93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9.685.937,08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9.685.937,08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AGROLASTA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70074601436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Petra Katančića 3, 32270 Županja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96.129,39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96.129,39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AGROMAIS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01241022425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72A,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1.745.721,92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1.593.490,61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152.231,31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AGROMENS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36531112087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Hrvatskih branitelja31 B, 35252 Bartolovci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3.385,56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3.385,56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AGRONOM d.o.o. za trgovinu na malo i veliko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67793044823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171, 34000 Požega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AGROPROTEINKA d.d. za zbrinjavanje i toplinsku preradu nusproizvoda životinjskog podrijetla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80695452345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Strojarska cesta 11,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169,00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169,00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AGROSAN d.o.o. za DDD poslove, kontrolu robe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46882399204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Hermanova 13,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14.843,75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14.843,75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AGROZOLI, Obrt za poljoprivrednu proizvodnju, usluge i vinogradarstvo vl. ZOLTAN PINKERT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73937812724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Maršala tita 16, 31308 Suza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677,00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677,00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AKADEMIJA ZA JEZIK, GOVOR I TEKST d.o.o. za poduku i prevođenje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41852522819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Trnac 47,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393,75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393,75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ALCA ZAGREB d.o.o. za uvoz, izvoz i trgovinu na veliko i malo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58353015102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Koledovčina 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665,89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378,39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ALEKSANDAR MIHAJLOVIĆ PR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Milana Džanića 17, 21000 Novi Sad, Srbija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2.752,20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2.752,20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ALETA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40382428949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Tribanjska Ulica 2, 23000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ALIVOJVODIĆ STEVO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67814700946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Antuna Mihanovića 50, 43293 Mali Zdenci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ALTICOM d.o.o. za graditeljstvo,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83630676739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17, 31220 Višnjevac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10.125,00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10.125,00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AMARILIS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35063921066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Zvonimira 99, 32100 Vinkovci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263.099,50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205.929,55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57.169,55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ANDRIĆ JASMINA samostal. poljoprivrednik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92923711490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Mostarska  6, 10310 Ivanić-Grad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756,00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756,00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ANTONIO-VAG d.o.o. za trgovinu i ugostiteljstvo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42708759864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Podbablje Gornje bb, 21262 Podbablje Gornje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6.010,25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6.010,25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AP Anđelić-uslužni obrt vl.ANTE ANĐELIĆ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84908086138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Dolenica 12B, 10250 Lučko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AQUALIS LINEA d.o.o. za graditeljstvo,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87413647239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Ljube Babića 8, 10450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13.641,98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13.641,98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ARDENTER d.o.o. za servisiranje vatrogasnih aparata,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57293115850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Omladinska 17, 31431 Livana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ARENA 2, OBRT ZA PROIZVODNJU I TRGOVINU, vl. NEDŽAT SAMAHODAJ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21411158312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Pergošića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1.900,00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ARGO INTERNATIONAL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Trinity House 1 st Floor,  Seychelles, Sejšeli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2.211,36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2.211,36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ASSMANNMUHLEN GES m.b.h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Steinfeldgasse 46, 2353 Guntramsdorf, Austrija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38.946,05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38.946,05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ASTRON jednostavno d.o.o. za trgovinu, prijevoz i usluge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37528042025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Zvonimira 7a, 31326 Novi Čeminac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1.047,37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1.047,37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ATEST-KONTROLA d.o.o. za stručne poslove zaštite na radu, tehničko ispitivanje i analizu, kontrolu i druge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14013273931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Ul. Svetog Mateja 124,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12.918,75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12.918,75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ATLAS COPCO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80829168312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cesta 143A,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7.197,20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7.487,91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7.487,90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AUCTOR d.o.o. za poslovno savjetovanje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19203050598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Dežmanova 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483,33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483,33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CENTAR DUO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80359058633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Svetog Leopolda Mandića 111 C,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14.657,08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579,87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14.077,21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 "ČESNIK" vl. ROZALIJA ČESNIK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25618332891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Tomislava 81, 33410 Suhopolje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243.469,68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251.740,41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65.097,55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186.642,86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 "KOZINA" vl. VESNA KOZINA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83014080925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2, 34000 Požega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12.288,36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8.325,62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3.962,74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 KRIJAN vl.VESNA KRIJAN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81906572691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252,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102.531,73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71.037,12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56.874,87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14.162,25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 KRIŽIĆ vl. MATO KRIŽIĆ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34727887922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Branimirova 146A,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211,60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211,60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 LUKŠA vl. RENATA LUKŠA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58896556536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fujsa 6, 33000 Virovitica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658,45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658,45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Autoprijevoznički obrt "AUTOPRIJEVOZNIK" vl. DAVOR HEROUT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34939705288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Mate Lovraka 97, 43293 Veliki Zdenci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225.498,68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138.888,13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138.888,13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AUTOPRIJEVOZNIČKI OBRT ANĐELIĆ vl.IVICA ANĐELIĆ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07342537692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Dragutina Rakovca 81, 35000 Bukovlje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91.971,73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91.971,73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AUTOPRIJEVOZNIČKI OBRT vl. ZLATAN JERKOVIĆ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75781726322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Vrbskih žrtava 34, 35207 Gornja Vrba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1.250,00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 FRANJO ANĐELIĆ-Prijevoz tereta cestom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32016775911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33, 10410 Gradići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33.935,31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33.935,31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33.935,31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 TIHOMIR GAICA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27112811469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Narta 115, 43247 Narta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14.369,71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24.617,74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23.302,60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1.315,14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GORAN BEVANDA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20471128754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Dunavska 2,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31.028,05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31.028,05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IVAN MILOŠ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05380330833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PetrovacC 8, 31512 Feričanci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120.222,50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272.335,00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219.454,50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52.880,50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IVICA LETICA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38464667066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 Selište 78, 44250 Novo Selište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13.343,97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13.343,97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IVIĆ JERKOVIĆ vl MARIO JERKOVIĆ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58700981967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Augustina Jarića 74a,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261.353,69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277.986,99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267.524,30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10.462,69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JOSIP ŽIGER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23424346180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Novi Glog 39, 48214 Sveti Ivan Žabno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152.439,59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94.973,24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57.466,35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MATO JARIĆ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41344816833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Kardinala Alojzija Stepinca 55, 35224 Sikirevci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35,34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MLADEN PERVAN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05799563517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 165, 10370 Velika Ostrna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132.037,41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67.037,41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67.037,41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NIKOLA PERVAN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69667049067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 165, 10370 Velika Ostrna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67.535,73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37.535,73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37.535,73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PERO KRIJAN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62186779677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B.Kašića 10A,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518,05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518,05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STANKO BARIŠIĆ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56705576304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Vesela 4A, 34310 Vesela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68.970,49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48.405,90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48.405,90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STJEPAN PERVAN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91005558240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 165, 10370 Velika Ostrna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285.224,60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254.107,60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254.107,60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VLADIMIR MEZNARIĆ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32922634835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Koče Racina 5, 40000 Čakovec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35.389,38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10.967,56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24.421,82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 ŽELJKO PRUSINA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91754190784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Šestinac 3/3,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955,44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1.594,56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AUTOPRIJEVOZNIK, autoprijevoznički obrt vl. IVICA KATINIĆ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14998078863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Kolara IV 38,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11.462,04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11.462,04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283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AUTO-REMETINEC d.d.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12933687795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Remetinec 5f,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3.746,01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1.562,40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2.183,61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AUTO-REOR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57868130781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Sv.Lepolda Mandića 48b,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AUTOZUBAK d.o.o. za popravak, održavanje i trgovinu automobilima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39135989747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117, 10410 Velika Gorica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10.878,96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8.957,35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1.921,61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AZURIT USLUGE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84719307039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Trpanjska 47,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BAGUDIĆ, Obrt za prijevoz, trgovinu i usluge vl. IVAN BAGUDIĆ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30344262968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Perićeva 47, 31422 Gorjani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8.375,00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7.875,00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BALEN KATICA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41238299074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M. Gupca 18, 35255 Slavonski Kobaš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376,62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376,62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BALOG d.o.o. za cestovni 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19637898751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Lovre Matačića 18, 31500 Našice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257.209,99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262.209,99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262.209,99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76.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BALTAZAR izdavačka i tiskarska djelatnost, trgovina i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59861399113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Obrtnička 6, 48000 Koprivnica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30.039,56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31.840,50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31.840,50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BARANJA d.o.o. za zastupanje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49878710561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Vincenta iz Kastva 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116.738,33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98.737,52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98.737,52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Baranjski vodovod d.o.o. za vodoopskrbu i odvodnju Beli Manastir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15843910109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A. Stepinca 7, 31300 Beli Manastir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183,45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157,19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BARIČIĆ FRANJO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63910862744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G. Bebrina 18, 35208 Ruščica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80,10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80,10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BASARA ANKICA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Mate Lovraka 67, 43293 Veliki Zdenci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169,29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169,29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BC AGROSLAVONIJA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55676654775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Jablanova 1,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317.055,43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317.055,43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BEIĆ PRIJEVOZ, Obrt za cestovni prijevoz vl. KATICA PERIĆ-LUŠIĆ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87509474658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Ante Starčevića 26, 35210 Vrpolje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1.149,75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1.149,75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BEK-PROMET d.o.o. za trgovinu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15704634798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Augusta Šenoe 14,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110,10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110,10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BENAK ZDENKO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Mate Lovraka 20, 43293 Veliki Zdenci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134,96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134,96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BENUSSI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87971197112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Fažanska cesta 86, 52212 Fažana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10.899,26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2.645,25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8.254,01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BEUK MIRUŠKA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87788615872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Ignaca franciškovića 57, 43270 Veliki Grđevac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594,00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594,00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BIKIĆ, Obrt za prijevoz i poljoprivredu vl.ANTO BIKIĆ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74433142639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43, 31403 Široko 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87.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BILEN PRIJEVOZ, PRIJEVOZNIČKO-TRGOVAČKI OBRT vl.ANA BILEN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97779853635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Antuna Mihanovića 18, 32271 Andrijaševci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24.604,83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24.604,83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BILIĆ - OBRT U POLJOPRIVREDI, VL. ZVONKO BILIĆ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85807620505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 25, 31417 Piškorevci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121,68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121,68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BIOGAL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37341468914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N.Š.Zrinskog 2f, 31220 Višnjevac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6.457,69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4.999,39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1.458,30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BIONATURA BIDON VODE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34227393978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Rakitnica 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486,25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486,25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BIRTIĆ FILIP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76057322557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Luke Klaića 63, 35210 Stari Perkovci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45,05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BIRTIĆ FINKA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14644467680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Luke Klaića 63, 35210 Stari Perkovci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47,38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BISTRO DAJ-DAM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Milana Novačića 144a,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251,59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251,59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BLANKA NOVA-OBRT ZA PRIJEVOZ I POLJOPRIVREDU vl.KATICA FOGADIĆ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46179057835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Jurja Strossmayera 19, 31411 Trnava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1.802,36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1.802,36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BOLF d.o.o. za trgovinu, usluge i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95449332614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Rendićeva 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3.125,00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BOLY ZRT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Ady E.u 21, 7754 Boly,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1.202,57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1.202,57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BOREVKOVIĆ MATO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Vrbskih žrtava 69, 35208 Ruščica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71,34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71,34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BOSO d.o.o. za promet roba, usluga i </w:t>
            </w: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posredništvo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91958721295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Hansa Dietricha Genschera 22B, 32100 </w:t>
            </w: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Vinkovci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2.500,00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98.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BOŠNJAKOVIĆ JANJA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30067208694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Sredanci 29, 35216 Sredanci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694,73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694,73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BOŽJAKOVINA, d.d. za proizvodnju i promet poljoprivrednim proizvodima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66671729980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Božjakovečka 6, 10370 Božjakovina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3.075,00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3.075,00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BRENER d.o.o.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29064957956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Hrvatskih branitelja 170, 35253 Stari Slatinik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1.193,75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1.193,75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BREZEC-TRANSPORT vl.MARICA BREZEC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85450356247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231A, 33520 Slatina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220,41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220,41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BRO - MEDIA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32300078752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Augusta Šenoe 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1.312,50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1.312,50</w:t>
            </w:r>
          </w:p>
        </w:tc>
      </w:tr>
      <w:tr w:rsidTr="0079183F" w:rsidR="004C1B4E" w:rsidRPr="0000416C">
        <w:trPr>
          <w:trHeight w:val="157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BROD-PLIN, d.o.o. za izgradnju i održavanje plinske mreže, distribuciju i opskrbu prirodnim plinom, proizvodnju, distribuciju i opskrbu toplinskom energijom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93572453653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Tome Skalice 4,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952,41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952,41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BUDISELIĆ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39056801293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Gažija 20, 10340 Vrbovec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98.554,63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54.253,88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44.300,75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BUHLER AG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Gupfenstrasse 5, 9240 Uzwill, Švicarska,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3.469,86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3.469,86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BURE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30311115193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Odranska 15, 23210 Biograd Na Moru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BUTERIN&amp;POSAVEC odvjetničko društvo,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88443826619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Draškovićeva 82,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22.265,62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8.359,37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13.906,25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107.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CARGO AS, međunarodno otpremništvo,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23324195434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Bjelovarska 32,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4.811,55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4.811,55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Caro Agnus j.d.o.o.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10101423432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Smičiklasova 18,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0,32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0,32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CENTAR ZA KOMBINIRANI TRANSPORT ZAGREB, d.d. za proizvodnju, prijevoz, otpremništvo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49800593791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senjskih uskoka 7-8,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19.210,50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367.169,75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367.169,75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CENTAR ZA RESTRUKTURIRANJE I PRODAJU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38083028711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Lučića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40.700.000,00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40.700.000,00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CEZAREJA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44343542645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2, 32245 Nijemci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529.021,86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667.082,70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667.082,70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CHROMOS AGRO d.d. proizvodnja sredstava za zaštitu bilja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82790074844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173n,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36.171,30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440,70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35.730,60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CIM BANQUE SA Geneve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Rue merle d Aubigne 16, 1207 Geneve, Švicarska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7.458.375,90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38.649.765,00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38.649.765,00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COLONELLO trgovina na veliko i malo vl. VLADIMIR KRAJNOVIĆ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82296832702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Donjodravska obala 14,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1.384,00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1.384,00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COMP-ASTOR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Rakani bb, 79220 Novi 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573.883,76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38.002,67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535.881,09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CORNI jednostavno d.o.o.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83128984419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Palešnik 146A, 43284 Palešnik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45.960,39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3.965,77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41.994,62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CORNMILL-TRADE Kft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Kepiro utca 9, 1053, Budimpešta,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1.789.937,88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1.864.071,03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1.864.071,03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COSMOSOL društvo za sanitarnu zaštitu, proizvodnju, promet i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97908240621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Sv. L.B.Mandića 111g,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163.672,50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216.215,62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216.215,62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Vatroslava Jagića 33,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3.734,54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3.978,83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3.978,83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CROATIAKONTROLA VUKOVAR d.o.o. za kontrolu robe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91298369970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Dunavski prilaz 3, 32000 Vukovar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125.531,37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113.702,65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113.702,65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CRODUX PLIN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50388109754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Opatovina 36,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17.361,90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7.441,60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9.920,30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CVJEĆARNA "AGAVA" vl. DAMIR TIVADAR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45659330707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Aleja tišine bb,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ČIČAK KRUNO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75768798404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 16, 35210 Čajkovci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927,88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927,88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ČIKO TRANSPORT d.o.o. za prijevoz,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92832783840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Vranduk 125, 34000 Požega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652.483,15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611.902,37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611.902,37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ČOLAK, obrt za trgovinu i prijevoz vl. SNJEŽANA ČOLAK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27925733223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Vinkovačka ulica 43, 32271 Rokovci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62.381,48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54.845,28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54.845,28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ČOLAK, TRGOVAČKO-PRIJEVOZNIČKI OBRT (odjavljen) vl. VENCEL ČOLAK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28136654063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Vinkovačka ulica 43, 32271 Rokovci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38,06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38,06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ČVEK ŽELJKO - PG RASTINA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77278542733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Ante Starčevića 57, 31400 Kuševac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140.574,50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140.574,50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ČVORKOVAC d.o.o. za komunalne djelatnosti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99894441383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Bana J.Jelačića 12, 31226 Dalj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89,07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89,07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ČVORKOVAC-VODNE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94846666970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Bana J.Jelačića 12, 31226 Dalj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259,32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259,32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DA-DA TEHNIKA d.o.o. za proizvodnju,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69339541244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Krapinska 19,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1.687,50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1.687,50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DAMJANOVIĆ IVANKA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62905494563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Radića 91, 31410 Strizivojna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194,70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194,70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DANON d.o.o. za trgovinu na veliko i malo, uvoz i izvoz, zastupanje stranih tvrtki i turizam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08285160598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Ledinska 7, 10255 Donji Stupnik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3.732,62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3.732,62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DAS-TRANS d.o.o. za prijevoz i trgovinu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10398113166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 Pračno 111, 44000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14.832,52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14.832,52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DAVEL d.o.o. za inženjering, montažu i održavanje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42356431391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Svilajska 30E,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Deloitte d.o.o. za usluge revizije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11686457780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80,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22.875,00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22.875,00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DENA-ŠPED COMPANY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Dositeja Obradovića 10, 22320 Inđija, Srbija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263.888,55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188.702,53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188.702,53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DIBA d.o.o. za poljoprivredu,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01813924397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ul. Kralja Tomislava 5, 33410 Suhopolje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130.135,76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130.135,76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DIM-MES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71968165400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Poljana br. 7, 22320 Drniš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1.508,57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1.508,57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DIMNJAČAR NENADIĆ, Dimnjačarski obrt  vl. JOSIP NENADIĆ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83877824201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Vjekoslava Bacha 32,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135.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DIRECTUS d.o.o. za transport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35573612931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Bašića 67,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85.260,56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29.696,48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55.564,08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DJEVENICA  BRANKA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93176410980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Certisa 49,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90,00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DNV GL Adriatica d.o.o. za klasifikaciju, certifikaciju i konzultacije (prije DET NORSKE VERITAS ADRIATICA d.o.o.)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66958856391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Ružićeva 32, 51000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26.625,50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26.625,50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DOBRANIĆ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96522057450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Rade Končara 71, 40315 Mursko Središće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33.373,30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33.373,30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DOBRI DEČKI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70580796976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Slavka Kolara 30, 10370 Brckovljani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DOM ZDRAVLJA NAŠICE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03460102126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Bana Jelačića 10, 31500 Našice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2.760,00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2.760,00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DORON, d.o.o. za unutarnju i vanjsku trgovinu, transport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22692239697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Kneza Trpimira 45, 34000 Požega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DRAGO ŠURINA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97645625475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Zvonimira 68, 31327 Bilje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19.693,51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19.693,51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DRAGO VIDOVIĆ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23331828715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GorjanciI 88, 35221 Velika Kopanica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94,37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DRINKOMATIC d.o.o.B152 za trgovinu, usluge i ugostiteljstvo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76549264157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Juraši 34, 51216 Viškovo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1.460,00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1.460,00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DT LOGISTIKA, obrt za usluge i prijevoz  vl.DAVID ŠARIĆ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86623183139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Industrijska 30, 34000 Požega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46.437,50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46.437,50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46.437,50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DUDAŠ, obrt za prijevoz i trgovinu vl.ŽELJKO  DUDAŠ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03215263136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Zmajevac 24, 31400 Ivanovci Đakovački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332,13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332,13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DUNAMOBIL KFT.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Lencse u.8, 8100 Kalosca,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564,20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564,20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DuPont Nutrition Biosciences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Edwin Rahrs Vej 38, 8220 Brabrand, Danska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92,46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92,46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ELEKTROMEHANIKA "BERGER" vl. ROBERT BERGER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39651558047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Štefa Kuzmića 13, 10373 Ivanja Reka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23.255,00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23.255,00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ELEKTROSERVIS "ELMES" vl.JOSIP ŠUFLAJ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90335026098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Slavka Kolara 50, 43231 Ivanska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8.185,30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3.169,80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5.015,50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EL-GRI, d.o.o. za proizvodnju električnih grijača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72662515745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Grada Mainza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4.087,50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4.087,50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ENZIM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58627407452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Franje Račkoga 12,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76.590,32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5.616,95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5.616,95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EOS-Z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12837854839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Dežmanova 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1.615,89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1.615,89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ERDEG PRIJEVOZ, prijevoznički obrt  vl.TOMISLAV ERDEG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26508194027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J.Kozarca 5, 31226 Dalj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17.485,52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17.485,52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ERDELJI poljoprivredni obrt vl.DRAGICA ERDELJI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82378009628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Aranji Janoša 36, 31322 Novi Bezdan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ERSTE &amp; STEIERMÄRKISCHE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Jadranski trg 3a, 51000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94.575.542,82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95.465.099,02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95.465.099,02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ERSTE FACTORING d.o.o. za factoring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10194059689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Lučića 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69.962.252,24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69.688.135,68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66.427.573,24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EUROAGRAR opšta poljoprivredna zadruga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Ratkovac bb, 74214 Prnjavor,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22.145,57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22.145,57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159.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EUROINSPEKT CROATIAKONTROLA d.o.o. za kontrolu robe i inženjering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50024748563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Karlovačka cesta 4L,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1.040.920,28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997.346,43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997.346,43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EUROKONTROLA d.o.o. za kontrolu kvalitete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99716972323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Vijenac Petrove Gore 21,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500,70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EUROLOGSYSTEM DOO BEOGRAD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ul. Nemanjina 40/II, 11000 Beograd, Srbija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169.573,87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94.788,88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94.788,88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EUROPA CHEMICA GRUPA d.o.o. za 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82722410320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Kneza Branimira 9, 31221 Josipovac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41.540,63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41.540,63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EUROPLANTAŽE d.d. za proizvodnju hrane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59170148274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2, 31223 Brođanci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EURO-TIM d.o.o. za poljoprivredu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37607749313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Kujnik 61, 35250 Oriovac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481,27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481,27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F.M. SITO d.o.o. za proizvodnju, promet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78219275003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Studenačka 18,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22.460,54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22.460,54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22.460,54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FEMEX-AGRO KFT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Gabor Utca 4.I.5., 7600 Pecs,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4.888,06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4.888,06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FERDINAND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96944529929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Ladiše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FIERO j.d.o.o.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52169805441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Štuk 1, 10251 Demerje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73,34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FILIP PROMET vl. ANTUN VAČIĆ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68096723257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Tiskalovci 40, 35252 Slobodnica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16.677,73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845,98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15.831,75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70,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174,29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50,71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356.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FINVEST CORP d.d.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40819225982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Gorana Kovačića 24, 51306 Čabar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1.680,00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336,00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1.344,00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FIRASTONE d.o.o. za proizvodnju, trgovinu, usluge, uvoz-izvoz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27117122420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Donje Svetice 31,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568,75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568,75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FIRMUS d.o.o.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69528869680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Vladimira Nazora 74, 35250 Oriovac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21.230,13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21.230,13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FLASH PROMET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98107472745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Vrapčanska ulica 98,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108.152,83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105.108,81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105.108,81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FORIVIA veterinarska ambulanta za male i velike životinje d.o.o.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37885682288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Bartola Kašića 56,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1.915,69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1.915,69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03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FORJAN  MLADEN-POLJOPRIVREDA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47108542727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Laminac  2, 43246 Laminac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680,31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680,31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FORMEL d.o.o. za informatički inženjering,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98470399801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cesta 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1.202,31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1.202,31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FORTIS FACTORING d.o.o. za faktoring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19787621150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žrtava fašizma 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5.499,97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72.361,63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72.361,63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FORTUNA -Obrt za ugostiteljstvo vl.ŽELJKO VENCL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23842314312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9, 33518 Nova Bukovica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3.650,11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3.650,11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FRANIĆ IVAN PRIJEVOZNIK, vl. Ivan Franić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70233622977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Voćarska 1, 34322 Završje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2.294,37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2.294,37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FUNARIĆ KSENIJA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10513616983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20, 35210 Stari Perkovci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9.955,00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9.955,00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180.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FUNARIĆ PAVO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53788136780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7, 35210 Stari Perkovci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164,00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164,00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FURMAN jednostavno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22799398544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Lipovački put 53, 32000 Vukovar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2.337,50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2.337,50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G.T.B. (GUMENO TEHNIČKA BRTVILA), VL. IVICA ĆURIĆ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33001753417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Veliko Korenovo 6, 43000 Veliko Korenovo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18.262,50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11.350,00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11.350,00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GALKO TRANS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52995732009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Sv. L. B. Mandića 189c,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28.731,79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28.731,79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GARDENOS d.o.o. za trgovinu,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92703985752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F. K. Frankopana 162,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11.047,50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11.047,50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GAŠPAR proizvodnja, trgovina i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43292654668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Bilogorska 41,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10.627,35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10.627,35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GAŠPIĆ, obrt za prijevoz i usluge, vl. Sunčica Gašpić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92565630241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Draganići 22B, 47201 Draganić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110.448,72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90.448,72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20.000,00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GEBRUDER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74651430516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Tomislava 80, 31222 Bizovac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4.036,50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4.036,50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GEBRÜDER WEISS društvo s ograničenom odgovornšću za prijevoz i špediciju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05216322294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Jankomir 25,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19.492,77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19.492,77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27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GENERA d.d. za razvoj i proizvodnju farmaceutskih proizvoda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25555531112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Svetonedeljska cesta 2, 10436 Kalinovica - Rakov Potok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390.790,40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404.544,89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404.544,89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GENERAL GRAINS Ltd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Via Motta 18, 6830 Chiasso, Švicarska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49.631,84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6.413,24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43.218,60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191.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GENERAL GRAINS Ltd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Clifton, bristol BS8 4EJ, Velika Britanija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58.190,07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58.190,07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GLAZIR d.o.o. za proizvodnju i preradu voća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58767554828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Posavska ulica 59, 10370 Oborovo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26.242,51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3.936,73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22.305,78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GOJA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42545387830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Osječka 112, 33000 Virovitica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331.854,26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39.252,00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292.602,26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GOLIĆ TRADE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Romanovci 17, 78400 Gradiška,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1.100,14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1.100,14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81963437417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Čazmanskog Kaptola 13,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21.876,31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21.876,31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93076231713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čazmanskog kaptola 13,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8.306,35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8.306,35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01109019801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Kuhača 9,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2.040,15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2.040,15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58007872049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1,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3.384,87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3.384,87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Stjepana Radića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5.633,09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9.938,94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9.938,94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63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GRADSKA PLINARA ZAGREB-OPSKRBA d.o.o. za opskrbu plinom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74364571096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220,28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GRADSKO STAMBENO KOMUNALNO GOSPODARSTVO d.o.o. za usluge, </w:t>
            </w: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građevinarstvo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03744272526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867,45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867,45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201.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GRAFIČAR - d.d. za proizvodnju ambalaže, grafičkih proizvoda i rehabilitaciju invalida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78723936298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Frankopanska 89, 42230 Ludbreg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1.662.994,52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1.935.177,73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1.935.177,73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2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GRAFIČAR TVORNICA VREĆA I TISKARNICA - proizvodnja papirnih vreća i tiskarska djelatnost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46342488505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Borovljani 8G, 48000 Borovljani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3.942.926,52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2907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4.086.687,82</w:t>
            </w:r>
            <w:r w:rsidR="004C1B4E"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GRANAGLIA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13941739322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J.J.Strossmayera 213,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34.221,69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317.279,33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317.279,33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GREGOROVIĆ MATEO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14492273923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Blažekovića 98, 32276 Babina Greda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14.760,16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14.760,16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GRGANJA NIKOLA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97308845467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Laminac 179, 43246 Laminac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294,45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294,45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GRGIĆ - PROMET, vl. Darko Grgić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42997032031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17, 33520 Medinci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78.653,68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35.894,15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35.894,15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GRIFON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99002235670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Jurja Štrosmajera 44,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58.896,43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24.280,82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24.280,82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GROM PAVO PG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Perkovčeva 88, 10430 Samobor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3.603,65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3.603,65</w:t>
            </w:r>
          </w:p>
        </w:tc>
      </w:tr>
      <w:tr w:rsidTr="0079183F" w:rsidR="004C1B4E" w:rsidRPr="0000416C">
        <w:trPr>
          <w:trHeight w:val="18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209.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03365973101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Tuškanac 14,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4.372,82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4.372,82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GUIDETTI PIETRO &amp; C.S.n.c.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Piazza Giuseppe Garibaldi 12, 42015 Correggio  RE, Italija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8.904,87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8.904,87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GUMIIMPEX - GUMI RECIKLAŽA I PROIZVODNJA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82298562620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Pavleka Miškine 64c,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555,44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1.736,69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1.736,69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37,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223.932,77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223.932,77</w:t>
            </w:r>
          </w:p>
        </w:tc>
      </w:tr>
      <w:tr w:rsidTr="0079183F" w:rsidR="004C1B4E" w:rsidRPr="0000416C">
        <w:trPr>
          <w:trHeight w:val="17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HEP-Operator distribucijskog sustava d.o.o. za distribuciju i opskrbu električne energije (4 obveze: Zagreb, Sl. Brod, Osijek i Križ)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46830600751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37,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146.921,58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966,48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966,48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HITTNER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59308102082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Pakračka ulica 10,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11.212,50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11.212,50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11.212,50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HP - Hrvatska pošta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Jurišićeva 13,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7.752,40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5.192,66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5.192,66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AB23EB" w:rsidR="004C1B4E" w:rsidRPr="0000416C">
            <w:pPr>
              <w:pStyle w:val="msonormal0"/>
              <w:spacing w:afterAutospacing="false" w:after="0" w:beforeAutospacing="false" w:before="0"/>
            </w:pPr>
            <w:r w:rsidRPr="0000416C">
              <w:t>HRVATSKA BANKA ZA OBNOVU I RAZVITAK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26702280390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Strossmaywrov trg 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44.503.895,38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44.503.895,38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GOSPODARSKA KOMORA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85167032587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Rooseveltov trg 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5.100,00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IZVJEŠTAJNA NOVINSKA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41387373932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Marulićev trg 16,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OSIGURAVAJUĆA KUĆA - d.d. za osiguranje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00432869176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Capraška ulica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589.473,20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744.196,68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744.196,68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POLJOPRIVREDNA AGENCIJA, ustanova za poslove u poljoprivredi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48006835970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Poljana Križevačka 185, 48260 Križevci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1.097,17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343,81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753,36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POŠTANSKA BANKA,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87939104217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Jurišićeva 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21.955.462,25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19.903.847,25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19.903.847,25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RADIOTELEVIZIJA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Prisavlje 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3.440,00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9.834,91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9.834,91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HRVATSKE VODE, pravna osoba za upravljanje vodama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Grada Vukovara 220,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16.574,10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16.574,10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Roberta Frangeša Mihanovića 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32.024,38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32.024,38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 ZAVOD ZA JAVNO ZDRAVSTVO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75297532041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Rockefellerova 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 ZAVOD ZA ZAPOŠLJAVANJE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91547293790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5.066,70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5.066,70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HŽ CARGO d.o.o. za prijevoz tereta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08720210702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Heinzelova 51,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28.891,10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28.891,10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I.V.H. d.o.o. za vanjskotrgovinski i unutrašnjotrgovinski promet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09492957421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Harambašićeva 34,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4.750,00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IB-INTERNATIONAL d.o.o. za iznajmljivanje vozila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99347964396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Dubrava 170 B,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1.053,22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1.053,22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IKR AGRAR KFT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IKR Park,hrsz.: 890, 2943 Babolna,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  (nisu priložene isprave)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2.682.187,56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2.616.639,00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2.616.639,00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ILIĆ MARKO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75627882027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Bašića 24,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936,63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936,63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INA-INDUSTRIJA NAFTE,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27759560625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Avenija V. Holjevca 10,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60.053,62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60.053,62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INSPECTO d.o.o. za kontrolu kakvoće robe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52975458232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Električne centrale 1,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INTEGRACIJE T i M d.o.o. za telekomunikacije i informatiku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67927660704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Mali dol 1, 10430 Molvice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371,25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123,75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INTERKOP OBRT ZA PRIJEVOZ, GRAĐEVINARSTVO I TRGOVINU, VL. LUKA MARIĆ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46062082529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Štefanovec 41A,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4.059,40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4.059,40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233.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INTERVIT TURISTIČKA AGENCIJA d.o.o. za usluge prijevoza, trgovinu i turističke djelatnosti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41841098186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Svetog križa 107, 33000 Milanovac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197.572,78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216.034,21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216.034,21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INŽENJERING GRADNJA d.o.o. za inženjering, nadzor, projektiranje i konzalting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15718789803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Dr. Mile Budaka 1,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12.225,00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12.225,00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ISLAMSKA ZAJEDNICA U HRVATSKOJ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40237828734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Tomašićeva 12,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19.200,00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19.200,00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ISTA Mielke GmbH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Langerberg 25, 21077 Hamburg, Njemačka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19.838,18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19.838,18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ISTARSKA KREDITNA BANKA UMAG 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65723536010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Ernesta Miloša 1, 52470 Umag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ITALPACK Srl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Via Andrea Costa 106, 47822 Santarcangelo di Romagna RN, Italija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31.248,97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17.069,41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14.179,56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IVO TUKERIĆ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81876715139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Dapčevački Brđani 19, 43290 Dapčevački Brđani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337,51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337,51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JAJČINOVIĆ  TRGOVAČKO - PRIJEVOZNIČKI OBRT, MARIJAN JAJČINOVIĆ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53350657412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 Čuntić 65, 44250 Petrinja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816,81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816,81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JAKOPEC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69615589713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Velika Maslenjača 7, 43508 Maslenjača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1.527,87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1.527,87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240.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JAKOVIĆ - PROMET OBRT ZA TRGOVINU, PRIJEVOZ I USLUGE VL. GEGA JAKOVIĆ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00646262693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Veliki Bastaji 46, 43500 Veliki Bastaji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118.173,15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68.173,15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68.173,15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JALE-OBRT ZA TRGOVINU I ELEKTROINSTALACIJSKE RADOVE vl. JAKIŠA ĆURIĆ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43804460662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A.Starčevića 28,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1.669,11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1.669,11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JANKOVIĆ SEBASTIJAN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82865564397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Sibinjskih žrtava 5, 35252, Sibinj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60,76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60,76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JAŠKAPACK d.o.o. tvornica valovitog kartona i ambalaže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53994275676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1,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103.555,45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23.673,54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23.673,54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JATA EMONA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Agrokombinatska cesta 84, 1000 Ljubljana,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JAVNA VATROGASNA POSTROJBA GRADA ČAZME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38718996735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A. Vulinca 1,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3.266,76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3.266,76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JAVNI BILJEŽNIK BRANKO JAKIĆ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08564858401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Zelinska 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8.595,00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8.595,00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JAVNI BILJEŽNIK DARIJA GRIGILLO-RAMLJAK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55305004615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Dalmatinskog Sabora 7, 23000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895,76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895,76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JAVNI BILJEŽNIK DAVID MILAS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11817077974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Tomislava 39, 33300 Beli Manastir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1.556,25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1.556,25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JAVNI BILJEŽNIK JELICA KOVAČIĆ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04514793047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kralja Tomislava 1, 32000 Vukovar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2.870,11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2.870,11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JAVNI BILJEŽNIK VLASTA ZAJEC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78997473821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kralja Tomislava 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2.482,19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2.482,19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JELENGRAD d.o.o. za cestovni promet i trgovinu "u stečaju"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92960981195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Mlinska 26, 31208 Petrijevci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1.230,00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1.230,00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JILK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54371285729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Velike Sredice 133,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5.226,43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5.226,43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KABRIA KERESKEDOHAZ Kft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Szentendrei ut 223-225, 1039 Budapest,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61,89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61,89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KAUFLAND HRVATSKA komanditno društvo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47432874968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Vile Velebita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14.978,28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14.978,28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KISILJ d.o.o. za poljoprivredu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73729555878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80, 32000 Petrovci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104,55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104,55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KLAS PROMET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Gornji Teslić bb, 74270 Teslić,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1.280,29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1.280,29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KLASIJE, poljoprivredni obrt, vl. Želimir Bogdanović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69783855660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Nikole Tesle 2, 31204 Bijelo Brdo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4.090,08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4.090,08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KLASJE CELJE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Reseljeva ulica 18, 3000 Celje,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593,58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593,58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KLEMEN TRANSPORT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Gorenjska cesta 9, 1234 Mengeš,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21.579,66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21.579,66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KLIS d.o.o. za trgovinu, usluge i građevinarstvo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57938030700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Planinska 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5.080,00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5.080,00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KNEZ DUBROVNIK, d.o.o. za trgovinu i proizvodnju - "u stečaju"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58842700197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Pobrežje 1, 20000 Dubrovnik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2.320,45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2.320,45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KOLAR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106, 43270 Veliki Grđevac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1.501,69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1.501,69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260.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KOLARIĆ, obrt za poljoprivrednu proizvodnju i usluge, vl. Zdravko Kolarić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64335809180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Škrinjari 100, 48214 Škrinjari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5.150,00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1.562,50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3.587,50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KOLEK STEVO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Jemeršićeva 98, 43290 Grubišno 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57,04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KOLOMEJEC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28943450851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D. Kalea 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43.932,50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43.932,50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43.932,50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KOMUNALIJE d.o.o. za komunalno gospodarstvo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88859295468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Svetog Andrije 14,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3.207,78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2.943,16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2.943,16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KOMUNALIJE VODOVOD d.o.o. za vodoopskrbu i odvodnju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80000408229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Sv. Andrije 14,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4.031,22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4.031,22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KOMUNALNO DRUŠTVO OPĆINE ČEMINAC d.o.o.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80502838039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Matije Gupca 1, 31325 Čeminac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254,06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254,06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KONZUM trgovina na veliko i malo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29955634590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Marijana Čavića 1a,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1.339.657,64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1.402.594,25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1.402.594,25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KOS TRANSPORTI d.o.o. za prijevoz robe, špediciju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99654943646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Cehovska 13,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777.690,80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97.937,56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679.753,24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KOSINA ALOJZIJE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70141114600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Velika Maslenjača 34, 43508 Maslenjača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149,67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149,67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KOZOLIĆ AMALIJA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96259014793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Poljani 94, 43290 Poljani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315,65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315,65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KREDITNA BANKA ZAGREB,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70663193635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74,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5.016.561,64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3.265,48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3.265,48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KRNJAK d.o.o. za poljoprivrednu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55779401358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Gorica 34, 31540 Donji Miholjac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235.000,00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70.394,63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70.394,63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271.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KUCELJ-DS PRIJEVOZ d.o.o. za usluge prijevoza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82807515316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Milke Trnine 17, 10314 Križ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214,03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214,03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KUPINA M.D. OBRT ZA POLJOPRIVREDNU PROIZVODNJU PRIJEVOZ I USLUGE vl.Marijo Kupina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71300279993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Toplice 43, 10453 Toplice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23.875,00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8.875,00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15.000,00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KUTJEVO d.d. za proizvodnju i promet poljoprivrednih i prehrambenih proizvoda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21918659912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Tomislava 1, 34340 Kutjevo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28.792,40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28.792,40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KWS Sjeme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69709303740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Petrovaradinska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9.763,20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4.068,00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4.068,00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L. I. O.  PEKARSTVO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65063551659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Marinići, Petrci 30/2, 51216 Viškovo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1.185,75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1.185,75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L.ecotech d.o.o. za proizvodnju strojeva i opreme za ekologiju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96687408864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Gospodarska zona Laminska, 43246 Štefanje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LABENA d.o.o. za savjetovanje i trgovinu laboratorijske i procesne opreme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09146496654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Bencekovićeva 33a,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196.203,00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196.203,00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196.203,00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LANDWIRTSCHAFTSVERLAG GmbH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Hülsebrockstzr. 2-8, 48165 Münster, Njemačka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1.164,86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1.164,86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LEŽAJ TRADE d.o.o. za promet robom na veliko i malo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64008199572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26, 10291 Prigorje Brdovečko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6.023,58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6.023,58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LIPAK d.o.o. za trgovinu, prijevoz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60393567004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Kajgana 46, 43280 Kajgana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451,59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451,59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281.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LIPAK HRANA I ENERGIJA d.o.o. za proizvodnju, usluge, trgovinu i energiju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52820400991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Kajgana 46, 43280 Kajgana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17.062,00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17.062,00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LOVAC ugostiteljstvo, vl. Drago Dumančić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54321120822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braće Radića 22, 31205 Aljmaš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LUKAČEVIĆ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57203147107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Gornja Bebrina 115A, 35000 Gornja Bebrina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132,52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132,52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LUKETIĆ MATO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12120513647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Oprisavci 333, 35213 Oprisavci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4.883,36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4.883,36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LUKIĆ TRANS, obrt za prijevoz, vl. Slavko Lukić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82249739943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Ruđera Boškovića 38, 31500 Našice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2.812,50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2.812,50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LUKOIL Croatia d.o.o. za trgovinu naftom i naftnim derivatima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84740716328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Capraška ulica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1.065.919,26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1.065.919,55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1.065.919,55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 CARGO prijevoz, Ivica Filipašić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71178032284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Paromlinska 51, 48214 Sveti Ivan Žabno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2.786,00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2.786,00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M.C.I. - PROM d.o.o. trgovina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99718766534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Našička 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9.325,37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9.325,37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M.F. GREDELJ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96067500359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Andrije Hebranga 16, 44320 Kutina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2.835,10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2.835,10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MADISON CONSULTING d.o.o. za usluge, trgovinu i marketing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63177831187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Mrežnička 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17.500,00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MAJER d.o.o. za poljoprivredu i usluge u poljoprivredi, prijevoz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60063099233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Pavlovci 56, 34322 Pavlovci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58.618,43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16.930,00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41.688,43</w:t>
            </w:r>
          </w:p>
        </w:tc>
      </w:tr>
      <w:tr w:rsidTr="0079183F" w:rsidR="004C1B4E" w:rsidRPr="0000416C">
        <w:trPr>
          <w:trHeight w:val="9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292.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MAKO-TRANS d.o.o. za trgovinu na veliko i malo i prijevoz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05024820385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92, 42205 Vidovec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6.915,93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6.915,93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MALIVER S.R.L.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Via Roma 130, 12040 Genola  CN, Italija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23.243,70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23.243,70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MANŠPED d.o.o. za međunarodni prijevoz i pretovar robe, trgovinu, turizam, putnička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76154765407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Kukuljanovo 387, 51227 Kukuljanovo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337.871,88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297.940,24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263.390,18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34.550,06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MARANI S.r.l.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Localita Casalfoschino 16, 43018 SissaTrescali PR, Italija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15.939,49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15.939,49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MARČETIĆ PROMET d.o.o. za prijevoz,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75591409328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Svete obitelji 6,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28.598,04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13.598,04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15.000,00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MARIN OBRT ZA GRAĐEVINU, PRIJEVOZ I TRGOVINU,  VL. MARIN DRENIĆ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48519477019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Bana Josipa Jelačića 24, 31540 Donji Miholjac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2.974,23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2.974,23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MARKOVIĆ-TRANSPORT, vl. DALIBOR MARKOVIĆ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54366529265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Prvča 98/A, 35400 Prvča, Nova Gradiška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992.440,82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204.721,08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193.961,33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10.759,75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MARTIN BRAUN BACKMITTEL UND ESSENZEN KG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Tillystraße 17, 30459 Hannover, Njemačka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118.810,29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115.222,19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115.222,19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MATA, obrt za usluge i poljoprivredu, vl. Matija Begić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52265720870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Odvojak Ostrova 3 D, 44202 Topolovac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6.265,00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6.265,00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MATIĆ COMERCCE II, trgovina, cestovni </w:t>
            </w: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prijevoz,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77344962756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Petra Zoranića 7, 20350 Metković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52.937,50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29.312,50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29.312,50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302.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MATINA ADELA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60857306317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Brestovac 214, 43505 Daruvarski Brestovac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80,21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MATKOVIĆ d. o. o. za trgovinu na veliko i malo, uvoz-izvoz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57718247406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Dr. Mile Budaka 1,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MATOŠIĆ IVICA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64617022412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Ive Lole Ribara 141, 35214 Staro 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150,70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MEDICINSKO-BIOKEMIJSKI LABORATORIJ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Borovska 7,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70,88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70,88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METRO Cash &amp; Carry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38016445738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Jankomir 31,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59.462,55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59.462,55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METROALFA d.o.o. za tehničko ispitivanje i analizu, kontrolu i druge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53900897411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Karlovačka cesta 4 L,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MG PRODUKT Kft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Anna u. 8, 7400 Kaposvar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1.796.303,52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1.818.902,32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1.818.902,32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MIKOLČEVIĆ DARKO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01289736659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Kardinala Alojzija Stepinca 57, 35000 Ruščica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MIKOM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23959017603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Stjepana Radića 1A, 49247 Zlatar-Bistrica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25.142,26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30.455,73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30.455,73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MILČIĆ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18782459926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Milaševac 93, 43240 Milaševac -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48.794,16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40.777,02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40.777,02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MILŠPED d.o.o. za prijevoz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76218839804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Gospodarska 2 C, 10431 Sveta Nedelja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103.700,14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103.700,14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MIMI-PLAST Proizvodnja proizvoda </w:t>
            </w: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od plastike,  vl. Ivan Krmpotić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76417079948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Munjarska 2, 33514 Čačinci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114.513,61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63.513,61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63.513,61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MINISTARSTVO POLJOPRIVREDE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76767369197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78,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6.297,66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6.297,66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MINISTARSTVO POLJOPRIVREDE -  Šume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PP 900,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158.479,94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158.479,94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MLIN SERVIS obrt za popravak i održavanje mlinskih postrojenja, Štrucelj-Pavlić Zlatko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16330323553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Podbrežje 109, 47280 Podbrežje - Ozalj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20.289,31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20.289,31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MLINOPROM d.o.o. za preradu žitarica i promet mlinskim proizvodima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13747397822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Brezje 5, 10342 Dubrava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96.077,98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96.077,98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MOTO SPRINT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67811823763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Kružna Zadvorska 1. odvojak 8, 10257 Zadvorsko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68.595,12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68.595,12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MOTORNA TEHNIKA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68384336212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Dravska 29a,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57.354,96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98.063,71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98.063,71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MOULIN MECKERT DIEMER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101. Rue de Wingersheim, 67170 Krautwiller, Francuska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12.532,20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12.532,20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MURK 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40566403444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Zvonimira 60, 31325 Novi Čeminac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653,30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653,30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N.T.T.P. BAJGORATRANS SH.P.K.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 Bahri Kuci, 42000 Vushtri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836,82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836,82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N.T.T.P. BAJGORATRANS SH.P.K.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 Bahri Kuci, 42000 Vushtri, KoSovo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836,82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836,82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NAPREDAK Poljoprivredna zadruga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08175094361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Naselje šećerane 59, 32270 Županja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50.531,93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50.531,93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NARODNI TRGOVAČKI LANAC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78344221376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Soblinec, Soblinečka 55,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814,76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814,76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NASTAVNI ZAVOD ZA JAVNO ZDRAVSTVO DR. ANDRIJA ŠTAMPAR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33392005961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Mirogojska Cesta 16,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3.937,50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3.937,50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NATURA AGRO poljoprivredna i prehrambena proizvodnja, d.o.o. "u stečaju"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77805504491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21A, 48350 Đurđevac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1.621.744,40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1.621.744,40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1.621.744,40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NAVIGATOR BILJNE ISHRANE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13974486653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II južna obala 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681,15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681,15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NEMET - TRANS, vl. Mato Nemet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01335795222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Noskovačka Dubrava 72, 33523 Čađavica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240.439,33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193.288,05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193.288,05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NEVA KERUM d.o.o. za ugostiteljstvo i turizam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64309962487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Zrinjsko-Frankopanska 68, 21000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14.173,50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14.173,50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NIDERA HANDELSCOMPAGNIE B.V.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Willemsplein 492, 3072 Rotterdam, Nizozemska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9.796,81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9.796,81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NITROGENMUVEK ZRT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Hosok tere 14, 8105 Petfurdo,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4.937,23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4.937,23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NOCIAR društvo s ograničenom odogovrnošću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42974354902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Brezovačkog Odreda 5a, 44000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6.264,72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6.264,72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NOKY SECURITY d.o.o. za tjelesnu i </w:t>
            </w: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tehničku zaštitu osoba i imovine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40877863597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Jakova Gotovca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71.603,26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71.603,26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330.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NORŠIĆ - Ž, PROIZVODNI, USLUŽNI I TRGOVAČKI OBRT, ŽELJKO NORŠIĆ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77299243657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Sela 206, 44000 Sela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4.660,57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4.660,57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NOVE TEHNOLOGIJE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Ul. grada Vukovara 269d,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16.133,28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16.133,28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NOVO-SYSTEMS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97213196638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Lončara bb,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7.741,25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7.741,25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NOVOTEX uslužni obrt, Branko Hulec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68087685076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Novoselska 4, 48268 Gornja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93.497,82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93.497,82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NOVOTISAK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36826573341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Borongajska cesta 90,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1.929,96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1.929,96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O.G. PAJKOVI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Donja Bebrina bb, 35254 Bebrina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729,85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729,85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OBITELJSKO GOSPODARSTVO HRNIĆ, vlasnik Anka Hrnić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40508914587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Miljacka 6A, 35254 Šumeće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52,35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52,35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OBOKOV, d.o.o. za projektiranje, trgovinu, graditeljstvo, uvoz-izvoz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61636903718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Murati 15,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1.176,25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1.176,25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OBRT ZA POSLOVNE USLUGE "IL" IGOR LIŠČIĆ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41504419651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Našička ulica 18,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5.460,00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5.460,00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OBRT ZA PROIZVODNJU OPRUGA "SIGMA", VL. SLOBODAN </w:t>
            </w: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TOMAŠ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52097435670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Daruvarska 66,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3.005,00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2.387,50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617,50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340.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OBRTNIČKA TOKARSKA RADNJA, vlasnik NIKOLA JOZIĆ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97597481332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Krivača I 13,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OBVEZA PO PREDUJMOVIMA  - MIVA - IVAN MIKLENIĆ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37528624825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ulica 156, 44320 Kutina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131,37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131,37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OBVEZA PO PREDUJMOVIMA TRGOVINA-TRANSPORT-UGOSTITELJSTVO "MIŠAK", Darko Mišak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60174250076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M. J. Zagorke 9, 49223 Sveti Križ Začretje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2.688,00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2.688,00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ODVJETNIČKO DRUŠTVO GRAHOVAC, HORVAT, ŽAPER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61520657790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Hebrangova 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37.500,00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38.204,68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38.204,68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ODVJETNIČKO DRUŠTVO MACAN I MRAČIĆ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04421670524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kralja Tomislava 41, 10410 Velika Gorica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10.090,81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8.654,81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1.436,00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ONIKS proizvodnja, trgovina i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10381326806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Gornji Draganec 143a, 43245 Gornji Draganec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4.206,25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8.769,25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8.606,25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163,00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 IVICA MARODI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13302674664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Glavna 83, 31309 Kamenac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1.762,96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1.762,96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 JURAJ MIHAJLOVIĆ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00311215319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Žrtava domovinskog rata 15A, 32000 Bogdanovci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2.562,21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2.562,21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 MARIJAN KUZMAN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19600859500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Vladimira Nazora 30, 31326 Darda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1.256,15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1.256,15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 MIROSLAV KOKIĆ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70891875872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55, 31227 Marjančaci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31,87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 ZDENKA BIS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72684774820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Branimirova 6A, 43541 Sirač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79,13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 ZDRAVKO JURIĆ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94300852926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 J. Strossmayera 14, 35000 Gornja Vrba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ANTUN ŠTEFANČIĆ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22223311305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33, 31424 Punitovci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18.500,00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18.500,00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ANTUN ŠTEFANČIĆ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22223311305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33, 31424 Punitovci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60.900,80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60.900,80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BRANISLAV ŠORMAZ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76778476454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Đure Jakšića 16, 31207 Klisa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712,03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712,03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BRANKO JANKOVIĆ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99291994630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Save Kovačevića 23, 31323 Bolman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0,48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BRANKO ZORIĆ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83867847488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Račkog 134,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38,01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DALIBOR ŠMIT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14711201927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ZNG-E 2, 34550 Pakrac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32.842,49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32.842,49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DALIBORKA VAKANJAC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67215292993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Vladana Desnice 22, 31300 Beli Manastir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859,53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859,53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DANIJEL KADIĆ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62288654081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124, 35222 Gundinci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734,43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734,43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DEJAN PETROVIĆ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08283069282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palih boraca 7, 32227 Borovo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239,24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239,24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DENEŠ KELEMEN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63608428426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Šandora Petefija 84, 31328 Lug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1.331,47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1.331,47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DOMAGOJ DROPULIĆ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84947615145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Mihajla Klajna 14, 31309 Kneževi vinogradi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GORAN MAROŠIČEVIĆ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61291466897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Vladimira Nazora 25, 31431 Čepinski Martinci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458,12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458,12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IŠTVAN GOLUB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01782283041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Rajna 14, 31307 Zmajevac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1.100,53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1.100,53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IVAN ĐANČEVIĆ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54060934610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39, 35222 Gundinci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350,90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350,90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IVAN ŠPIŠIĆ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52985505048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Greda 91, 44000 Greda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676,29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676,29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IVAN VESINGER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31651546052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Đakovačka 5, 35222 Gundinci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52,72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IVICA UŽAREVIĆ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65651441304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244, 35222 Gundinci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615,96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583,52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JELICA GAJČEVIĆ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25706874908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Ante Starčevića 48, 31432 Budimci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102,11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102,11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JOSIP BAJT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91609192656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Kuhača 15, 33520 Slatina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1.593,51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1.593,51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JOSIP ŠPOLJARIĆ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24630257282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Ribarska 35, 31550 Nard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27,84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LJUBICA GOJAK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63494690501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Kajgana 24, 43280 Kajgana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125,67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125,67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MANDA GRIGIĆ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76181340303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Svilaj 19, 35215 Svilaj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48,56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MARIJANA MEDVED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49207092833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176A, 10311 Posavski Bregi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631,00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631,00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MARKO GOSTOVIĆ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39861776469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Glibušića 22, 31226 Dalj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265,48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265,48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MATEJ BOREVKOVIĆ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28164727761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Vrbskih žrtava46, 35000 Gornja Vrba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92.000,00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MATO KAKAŠ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53770918171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Zrinska 142, 43270 Zrinska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1.605,39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1.605,39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MATO POJE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10631311438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 62, 33518 Nova Bukovica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452,44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452,44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MILORAD SOČIVICA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72753646593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Branka Radičevića 56, 31207 Tenja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33,76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PAVO DEGMEČIĆ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01931865597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Bana Jelačića 224, 35210 Vrpolje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RADE TRBIĆ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80087357069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Save Šumanovića 20, 31204 Bijelo Brdo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1.912,00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1.912,00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RADE VIDIĆ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47375657568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Tina Ujevića 8, 31325 Novi Čeminac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26.325,34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26.325,34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RAŠO BOJANIĆ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74000180432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Nikole Tesle  74, 31204 Bijelo Brdo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2.949,30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372,24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2.577,06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ROBERT BELI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53771075302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Vladimira Nazora 28, 32241 Stari Jankovci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19.064,80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19.064,80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RUŽICA MIKIČIĆ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31949229597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11, 31500 Donja Motičina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61.128,03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61.128,03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SINIŠA POPOVIĆ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40939244109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Nikole Tesle 87, 31204 Bijelo Brdo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527,29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527,29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SLAVKO TODOROVIĆ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03840813190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5, 31315 Karanac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17.395,36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17.395,36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SLAVKO VOREL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37392392488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Gornja Rašenica 22, 43290 Gornja Rašenica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3.855,00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3.855,00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SNEŽANA NEŠKOVIĆ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77501288347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Vladimira Nazora 26, 31204 Bijelo Brdo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10.833,12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568,59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10.264,53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STEVO ODOBAŠIĆ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95014642056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 Topolje 78, 35214 Novo Topolje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723,72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723,72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ŠTEFICA PASLER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18, 35211 Trnjani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96,47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96,47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TOMISLAV ČULINA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49776890854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Zagorska 77, 31309 Grabovac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4.795,76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4.795,76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TOMO ŠIRANOVIĆ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69565654716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Ilovski Klokočevac 137, 43284 Ilovski Klokočevac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VOJISLAV KNEŽEVIĆ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58439455216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Vlačića 64, 31207 Tenja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832,04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832,04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ZORAN BORIĆ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09564417278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Nikole Tesle 52, 31204 Bijelo Brdo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4.832,47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4.832,47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ZORKA ČERKEZ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82596720913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142, 31315 Karanac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212.617,50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212.617,50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ŽELIMIR PINTAR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45027081002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Školska 15b, 31300 Beli Manastir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5,69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OPG ŽELJKO BIRTIĆ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45632538663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Luke Klaića 63, 35210 Stari Perkovci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0,90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0,90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ORCHEM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57117622812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Stenjevečka 38,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2.708.073,69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2.745.951,82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2.745.951,82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OSTOJČIĆ FRANJO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71542081609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Prnjavor 4, 35216 Prnjavor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2.835,15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2.835,15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OTIS DIZALA, d.o.o. za proizvodnju, montažu, remont i održavanje dizala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76080865307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Prilaz Vladislava Brajkovića 15,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15.191,29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1.510,32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13.680,97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OXYLUS d.o.o. za trgovinu, usluge i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44121315078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J.Huttlera 19,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1.703,75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1.703,75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OZALJ-PROMET, d.o.o. za unutarnju i vanjsku trgovinu i usluge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60132643696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Gjure Eisenhutha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463,60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463,60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P. T. G., obrt za proizvodnju, trgovinu i građevinarstvo, vl. Vlatko Čunko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12586808619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Banija 20, 47000 Karlovac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P.Z. SIBINJ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108. brigada ZNG br. 3, 35252 Sibinj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879,10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879,10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PALACE d.o.o. za trgovinu i građevinarstvo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71999757503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Planinska 13 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36.651,72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36.651,72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PANALPINA CROATIA d.o.o. za prijevoz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74672050884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Korzo 11, 51000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503.362,53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450.724,90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450.724,90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466.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PANDURIĆ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87758878771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Svete Ružarije 44, 35107 Tomica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701,26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701,26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PANINI proizvodnja, trgovina i usluge,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98161215192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Ul. M. Bogovića 15,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96,91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96,91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PANON-DRVO d.o.o. za preradu i trgovinu drvetom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00563657422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Gorana Kovačića 49, 31551 Belišće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4.680,04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4.680,04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PAPIGA TRGOVINA d.o.o. za unutarnju i vanjsku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76807909398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Črečan 10b, 10380 Sveti Ivan Zelina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15.714,00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15.714,00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PAULIĆ TRANSPORT d.o.o. za promet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63606256485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Vinogradska 16, 10312 Kloštar Ivanić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81.911,84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384.020,43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84.020,43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300.000,00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PAVLE IŽAK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01891697736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Petefi Šandora 9, 31322 Novi Bezdan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993,40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993,40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PEKARA DUJAM MIJO DUJAM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29759906563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Straža 8, 47250 Straža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14,63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PEKARSKI, TRGOVAČKI I UGOSTITELJSKI OBRT "LUDBREŽANKA"-Štefan Ljekaj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19262637898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Kratka 1, 42230 Ludbreg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24.255,00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24.255,00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PERT d.o.o. za promet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42255248046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Hercegovačkih Brigada 27, 32236 Ilok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136,94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136,94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PG ĐURO UDŽBINAC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98367829773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4, 43270 Pavlovac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159,61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159,61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PG IVICA ŠPELIĆ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62041149922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Novi Majur 15, 34550 Novi Majur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4.764,37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4.764,37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PG NADA RADIĆ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48911638534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36, 31325 Čeminac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13.445,11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13.445,11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474.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PHOENIX Farmacija d.o.o. za promet lijekovima i opremom na veliko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36755252122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Ozaljska 95,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11.453,76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11.453,76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PINTAR LJILJANA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44632835760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Školska 15B, 31300 Beli Manastir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30,92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PINJO EMIL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09531787423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18, 35252 Sibinj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436,46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436,46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PIONEER - SJEME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24384351607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Florijana Andrašeca 18 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2.430.984,85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2.414.537,24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16.447,61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PIRAMIDA, UGOSTITELJSTVO, PRIJEVOZ I USLUGE,vlasnik Josip Kitanović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15467174160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Šamačka 89, 35221 Velika Kopanica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32.534,37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2.414,09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30.120,28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PIRO-PROMET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Džemilić Planje bb, 74260 Tešanj,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700,70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700,70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PJACA ROSA d.o.o. za ugostiteljstvo i turizam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35737638587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Narodni trg 1, 21000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4.543,00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4.543,00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PLAMECO d.o.o. za usluge,trgovinu i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30851851602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NIkole Tesle 111,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10.541,60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10.541,60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PLIVELIĆ DARIO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11151517134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Radića 2, 32283 Novi Mikanovci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34.836,19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14.136,73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20.699,46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PLODINE d.d.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92510683607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Ružićeva 29, 51000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37.529,00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37.529,00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PODRAVSKA BANKA d.d. (prijavljena uvjetna tražbina Granolio d.d. - </w:t>
            </w: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jamac/platac)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97326283154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Opatička 3, 48000 Koprivnica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8.400.000,00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4.646.511,58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4.646.511,58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486.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POGONSKA TEHNIKA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26185245141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Horvatovac 94,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6.435,00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POLIKLINIKA za radiologiju, opću kirurgiju, urologiju, internu medicinu, ginekologiju i porodništvo, neurologiju, fizikalnu medicinu i rehabilitaciju sa fizikalnom terapijom,dermatologiju i venerologiju, ortopediju, citologiju, otorinolaringologiju, oftalmologiju sa medicinsko-biokemijskim laboratorijem SVETI ROK M.D.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28842147765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284,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290.745,00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290.745,00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POLJODAR d.o.o. proizvodnja, trgovina poljoprivrednim proizvodima i poljoprivredne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02761952511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Solara 17, 31402 Kešinci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4.593,83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4.593,83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POLJODJELSKI OBRT " K L A S " VL. IVICA BILANDŽIJA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57182521169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Kozarca 21, 32245 Nijemci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490.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POLJODJELSKI OBRT I UGOSTITELJSTVO "KREŠIMIR ĆORIĆ", VL.KREŠIMIR ĆORIĆ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41372723859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53, 32236 Ilok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152,69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POLJOPRIVREDA  VL. IVICA KUPSJAK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16598781265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Vagovina  73, 43245 Vagovina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13,79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13,79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POLJOPRIVREDA LIPIK d. d. za poljoprivredu, promet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51436233899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Ergela 1, 34550 Lipik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17.142,84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17.142,84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Agro Beravci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74714265294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Beravci 79, 35221 Beravci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1.917,27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1.917,27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JANKOVCI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68354816419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Vinkovačka 15, 32241 Stari Jankovci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1.833,29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1.833,29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NOVA KAPELA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86676793811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Tomislava 33, 35410 Nova Kapela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367,49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367,49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OSATINA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34852110067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Kralja Tomislava 91, 31402 Semeljci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503.204,80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503.204,80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PODCRKAVLJE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33203937351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Diljska 7, 35201 Podcrkavlje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53,22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53,22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TRNOVITICA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30614582766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Velika Trnovitica 223, 43285 Velika Trnovitica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312,00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312,00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POLJOPRIVREDNA ZADRUGA VELIKA PISANICA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99418644581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Hrvatskih mučenika 178, 43270 Velika Pisanica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12.603,75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12.603,75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POLJOPRIVREDNI INSTITUT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03665720049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Južno Predgrađe 17,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635.308,82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182.561,64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182.561,64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498.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POLJOPRIVREDNI OBRT "PAZDRIJAN", VL. SINIŠA PAZDRIJAN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90967336336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Prnjarovac 112, 43240 Prnjarovac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1.533,89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1.533,89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POLJOPRIVREDNI OBRT FANJAK, Kristijan Fanjak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98272209701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Zadobarje48, 47000 Zadobarje - Karlovac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23.649,03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23.311,53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337,50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POLJOPRIVREDNIK DOMINIK NEMET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39647994274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J.J.Strossmayera 115, 31530 Moslavina Podravska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33,38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POLJOPRIVREDNO GOSPODARSTVO  KUNJEŠIĆ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14894890248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Banovača 9a, 43280 Garešnica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44,95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44,95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POLJOPRIVREDNO GOSPODARSTVO ŠVAGANOVIĆ, VLASNIK ZDRAVKO ŠVAGANOVIĆ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20280966807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Mala Kopanica 42, 35221 Mala Kopanica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561,18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561,18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POLJOPRIVREDNO PODUZEĆE ORAHOVICA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70427199569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Pustara 1, 33515 Zdenci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4.227,18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4.227,18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POLJOPRIVREDNO PREHRAMBENI KOMPLEKS d. o. o. za poljoprivrednu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48502552270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Petra Svačića 17, 35400 Nova Gradiška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308.189,86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8.361,90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299.827,96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POLJOPRIVREDNO-TRGOVAČKI OBRT "PLODOVI SUNCA", vl.Ivan Cugovčan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82646049350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Poljani 12C, 43290 Poljani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341,54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341,54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PORSCHE LEASING d.o.o. za leasing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90275854576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Velimira Škorpika 21,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279.122,62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279.122,62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504.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SISTEM MERCATOR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Dunajska cesta 107, 1000 Ljubljana,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17.344,43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17.344,43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PPO PAVE IVANIŠEVIĆ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04449679868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Vukovarska 8, 21480 Vis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1.220,00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1.220,00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PRATUM ŠPED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Meštrovićeva 28, 51000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62,95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62,95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PRERADA ŽITARICA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03408544016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Radića 45, 43290 Grubišno 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31.446.844,89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43.251.704,28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32.151.704,28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11.100.000,00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PRIJEVOZ MARIĆ d.o.o. za prijevoz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65070356489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Janiševac III 17,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9.047,43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9.047,43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PRIJEVOZ ŽIGER, Dejan Žiger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70836597063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Karla Hauslera 11, 48260 Križevci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66.290,08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26.125,00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40.165,08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PRIJEVOZNIK DAMIR KLOBUČAR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67644552284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Đure Szabe 4, 44330 Novska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41.852,61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23.727,61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23.727,61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PRIJEVOZNIK SAŠA KUKLA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54715893789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Staroselska ulica 18, 44330 Novska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188,60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188,60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PRIMARK, d.o.o. za označivanje proizvoda i ambalaže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75653529088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Novačka cesta 10A, 10437 Rakitje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17.148,55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17.704,48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17.704,48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PRIMAT - RD d.o.o. za proizvodnju, graditeljstvo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03868412563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Zastavnice 111, 10251 Hrvatski Leskovac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68,28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PRIMORSKA BANKA d.d. RIJEKA (3 prijave s osnova kredita, bank. garancije i naknada)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96675880337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Scarpina 7, 51000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36.310.409,59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6.751.606,18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6.751.606,18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B2 KAPITAL d.o.o. (Prije: PRIVREDNA BANKA ZAGREB - d.d.)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57509775367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41,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114.623.761,94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115.877.087,15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115.877.087,15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PROJECTUS GRUPA d.o.o. za izobrazbu, prevodilaštvo, poslovno upravljanje i savjetovanje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81273950425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Srebrnjak 131A,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2.437,50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2.437,50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PROTECT PHARMA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34165642573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Venoseva 1 C, 31540 Rakitovica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PROTEKO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44459323154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Puškarića 18,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5.500,00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PRVO PLINARSKO DRUŠTVO d.o.o. za distribuciju plina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58292277611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A.Stepinca 27, 32000 Vukovar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14.581.027,68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13.108.912,35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13.108.912,35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PSC DALMACIJA d.o.o. za  trgovinu, popravak i održavanje motornih vozila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54069837861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Put Mostina 12A, 21000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1.381,28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9.692,25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9.692,25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 21 PROJEKT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04145096662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Capraška ulica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4.007.671,24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4.007.671,24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RAJIČ- OBRT ZA PRIJEVOZ I UGOSTITELJSTVO, vl. MILICA RAJIČ, TEODOROVAC, T. PEJAČEVIĆ 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90331984773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Teodora Pejačevića 65, 31511 Teodorovac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642,48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642,48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Ravago Chemicals Croatia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24817866943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Kreše Golika 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387.701,86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293.970,39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268.738,39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25.232,00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REMASS ALDAWLIA C.O.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Street 9th of July,  Misurata, Libija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7.808,08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7.808,08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REMONT-METALI , STROJOBRAVARSKI OBRT, VL. MARKO ČURIĆ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80501734604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Đure Basaričeka 5,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34.300,00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18.252,88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16.047,12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REPROMATERIJAL d. o. 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40106351985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Antuna Kanižlića 42,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293.141,40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21.396,51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271.744,89</w:t>
            </w:r>
          </w:p>
        </w:tc>
      </w:tr>
      <w:tr w:rsidTr="0079183F" w:rsidR="004C1B4E" w:rsidRPr="0000416C">
        <w:trPr>
          <w:trHeight w:val="6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RESTORAN "TRNJANKA", VL. BRANKO STOJANOVIĆ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38652762652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Trnjanska cesta 31,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362,00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362,00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RIMAC I JUNIORI, Obrt za prijevoz i trgovinu, vl. Željko Rimac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19020457109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Juraja Strossmayera 9, 32100 Vinkovci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0,10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0,10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RISOVIĆ VLADIMIR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Prnjavor 24, 35216 Prnjavor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125,69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125,69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ROBOTIKA KOGLER - PAKIRNO PALETIRNI SISTEMI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Šratovci 58, 9252 Radenci,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8.137,91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8.137,91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 - VE d.o.o. za trgovinu i poslovne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88470929840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Brezje, Ul. Vladimira Nazora 10, 10431 Sveta Nedelja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9.042,86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9.042,86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9.042,86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RUKAVINA, obrt za autoprijevoz, vl. Zdravko Rukavina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43997773574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V. Nazora 116a, 33405 Pitomača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2.141,75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2.141,75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RUNOLIST d. o. o. za promet, komunalno gospodarstvo i pogrebne poslove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89249510637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 J. Štrosmajera 34, 35210 Vrpolje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 i S - BETON dijamantno bušenje i rezanje, vl. STIPICA MATIĆ i STANISLAV ŠPRAJC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17005976470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Posedarska 40,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530.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 BIŠĆAN d.o.o. za građevinarstvo, trgovinu i poslovanje nekretninama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14814013239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Podvožić 16, 47250 Duga Resa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33.410,29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33.410,29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SAMPLE CONTROL d.o.o. za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95434893522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Puškarića 18, 10250 Lučko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3.225,00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73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SAVIĆ COMPANY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Komitska bb, 76300 Bijeljina,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510.536,50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376.091,75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134.444,75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SCHENKER d.o.o. za međunarodno otpremništvo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51003352330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Dugoselska cesta 5, 10370 Rugvica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17.716,69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17.716,69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SEPARATUS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74999792664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Zovka 22,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48.750,00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48.750,00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SERVIS ZA PLINSKA TROŠILA vodoinstalaterski i plinoinstalaterski obrt, vlasnik Antun Sedlo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16388636607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Josipa Pleše 17,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SET proizvodnja, trgovina i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35140755222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Pakračka ulica 3,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26.212,05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32.524,72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27.961,49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4.563,23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SILO TRANSPORTI IVICA SAČAR d.o.o. za prijevoz,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10827840407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dr. Vlatka Mačeka 37, 40000 Čakovec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65.917,75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65.917,75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SILOSI VTC d.o.o. za proizvodnju i trgovinu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51317208222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Stjepana Radića 132, 33000 Virovitica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90,36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SIMTRO ENERGIJA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Žitence 49, 2233 Sv. Ana v Slov. Goricah,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31.181,51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8.745,20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22.436,31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539.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SIRIUS d.o.o. za posredovanje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32829784843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Gospodarska zona 2, 31551 Belišće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24.155,44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58.529,56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58.209,61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319,95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SITHONIIS d.o.o. za poslovne usluge, trgovinu i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02791388741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Vladimira Nazora 17, 31300 Beli Manastir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SJEMESERVIS AGRO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81763246191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Bedema ljubavi 33,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52.121,25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52.121,25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52.121,25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SLADOJEVIĆ MIRKO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50170046677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Mali Bastaji 78, 43531 Mali Bastaji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80,59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80,59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SLATINATRANS d.o.o. za trgovinu, promet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92225177459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16, 33520 Slatina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30.249,38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20.249,38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10.000,00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SLAVONIJA ŽUPANJA d.d. za preradu i promet žitarica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62010045532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J.J.Strossmayera 65, 32270 Županja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6.291,44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6.291,44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SMS FIKSNO d.o.o. za trgovinu i poslovanje nekretninama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14935572149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Budmanijeva 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480,75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480,75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SOKAČ-PRIJEVOZ jednostavno d.o.o. za prijevoz,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32109923923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Zagorska ulica 156, 48260 Križevci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36.491,97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5.054,47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31.437,50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SOLDAN PRIJEVOZ AUTOPRIJEVOZNIČKI OBRT,  VL. MARIO SOLDAN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18861633412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DAVORINA BAZJANCA 15,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142.559,83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116.478,93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116.478,93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SONUS d. o. o. za transport, trgovinu, proizvodnju i usluge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83548257318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Dr. Mile Budaka bb,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1.795,28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1.795,28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SPAR Hrvatska,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46108893754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50,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2.191,31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2.191,31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551.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SPEC. ORDINACIJA MEDICINE RADA dr.MIRA PLESKALT-BARTONJ, dr. Z. SAJČIĆ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84669821602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Andrije Kačića Miošića 30,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SPEC. ORDINACIJA MEDICINE RADA mr. sc. MIRKO PETROŠEVIĆ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70993058900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Ul. Petra Preradovića 2,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3.970,60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3.970,60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SREDIŠNJE KLIRINŠKO DEPOZITARNO DRUŠTVO,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64406809162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Heinzelova 62a,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2.475,80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2.475,80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SREMEC ANTUN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Mažuranićeva 39, 43231 Ivanska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89,60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89,60</w:t>
            </w:r>
          </w:p>
        </w:tc>
      </w:tr>
      <w:tr w:rsidTr="0079183F" w:rsidR="004C1B4E" w:rsidRPr="0000416C">
        <w:trPr>
          <w:trHeight w:val="9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STOCKTON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75909541475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108, 10310 Ivanić-Grad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6.600,00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980,74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5.619,26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STRIKO d.o.o.,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39299013688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Šustići 112 A, 21201 Primorski Dolac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3.507,05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3.507,05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STROJREM d.o.o. za proizvodnju i trgovinu industrijske opreme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62679261642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Gundulićeva 118, 48260 Križevci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11.850,00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11.850,00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SUHONIK d.o.o. za promet, trgovinu i usluge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51881812568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Kutinska lipa 26, 44320 Kutina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1.469,50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1.469,50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SUPER BRAVA BRAVARSKI SERVIS VL. MILJENKO BOGADI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73952152805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Pakoštanska 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335,50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335,50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SUPER NOVA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Rodoč bb, 88000 Mostar,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33.657,89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33.657,89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561.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SUZIĆ LJUBO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72371386285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Borisa Kidriča 105, 31324 Jagodnjak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440,49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440,49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SVEUČILIŠTE Josipa Jurja Strossmayera u Osijeku, POLJOPRIVREDNI FAKULTET U OSIJEKU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98816779821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Vladimira Preloga 1,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79.294,50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88.930,23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88.930,23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SYGNUS Kft.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Tarstay Vilmos u. 10, 7100 Szekszard,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12.673,90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12.673,90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ŠĆUKA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80121129151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Stari drum 42, 48356 Ferdinandovac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23,63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ŠKARDA-SANITARNA ZAŠTITA trgovačko društvo za sanitarne zaštite i trgovinu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48962003176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Milana Novačića 73,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28.620,00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60.085,01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30.746,25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29.338,76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ŠPORČIĆ MARIJAN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42483407329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70, 35222 Gundinci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ŠTASNI, d.o.o. za servisiranje i trgovinu automobilima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96874956915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Samoborska 294,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4.084,11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4.084,11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ŠTEDBANKA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58063088591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10.273.271,00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9.936.329,52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9.936.329,52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ŠURINA ŽELJKO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00672514201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Nemetin 153, 31000 Nemetin -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23.018,29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23.018,29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TAHO SERVIS-AGRAM, obrt za popravak i održavanje tahografa, vl. Luka Miličić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61895628079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Ljudevita Posavskog 39,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570.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TAMBUR, OBRT ZA PRIJEVOZNIČKE USLUGE, VLASNIK ZLATKO TAMBUR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61643233186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Stupnički kuti 78, 35254 Stupnički kuti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5.858,52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5.858,52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TARON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Dunajska cesta 113, 1000 Ljubljana,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520,69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520,69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TBS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41496651671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Posavska 29,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TEHNODIV-SERVIS vl. Davor Popović, Križevci, Istarska ulica 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82906842080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Istarska ulica 35, 48260 Križevci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TEHNOFORTE d.o.o. za građenje, trgovinu i usluge u stečaju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27651267549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Dolovska 34,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8.576,25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8.576,25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TEKA,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69068459103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Filipovića 154a, 35221 Velika Kopanica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Tele2 d.o.o. za telekomunikacijske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70133616033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269D,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TENA TRANSPORT d.o.o. za cestovni promet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52324318253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Petra Preradovića 27, 31208 Petrijevci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96.377,04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74.089,55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22.287,49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TERMO SERVIS d.o.o. za inženjering, projektiranje, graditeljstvo, upravljanje nekretninama,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48671346974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72,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21.247,19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21.247,19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21.247,19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578.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TERMODINAMIKA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62531096862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Put Mostina 8, 21000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12.144,38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17.656,88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17.656,88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Timac Agro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18901646767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Rapska 46,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143.491,89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114.256,65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114.256,65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6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TIMAC AGRO ZG d.o.o. za poslovanje umjetnim gnojivima, stočnom hranom i poljoprivredno kemijskim proizvodima - u likvidaciji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67192645820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Rapska 46,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307,50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TISA - proizvodni i trgovački obrt, vl. Čuklić Snježana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65360664917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Orehovec 16, 48267 Sveti Petar Orehovec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85.777,92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52.583,04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33.194,88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TKALČAN MILKA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Križic 94, 43231 Ivanska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86,61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86,61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TOMA PALETE d.o.o. za trgovinu i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62524947339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Industrijska cesta 16,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44.271,25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44.271,25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TPZ LINDE VILIČARI HRVATSKA društvo s ogrnaičenom odgovornošću za trgovinu, servisne i druge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69503639110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Novoselska 25,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34.225,99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26.314,91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26.314,91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TRANS MOVEO d.o.o. za trgovinu, prijevoz i otpremništvo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98951065924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Tome Strižića 16, 51000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TRANSAGENT MEDNARODNA PROMETNA AGENCIJA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Vojkovo nadbrežje 30A, 6000 Koper, Slovenija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205.064,66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123.242,37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81.822,29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586.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TRANSPORT ŠAINA ALDO ŠAINA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67580235008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Šajini  38A, 52404 Zabrežani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3.125,00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3.125,00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TRANSPORTI MAČAK AUTOPRIJEVOZNIČKI OBRT, MARIN MAČKOVIĆ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93832992538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nadbiskupa Posilovića 30, 44000 Sisak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4.208,00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4.208,00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TRANSPORTI MAN-MARKET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Tvrtka 7, 88320 Kupres,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743,84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743,84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TRANSPORTI ZORKIĆ, OBRT ZA AUTOPRIJEVOZ, PROIZVODNJU I TRGOVINU, VL. ILIJA ZORKIĆ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93136935081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Bregovljanska 105A, 10294 Bregovljana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5.170,34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5.170,34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TRANSPORTI ŽIGER, obrt za prijevoz, vl. Ivan Žiger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01293056165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Voćarska ulica 7, 48214 Sv. Ivan Žabno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82.924,93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24.875,00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58.049,93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TREBOR,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41526128180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144. brigade Hrvatske vojske 6,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353.814,55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764,24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353.050,31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OBRT I VINOGRADARSTVO " T I N A " VL. ŽELJKO BOŠNJAK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19303444054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I.G.Kovačića 106, 32236 Ilok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1.152,00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1.152,00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TRGOVINA MATIĆ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Filipovića 53 A, 35221 Velika Kopanica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620,52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620,52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TRI D ugostiteljsko-poljoprivredni obrt, vl. Mile Baždar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72099478395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Kadinala Alojzija Stepinca 56, 31204 Bijelo Brdo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673,96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673,96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TRITON ZAGREB d.o.o. za promet i </w:t>
            </w: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usluge,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17099789704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Horvaćanska c. 59,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1.000,00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593.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TRIVUNOVIĆ, obrt za prijevoz, vl.Milorad Trivunović, Uglješ, Baranjska 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35127490184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Baranjska 33, 31326 Uglješ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1.718,75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1.718,75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TRSTENJAK poljoprivredni obrt, vl. Duško Trstenjak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61104963841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Kneza Branimira 4 4, 31301 Branjin Vrh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21.316,25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21.316,25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TÜV Croatia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64520989853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41,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UČILIŠTE ATEST-KONTROLA - USTANOVA za srednjoškolsko obrazovanje odraslih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39682801733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Kneza Mislava 11,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6.400,00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6.400,00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6.400,00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UGOSTITELJSKI OBRT "BRZI" VL. MILAN RUŠKOVEC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84951070928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Radića 5,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847,68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847,68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Ugostiteljsko pekarsko trgovački obrt TEUTA vl. Lekaj Lek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90330911746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dr.Franje Tuđmana 4, 21220 Trogir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56.700,00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32.700,00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24.000,00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UGOSTITELJSTVO ČULJAK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31878401363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Bosutska 38,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1.165,00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1.165,00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ULTRA GROS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50266527938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Rudeška cesta 14,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1.950,25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1.950,25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UNICREDIT LEASING CROATIA d.o.o. za leasing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18736141210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Heinzelova 33,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197,94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17.614,30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17.614,30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UNIKOM d.o.o. za komunalno gospodarstvo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07507345484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Ružina 11a,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614,56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422,30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192,26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601.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UNIWELT d.o.o. za unutarnju i vanjsku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72090799734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J.J.Strossmayera 44,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1.237,51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16.915,74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16.915,74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USLUGE POLJOPRIVREDNOM MEHANIZACIJOM VL. ZDRAVKO TRULEC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59558099534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Komuševac 51, 43245 Komuševac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275,90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275,90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USLUŽNI OBRT "CARIĆ", VL. IVAN CARIĆ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86258772447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 lipnja 4, 43240 Čazma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6.250,00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USTANOVA ZA OBRAZOVANJE ODRASLIH AUTUS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38345309157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Cankara 21,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USTANOVA ZA ZDRAVSTVENU SKRB SV. ROK  M.D. za medicinu rada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95062951400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284,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UŽAREVIĆ BARICA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01268318365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212, 35222 Gundinci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3.815,00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3.815,00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 I K I OBRT ZA AUTOPRIJEVO I TRGOVINU, VL. ĐURO DRAGOSAVLJEVIĆ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56157797001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D. Tadijanovića 31, 10290 Zaprešić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83,87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83,87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V. L. AUTOMATIKA 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63386727464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Lovasići 43, 10431 Strmec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V.G. GRADNJA d.o.o. za graditeljstvo,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17051938330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Letnička 13,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209.587,50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159.237,20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159.237,20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VAGE d.o.o. za proizvodnju i servis mjernih uređaja i opreme za mjerenje, vanjsku i unutarnju trgovinu i marketing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30335873024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Koledovčina 2a,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192.856,72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192.856,72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VALIPILE d.o.o. za trgovinu, usluge i zastupanje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00467090373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Ive Politea 62,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143.120,00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117.917,92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25.202,08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VARGA MIRJANA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34305392978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hrvatskih branitelja 38, 32229 Petrovci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46,59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46,59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VAROŠIĆ MATO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Šumeće 55, 35254 Bebrina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49,46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49,46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VELPRO - CENTAR d.o.o.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46660800468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Marijana Čavića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383.535,08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404.884,99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404.884,99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VERLAG MORITZ SCÄFER GmbH&amp;C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Paulinenstraße 43, 32756 Detmol, Njemačka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923,85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923,85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VESINGER MARKO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78871722977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Đakovačka 5, 35222 Gundinci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3,05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3,05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VETERINARSKA AMBULANTA ANIMA d.o.o. za veterinarske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43122520582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Istarska 39,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2.072,00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3.309,71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3.309,71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VETERINARSKA AMBULANTA GUNDINCI d.o.o. za veterinarske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94369775910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Matije Gupca 35, 35222 Gundinci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3.318,00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3.309,71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3.309,71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VETERINARSKA AMBULANTA VRPOLJE, d. o. o. za veterinarske usluge i </w:t>
            </w: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91210434871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Bana Jelačića 144, 35210 Vrpolje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298,00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298,00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VETERINARSKA STANICA ĐAKOVO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77703754353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Tomislava 33, 31400 Đakovo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18,23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VETO d.o.o. za veterinarstvo,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26056147349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Antuna Barca 38,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6.187,50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6.187,50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VIDIĆ  RAJKO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33398852192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Tina Ujevića 8, 31325 Novi Čeminac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410,28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410,28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VMD GRUPA, trgovina i građenje, d.o.o. (prije VMD PROMET d.o.o.)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23646043087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Strojarska cesta 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54.617,54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41.041,62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41.041,62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VMD SERVIS d.o.o. za suvlasnike zgrade u Zagrebu, Budmanijeva 5 i Budmanijeva 1, 3 i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93830136269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Strojarska cesta 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 (2 prijave 16.945,57 + 1.933,60 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4.488,96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18.879,17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18.879,17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VODOOPSKRBA I ODVODNJA d.o.o. za javnu vodoopskrbu i odvodnju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83416546499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Folnegovićeva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862,58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431,29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431,29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VODOVOD d.o.o. za vodoopskrbu i odvodnju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80535169523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Nikole Zrinskog 25, 35000 Slavonski Brod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245,10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245,10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VODOVOD-OSIJEK d.o.o. za vodoopskrbu i odvodnju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43654507669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Poljski Put 1,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235,58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954,96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954,96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VOREL MARIO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23887603249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Gornja Rašenica 22, 43290 Gornja Rašenica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10.270,00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10.270,00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VRLJIĆ STIPO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Hrvatskih branitelja 218, 35253 Brodski Stupnik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144,37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144,37</w:t>
            </w:r>
          </w:p>
        </w:tc>
      </w:tr>
      <w:tr w:rsidTr="0079183F" w:rsidR="004C1B4E" w:rsidRPr="0000416C">
        <w:trPr>
          <w:trHeight w:val="12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630.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VUČKOVIĆ POLJOPRIVREDNA PROIZVODNJA,TRGOVINA I USLUGE, VL. KREŠIMIR VUČKOVIĆ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09217141508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 31, 35214 Donji Andrijevci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139.149,70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109,17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139.040,53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VUJICA, obrt za prijevoz, trgovinu i uzgoj stoke, vl. Mirko Vujica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80920002599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Kolodvorska ulica 4, 32211 Ostrovo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35.656,69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7.284,77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28.371,92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VUKOVIĆ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51579199754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 74, 32276 Babina Greda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42,23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42,23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VUKOVIĆ MARICA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21200454133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Radića 114, 32276 Babina Greda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3,32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VULKAL d.o.o. za prozvodnju,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90439696130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Samoborska cesta 310,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5.697,28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5.647,28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BANKA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bana Josipa Jelačića 10,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94.575.542,81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95.465.099,02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95465099,02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ZAGREBAČKI HOLDING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41,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166,86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166,86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ZAGREBAČKI HOLDING d.o.o. - PODRUŽNICA ČISTOĆA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82,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483,86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483,86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ZAGREBAČKI HOLDING d.o.o. - PODRUŽNICA ROBNI TERMINALI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Jankomir 25, 10090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61.108,70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35.656,97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25.442,73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ZAŠTITA-ZAGREB d.o.o.  za zaštitarsku djelatnost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68204597981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163b,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73,88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639.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ZAVOD ZA JAVNO ZDRAVSTVO BJELOVARSKO-BILOGORSKE ŽUPANIJE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57284631035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Matice Hrvatske 15, 43000 Bjelovar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8.832,40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8.832,40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ZDELAREC IVAN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20650062840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Laminac 19, 43246 Laminac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1.925,21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1.925,21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ZDENAČKA FARMA d.o.o. za proizvodnju mlijeka, uzgoj stoke i poljodjelsku proizvodnju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35460243768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Mate Lovraka 118b, 43293 Veliki Zdenci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4.014.794,52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4.014.794,52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ZDENKA-mliječni proizvodi d.o.o. za proizvodnju mliječnih proizvoda,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45651553790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Kralja Tomislava 15, 43293 Veliki Zdenci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25.930,13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2.331,77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2.331,77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ZEA d.o.o. za proizvodnju, promet i usluge u poljoprivredi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30745961182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bana Jelačića 7, 33000 Virovitica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1.771.685,83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117.207,72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1.654.478,11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ZEČIĆ BILJNA PROIZVODNJA I USLUGE,ZDENKO ZEČIĆ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22858367036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Laze 7, 35422 Laze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20,92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20,92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ZIG-PROM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Blatnica 66, 74270 Teslić,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2.561,78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2.561,78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ZRILIĆ-COMMERCE d.o.o. za trgovinu i prometne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30280707123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Ante Starčevića 12, 23420 Benkovac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21,93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ŽABIĆ DRAGICA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84813786352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Donja Rašenica 37, 43290 Donja Rašenica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1.131,91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1.131,91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645.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ŽITAR d.o.o. za poljoprivrednu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66951972250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Kralja Držislava 1, 31540 Donji Miholjac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77.980,94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77.980,94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ŽITARICE proizvodnja, trgovina i usluge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07311805234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Lipanjska 55, 48000 Starigrad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2.520,00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2.520,00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ŽITO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03834418154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Đakovština 3, 31000 Osijek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2.376,25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5.785,89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2.603,89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3.182,00</w:t>
            </w:r>
          </w:p>
        </w:tc>
      </w:tr>
      <w:tr w:rsidTr="0079183F" w:rsidR="004C1B4E" w:rsidRPr="0000416C">
        <w:trPr>
          <w:trHeight w:val="94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ŽITOZAJEDNICA, unapređenje proizvodnje i prerade žitarica i brašna,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44252702461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Štefanovečki zavoj 10,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30.000,00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79183F" w:rsidR="004C1B4E" w:rsidRPr="0000416C">
        <w:trPr>
          <w:trHeight w:val="63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ŽUPANJAŠPED d.o.o. za međunarodno otpremništvo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98459425001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Antuna Mihanovića 46, 32270 Županja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99.223,75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83.408,75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75.473,75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7.935,00</w:t>
            </w:r>
          </w:p>
        </w:tc>
      </w:tr>
      <w:tr w:rsidTr="0079183F" w:rsidR="004C1B4E" w:rsidRPr="0000416C">
        <w:trPr>
          <w:trHeight w:val="31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642.983.178,09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694.772.988,54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30EF7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599.618.245,04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0041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416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122.589.018,05 kn</w:t>
            </w:r>
          </w:p>
        </w:tc>
      </w:tr>
    </w:tbl>
    <w:p w:rsidRDefault="004C1B4E" w:rsidP="004C1B4E" w:rsidR="004C1B4E" w:rsidRPr="00A4282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1B4E" w:rsidP="004C1B4E" w:rsidR="004C1B4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C1B4E" w:rsidP="004C1B4E" w:rsidR="004C1B4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C1B4E" w:rsidP="004C1B4E" w:rsidR="004C1B4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C1B4E" w:rsidP="004C1B4E" w:rsidR="004C1B4E" w:rsidRPr="00A428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4282B">
        <w:rPr>
          <w:rFonts w:cs="Times New Roman" w:hAnsi="Times New Roman" w:ascii="Times New Roman"/>
          <w:b/>
          <w:sz w:val="24"/>
          <w:szCs w:val="24"/>
        </w:rPr>
        <w:t>GRANOLIO d.d., Budmanijeva 5, 10000 Zagreb, OIB: 59064993527</w:t>
      </w:r>
    </w:p>
    <w:p w:rsidRDefault="004C1B4E" w:rsidP="004C1B4E" w:rsidR="004C1B4E" w:rsidRPr="00A428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4282B">
        <w:rPr>
          <w:rFonts w:cs="Times New Roman" w:hAnsi="Times New Roman" w:ascii="Times New Roman"/>
          <w:b/>
          <w:sz w:val="24"/>
          <w:szCs w:val="24"/>
        </w:rPr>
        <w:t>PREDSTEČAJNI POSTUPAK – ROČIŠTE RADI ISPITIVANJA TRAŽBINA</w:t>
      </w:r>
    </w:p>
    <w:p w:rsidRDefault="004C1B4E" w:rsidP="004C1B4E" w:rsidR="004C1B4E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4282B">
        <w:rPr>
          <w:rFonts w:cs="Times New Roman" w:hAnsi="Times New Roman" w:ascii="Times New Roman"/>
          <w:b/>
          <w:sz w:val="24"/>
          <w:szCs w:val="24"/>
        </w:rPr>
        <w:t xml:space="preserve">TABLICA </w:t>
      </w:r>
      <w:r>
        <w:rPr>
          <w:rFonts w:cs="Times New Roman" w:hAnsi="Times New Roman" w:ascii="Times New Roman"/>
          <w:b/>
          <w:sz w:val="24"/>
          <w:szCs w:val="24"/>
        </w:rPr>
        <w:t>RAZLUČNIH VJEROVNIKA KOJI SU ODUSTALI OD PRAVA</w:t>
      </w:r>
    </w:p>
    <w:p w:rsidRDefault="004C1B4E" w:rsidP="004C1B4E" w:rsidR="004C1B4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822"/>
        <w:gridCol w:w="1385"/>
        <w:gridCol w:w="964"/>
        <w:gridCol w:w="821"/>
        <w:gridCol w:w="862"/>
        <w:gridCol w:w="1230"/>
        <w:gridCol w:w="1230"/>
        <w:gridCol w:w="1161"/>
        <w:gridCol w:w="1161"/>
        <w:gridCol w:w="1066"/>
        <w:gridCol w:w="794"/>
        <w:gridCol w:w="937"/>
        <w:gridCol w:w="1127"/>
        <w:gridCol w:w="841"/>
        <w:gridCol w:w="896"/>
      </w:tblGrid>
      <w:tr w:rsidTr="0079183F" w:rsidR="004C1B4E" w:rsidRPr="00DE30CA">
        <w:trPr>
          <w:trHeight w:val="153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Prijava tražbine je podnesena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tražbine navedene u prijedlogu za otvaranje predstečajnog postupka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ukupne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dospjele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tražbine koja dospijeva nakon datuma otvaranja predmeta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Priznavanje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Razlog osporavanja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Zatezna kamata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Očitovanje dužnika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Očitovanje povjerenika</w:t>
            </w:r>
          </w:p>
        </w:tc>
      </w:tr>
      <w:tr w:rsidTr="0079183F" w:rsidR="004C1B4E" w:rsidRPr="00DE30CA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ADDIKO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14036333877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Slavonska avenija 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44.294.147,04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35.428.388,34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35.428.388,34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da</w:t>
            </w:r>
          </w:p>
        </w:tc>
      </w:tr>
      <w:tr w:rsidTr="0079183F" w:rsidR="004C1B4E" w:rsidRPr="00DE30CA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ERSTE &amp; STEIERMÄRKISCHE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Jadranski trg 3a, 51000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94.575.542,82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95.465.099,02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2.657.449,66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92.807.649,36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95.465.099,02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1.392.449,66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da</w:t>
            </w:r>
          </w:p>
        </w:tc>
      </w:tr>
      <w:tr w:rsidTr="0079183F" w:rsidR="004C1B4E" w:rsidRPr="00DE30CA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HRVATSKA POŠTANSKA BANKA,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87939104217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Jurišićeva 4,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21.955.462,25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19.903.847,25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19.903.847,25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19.837.781,91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19.903.847,25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66.065,34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E30CA">
              <w:rPr>
                <w:rFonts w:cs="Calibri" w:eastAsia="Times New Roman" w:hAnsi="Calibri" w:ascii="Calibri"/>
                <w:color w:val="000000"/>
                <w:lang w:eastAsia="hr-HR"/>
              </w:rPr>
              <w:t>da</w:t>
            </w:r>
          </w:p>
        </w:tc>
      </w:tr>
      <w:tr w:rsidTr="0079183F" w:rsidR="004C1B4E" w:rsidRPr="00DE30CA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PRIVREDNA BANKA ZAGREB -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Radnička cesta 50,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114.623.761,94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115.877.087,15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22.069.437,79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93.807.649,36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115.877.087,15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1.804.337,65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</w:tr>
      <w:tr w:rsidTr="0079183F" w:rsidR="004C1B4E" w:rsidRPr="00DE30CA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ZAGREBAČKA BANKA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92963223473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bana Josipa Jelačića 10,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94.575.542,81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95.465.099,02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2.657.449,66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92.807.649,36 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95.465.099,02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1.392.449,66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4C1B4E" w:rsidP="0079183F" w:rsidR="004C1B4E" w:rsidRPr="00DE30C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E30C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</w:t>
            </w:r>
          </w:p>
        </w:tc>
      </w:tr>
    </w:tbl>
    <w:p w:rsidRDefault="004C1B4E" w:rsidP="004C1B4E" w:rsidR="004C1B4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7292D" w:rsidP="00A7292D" w:rsidR="00A7292D" w:rsidRPr="00477451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Sect="0031022D" w:rsidR="00A7292D" w:rsidRPr="00477451">
      <w:pgSz w:orient="landscape" w:h="11906" w:w="16838"/>
      <w:pgMar w:gutter="0" w:footer="709" w:header="709" w:left="1077" w:bottom="851" w:right="68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6BB" w:rsidP="00C104A9" w:rsidR="008D66BB">
      <w:pPr>
        <w:spacing w:lineRule="auto" w:line="240" w:after="0"/>
      </w:pPr>
      <w:r>
        <w:separator/>
      </w:r>
    </w:p>
  </w:endnote>
  <w:endnote w:id="0" w:type="continuationSeparator">
    <w:p w:rsidRDefault="008D66BB" w:rsidP="00C104A9" w:rsidR="008D66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6BB" w:rsidP="00C104A9" w:rsidR="008D66BB">
      <w:pPr>
        <w:spacing w:lineRule="auto" w:line="240" w:after="0"/>
      </w:pPr>
      <w:r>
        <w:separator/>
      </w:r>
    </w:p>
  </w:footnote>
  <w:footnote w:id="0" w:type="continuationSeparator">
    <w:p w:rsidRDefault="008D66BB" w:rsidP="00C104A9" w:rsidR="008D66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2513361"/>
      <w:docPartObj>
        <w:docPartGallery w:val="Page Numbers (Top of Page)"/>
        <w:docPartUnique/>
      </w:docPartObj>
    </w:sdtPr>
    <w:sdtEndPr/>
    <w:sdtContent>
      <w:p w:rsidRDefault="008D66BB" w:rsidP="0031022D" w:rsidR="008D66BB" w:rsidRPr="0031022D">
        <w:pPr>
          <w:pStyle w:val="Zaglavlje"/>
          <w:jc w:val="right"/>
          <w:rPr>
            <w:rFonts w:cs="Times New Roman" w:hAnsi="Times New Roman" w:ascii="Times New Roman"/>
          </w:rPr>
        </w:pPr>
        <w:r w:rsidRPr="0031022D">
          <w:rPr>
            <w:rFonts w:cs="Times New Roman" w:hAnsi="Times New Roman" w:ascii="Times New Roman"/>
          </w:rPr>
          <w:t>48.St-2021/17</w:t>
        </w:r>
      </w:p>
      <w:p w:rsidRDefault="008D66BB" w:rsidR="008D66BB">
        <w:pPr>
          <w:pStyle w:val="Zaglavlje"/>
          <w:jc w:val="center"/>
        </w:pPr>
        <w:r w:rsidRPr="0031022D">
          <w:rPr>
            <w:rFonts w:cs="Times New Roman" w:hAnsi="Times New Roman" w:ascii="Times New Roman"/>
          </w:rPr>
          <w:fldChar w:fldCharType="begin"/>
        </w:r>
        <w:r w:rsidRPr="0031022D">
          <w:rPr>
            <w:rFonts w:cs="Times New Roman" w:hAnsi="Times New Roman" w:ascii="Times New Roman"/>
          </w:rPr>
          <w:instrText>PAGE   \* MERGEFORMAT</w:instrText>
        </w:r>
        <w:r w:rsidRPr="0031022D">
          <w:rPr>
            <w:rFonts w:cs="Times New Roman" w:hAnsi="Times New Roman" w:ascii="Times New Roman"/>
          </w:rPr>
          <w:fldChar w:fldCharType="separate"/>
        </w:r>
        <w:r w:rsidR="006E229B">
          <w:rPr>
            <w:rFonts w:cs="Times New Roman" w:hAnsi="Times New Roman" w:ascii="Times New Roman"/>
            <w:noProof/>
          </w:rPr>
          <w:t>154</w:t>
        </w:r>
        <w:r w:rsidRPr="0031022D">
          <w:rPr>
            <w:rFonts w:cs="Times New Roman" w:hAnsi="Times New Roman" w:ascii="Times New Roman"/>
          </w:rPr>
          <w:fldChar w:fldCharType="end"/>
        </w:r>
      </w:p>
    </w:sdtContent>
  </w:sdt>
  <w:p w:rsidRDefault="008D66BB" w:rsidP="00C104A9" w:rsidR="008D66BB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59293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D66BB" w:rsidP="0071169E" w:rsidR="008D66BB" w:rsidRPr="0031022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31022D">
          <w:rPr>
            <w:rFonts w:cs="Times New Roman" w:hAnsi="Times New Roman" w:ascii="Times New Roman"/>
            <w:sz w:val="24"/>
            <w:szCs w:val="24"/>
          </w:rPr>
          <w:t>48.St-2021/17</w:t>
        </w:r>
      </w:p>
    </w:sdtContent>
  </w:sdt>
  <w:p w:rsidRDefault="008D66BB" w:rsidR="008D66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D4C42"/>
    <w:multiLevelType w:val="hybridMultilevel"/>
    <w:tmpl w:val="60CA81BE"/>
    <w:lvl w:tplc="C99015F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76763FE"/>
    <w:multiLevelType w:val="hybridMultilevel"/>
    <w:tmpl w:val="F90E460A"/>
    <w:lvl w:tplc="0F360D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D1C"/>
    <w:rsid w:val="0000033D"/>
    <w:rsid w:val="00000B78"/>
    <w:rsid w:val="00002B24"/>
    <w:rsid w:val="00005EAC"/>
    <w:rsid w:val="000164FE"/>
    <w:rsid w:val="00024A48"/>
    <w:rsid w:val="000269FC"/>
    <w:rsid w:val="00034EF3"/>
    <w:rsid w:val="00046C98"/>
    <w:rsid w:val="000501D6"/>
    <w:rsid w:val="00051EEA"/>
    <w:rsid w:val="00055B66"/>
    <w:rsid w:val="00061DBA"/>
    <w:rsid w:val="000703E2"/>
    <w:rsid w:val="000742AB"/>
    <w:rsid w:val="00074918"/>
    <w:rsid w:val="00076B37"/>
    <w:rsid w:val="00080033"/>
    <w:rsid w:val="00084DE3"/>
    <w:rsid w:val="00087FC6"/>
    <w:rsid w:val="00090653"/>
    <w:rsid w:val="00090C00"/>
    <w:rsid w:val="00090EE4"/>
    <w:rsid w:val="000B4926"/>
    <w:rsid w:val="000B4E5B"/>
    <w:rsid w:val="000B643B"/>
    <w:rsid w:val="000C314F"/>
    <w:rsid w:val="000C3D13"/>
    <w:rsid w:val="000C5A3D"/>
    <w:rsid w:val="000D0E7F"/>
    <w:rsid w:val="000D2D00"/>
    <w:rsid w:val="000D5468"/>
    <w:rsid w:val="000F4149"/>
    <w:rsid w:val="00100582"/>
    <w:rsid w:val="00111492"/>
    <w:rsid w:val="00112147"/>
    <w:rsid w:val="00113D42"/>
    <w:rsid w:val="00116582"/>
    <w:rsid w:val="00123FA4"/>
    <w:rsid w:val="00130EF7"/>
    <w:rsid w:val="00134630"/>
    <w:rsid w:val="001352E0"/>
    <w:rsid w:val="00141FE8"/>
    <w:rsid w:val="00155088"/>
    <w:rsid w:val="00156A6E"/>
    <w:rsid w:val="001576F1"/>
    <w:rsid w:val="00164876"/>
    <w:rsid w:val="001649E5"/>
    <w:rsid w:val="00165D9C"/>
    <w:rsid w:val="00166752"/>
    <w:rsid w:val="00174A31"/>
    <w:rsid w:val="00176A90"/>
    <w:rsid w:val="00177979"/>
    <w:rsid w:val="001A669A"/>
    <w:rsid w:val="001D0969"/>
    <w:rsid w:val="001D1ED6"/>
    <w:rsid w:val="001D487A"/>
    <w:rsid w:val="001E5A61"/>
    <w:rsid w:val="001E5FC3"/>
    <w:rsid w:val="001F0C17"/>
    <w:rsid w:val="001F11F1"/>
    <w:rsid w:val="001F7395"/>
    <w:rsid w:val="002010FE"/>
    <w:rsid w:val="00202437"/>
    <w:rsid w:val="00203CF1"/>
    <w:rsid w:val="002056FD"/>
    <w:rsid w:val="002064B3"/>
    <w:rsid w:val="0020696E"/>
    <w:rsid w:val="00214084"/>
    <w:rsid w:val="00215F46"/>
    <w:rsid w:val="00231E40"/>
    <w:rsid w:val="00235463"/>
    <w:rsid w:val="002405DF"/>
    <w:rsid w:val="00244AE6"/>
    <w:rsid w:val="00245738"/>
    <w:rsid w:val="002638FE"/>
    <w:rsid w:val="00263994"/>
    <w:rsid w:val="002644EA"/>
    <w:rsid w:val="0027096B"/>
    <w:rsid w:val="00270D53"/>
    <w:rsid w:val="0027641E"/>
    <w:rsid w:val="00291B01"/>
    <w:rsid w:val="00294722"/>
    <w:rsid w:val="00296500"/>
    <w:rsid w:val="00296F5B"/>
    <w:rsid w:val="002A3B84"/>
    <w:rsid w:val="002A5986"/>
    <w:rsid w:val="002C1121"/>
    <w:rsid w:val="002C36B2"/>
    <w:rsid w:val="002D2ABD"/>
    <w:rsid w:val="002D71FB"/>
    <w:rsid w:val="002E2D7E"/>
    <w:rsid w:val="002E3511"/>
    <w:rsid w:val="0031022D"/>
    <w:rsid w:val="003124D2"/>
    <w:rsid w:val="00312807"/>
    <w:rsid w:val="0031391D"/>
    <w:rsid w:val="00333EE8"/>
    <w:rsid w:val="0033586A"/>
    <w:rsid w:val="00347A20"/>
    <w:rsid w:val="00350890"/>
    <w:rsid w:val="00352A2F"/>
    <w:rsid w:val="00356DC9"/>
    <w:rsid w:val="0036547C"/>
    <w:rsid w:val="003669E8"/>
    <w:rsid w:val="00374CD4"/>
    <w:rsid w:val="003823DE"/>
    <w:rsid w:val="00383184"/>
    <w:rsid w:val="00386FBD"/>
    <w:rsid w:val="003A50DD"/>
    <w:rsid w:val="003B0230"/>
    <w:rsid w:val="003C240D"/>
    <w:rsid w:val="003D6383"/>
    <w:rsid w:val="003E15BF"/>
    <w:rsid w:val="003E2EE4"/>
    <w:rsid w:val="003E30B1"/>
    <w:rsid w:val="003E35CB"/>
    <w:rsid w:val="003E74D3"/>
    <w:rsid w:val="003F3717"/>
    <w:rsid w:val="003F4996"/>
    <w:rsid w:val="004047C1"/>
    <w:rsid w:val="004070E5"/>
    <w:rsid w:val="0041263F"/>
    <w:rsid w:val="00417439"/>
    <w:rsid w:val="00424F31"/>
    <w:rsid w:val="0042624C"/>
    <w:rsid w:val="0043126C"/>
    <w:rsid w:val="00436347"/>
    <w:rsid w:val="0044689B"/>
    <w:rsid w:val="00455665"/>
    <w:rsid w:val="0045788A"/>
    <w:rsid w:val="004578A7"/>
    <w:rsid w:val="004579E4"/>
    <w:rsid w:val="00462E66"/>
    <w:rsid w:val="00466727"/>
    <w:rsid w:val="00467F2A"/>
    <w:rsid w:val="00472910"/>
    <w:rsid w:val="0047423B"/>
    <w:rsid w:val="00477451"/>
    <w:rsid w:val="00477AF5"/>
    <w:rsid w:val="004820FB"/>
    <w:rsid w:val="0048320F"/>
    <w:rsid w:val="00484C8D"/>
    <w:rsid w:val="00484F8B"/>
    <w:rsid w:val="00486167"/>
    <w:rsid w:val="0048648B"/>
    <w:rsid w:val="00490299"/>
    <w:rsid w:val="00491E24"/>
    <w:rsid w:val="00492F5E"/>
    <w:rsid w:val="00493F75"/>
    <w:rsid w:val="004953E6"/>
    <w:rsid w:val="004A18B9"/>
    <w:rsid w:val="004A6FC6"/>
    <w:rsid w:val="004B0382"/>
    <w:rsid w:val="004B3422"/>
    <w:rsid w:val="004B5D6E"/>
    <w:rsid w:val="004B7619"/>
    <w:rsid w:val="004C1B4E"/>
    <w:rsid w:val="004C2ACD"/>
    <w:rsid w:val="004C4B54"/>
    <w:rsid w:val="004D534C"/>
    <w:rsid w:val="004E0887"/>
    <w:rsid w:val="004E7AE0"/>
    <w:rsid w:val="004F041C"/>
    <w:rsid w:val="004F608E"/>
    <w:rsid w:val="00502597"/>
    <w:rsid w:val="00511E1B"/>
    <w:rsid w:val="00517B6A"/>
    <w:rsid w:val="0052730D"/>
    <w:rsid w:val="005307F4"/>
    <w:rsid w:val="00530BF2"/>
    <w:rsid w:val="005359EC"/>
    <w:rsid w:val="005374E3"/>
    <w:rsid w:val="005441F6"/>
    <w:rsid w:val="005532BD"/>
    <w:rsid w:val="00554850"/>
    <w:rsid w:val="0055536A"/>
    <w:rsid w:val="00561490"/>
    <w:rsid w:val="00561AB6"/>
    <w:rsid w:val="00567468"/>
    <w:rsid w:val="005716DA"/>
    <w:rsid w:val="00575AD3"/>
    <w:rsid w:val="005761D0"/>
    <w:rsid w:val="00582C59"/>
    <w:rsid w:val="00583F0D"/>
    <w:rsid w:val="00585660"/>
    <w:rsid w:val="005867D0"/>
    <w:rsid w:val="0058774A"/>
    <w:rsid w:val="00590FCC"/>
    <w:rsid w:val="0059172E"/>
    <w:rsid w:val="005A1833"/>
    <w:rsid w:val="005A27E4"/>
    <w:rsid w:val="005A7B28"/>
    <w:rsid w:val="005B22F1"/>
    <w:rsid w:val="005B780B"/>
    <w:rsid w:val="005C400E"/>
    <w:rsid w:val="005C6501"/>
    <w:rsid w:val="005C6852"/>
    <w:rsid w:val="005D2D84"/>
    <w:rsid w:val="005D30F2"/>
    <w:rsid w:val="005E3D8A"/>
    <w:rsid w:val="005E40DF"/>
    <w:rsid w:val="005F56E1"/>
    <w:rsid w:val="00600D2E"/>
    <w:rsid w:val="006066C2"/>
    <w:rsid w:val="006103D2"/>
    <w:rsid w:val="00612A34"/>
    <w:rsid w:val="00617FBD"/>
    <w:rsid w:val="0062413F"/>
    <w:rsid w:val="006261B5"/>
    <w:rsid w:val="00630ED4"/>
    <w:rsid w:val="00634D1C"/>
    <w:rsid w:val="00642C23"/>
    <w:rsid w:val="0065187D"/>
    <w:rsid w:val="00651C7E"/>
    <w:rsid w:val="00653DA5"/>
    <w:rsid w:val="00655E0C"/>
    <w:rsid w:val="006568EC"/>
    <w:rsid w:val="00670980"/>
    <w:rsid w:val="00673091"/>
    <w:rsid w:val="00674E80"/>
    <w:rsid w:val="00684211"/>
    <w:rsid w:val="00691FF4"/>
    <w:rsid w:val="00693502"/>
    <w:rsid w:val="00694038"/>
    <w:rsid w:val="006A00F2"/>
    <w:rsid w:val="006A67BA"/>
    <w:rsid w:val="006A7309"/>
    <w:rsid w:val="006B1DC1"/>
    <w:rsid w:val="006B48F7"/>
    <w:rsid w:val="006B533B"/>
    <w:rsid w:val="006B7995"/>
    <w:rsid w:val="006C22A5"/>
    <w:rsid w:val="006C4556"/>
    <w:rsid w:val="006D0135"/>
    <w:rsid w:val="006D3EED"/>
    <w:rsid w:val="006D6BE6"/>
    <w:rsid w:val="006E229B"/>
    <w:rsid w:val="006E6EFF"/>
    <w:rsid w:val="006E7380"/>
    <w:rsid w:val="00700DF2"/>
    <w:rsid w:val="00702061"/>
    <w:rsid w:val="007033BD"/>
    <w:rsid w:val="00707747"/>
    <w:rsid w:val="007102E4"/>
    <w:rsid w:val="0071169E"/>
    <w:rsid w:val="007145FC"/>
    <w:rsid w:val="007277F4"/>
    <w:rsid w:val="00731A77"/>
    <w:rsid w:val="00734C4F"/>
    <w:rsid w:val="00735417"/>
    <w:rsid w:val="007452D1"/>
    <w:rsid w:val="00745D27"/>
    <w:rsid w:val="00745E4B"/>
    <w:rsid w:val="0074734E"/>
    <w:rsid w:val="007531AC"/>
    <w:rsid w:val="007752F1"/>
    <w:rsid w:val="0078706F"/>
    <w:rsid w:val="007870FB"/>
    <w:rsid w:val="0079183F"/>
    <w:rsid w:val="00795E37"/>
    <w:rsid w:val="007A1A1A"/>
    <w:rsid w:val="007B05E9"/>
    <w:rsid w:val="007B1BFB"/>
    <w:rsid w:val="007C256E"/>
    <w:rsid w:val="007D0C38"/>
    <w:rsid w:val="007D70BD"/>
    <w:rsid w:val="007D7A3F"/>
    <w:rsid w:val="007E48D2"/>
    <w:rsid w:val="007F0585"/>
    <w:rsid w:val="007F36C4"/>
    <w:rsid w:val="0080273C"/>
    <w:rsid w:val="008030B1"/>
    <w:rsid w:val="0080408C"/>
    <w:rsid w:val="0080479C"/>
    <w:rsid w:val="0081381F"/>
    <w:rsid w:val="00814604"/>
    <w:rsid w:val="00816A9B"/>
    <w:rsid w:val="008228D5"/>
    <w:rsid w:val="008232FC"/>
    <w:rsid w:val="00824385"/>
    <w:rsid w:val="008367C5"/>
    <w:rsid w:val="008413D9"/>
    <w:rsid w:val="00850782"/>
    <w:rsid w:val="00853BA9"/>
    <w:rsid w:val="008556C3"/>
    <w:rsid w:val="00856DA0"/>
    <w:rsid w:val="0086030E"/>
    <w:rsid w:val="0086268F"/>
    <w:rsid w:val="00865F28"/>
    <w:rsid w:val="008713F9"/>
    <w:rsid w:val="008726F6"/>
    <w:rsid w:val="008739B2"/>
    <w:rsid w:val="008815BB"/>
    <w:rsid w:val="00887DE0"/>
    <w:rsid w:val="00890CCF"/>
    <w:rsid w:val="00892667"/>
    <w:rsid w:val="00894ECA"/>
    <w:rsid w:val="008957FF"/>
    <w:rsid w:val="00897B6C"/>
    <w:rsid w:val="008C3733"/>
    <w:rsid w:val="008D66BB"/>
    <w:rsid w:val="008D779C"/>
    <w:rsid w:val="008E3181"/>
    <w:rsid w:val="008E372E"/>
    <w:rsid w:val="00904D0F"/>
    <w:rsid w:val="00904D7C"/>
    <w:rsid w:val="009218C8"/>
    <w:rsid w:val="00921B7A"/>
    <w:rsid w:val="00926021"/>
    <w:rsid w:val="00944FA7"/>
    <w:rsid w:val="0095576C"/>
    <w:rsid w:val="009710B0"/>
    <w:rsid w:val="00972F24"/>
    <w:rsid w:val="009763E9"/>
    <w:rsid w:val="00977F8D"/>
    <w:rsid w:val="00982070"/>
    <w:rsid w:val="00986856"/>
    <w:rsid w:val="00986A91"/>
    <w:rsid w:val="00986ACB"/>
    <w:rsid w:val="00991CC6"/>
    <w:rsid w:val="00993636"/>
    <w:rsid w:val="009A0156"/>
    <w:rsid w:val="009A258F"/>
    <w:rsid w:val="009A2907"/>
    <w:rsid w:val="009A6EC4"/>
    <w:rsid w:val="009B0A67"/>
    <w:rsid w:val="009B4CBB"/>
    <w:rsid w:val="009B5D48"/>
    <w:rsid w:val="009C1828"/>
    <w:rsid w:val="009C48F5"/>
    <w:rsid w:val="009C6AA2"/>
    <w:rsid w:val="009E058D"/>
    <w:rsid w:val="009E2883"/>
    <w:rsid w:val="009E2C59"/>
    <w:rsid w:val="009E5CF8"/>
    <w:rsid w:val="009F41C4"/>
    <w:rsid w:val="00A025B0"/>
    <w:rsid w:val="00A13D15"/>
    <w:rsid w:val="00A15272"/>
    <w:rsid w:val="00A16418"/>
    <w:rsid w:val="00A215DF"/>
    <w:rsid w:val="00A34A46"/>
    <w:rsid w:val="00A35ACF"/>
    <w:rsid w:val="00A46AED"/>
    <w:rsid w:val="00A611FB"/>
    <w:rsid w:val="00A63722"/>
    <w:rsid w:val="00A70ADB"/>
    <w:rsid w:val="00A7292D"/>
    <w:rsid w:val="00A73502"/>
    <w:rsid w:val="00A91377"/>
    <w:rsid w:val="00A916C3"/>
    <w:rsid w:val="00A93A39"/>
    <w:rsid w:val="00A94639"/>
    <w:rsid w:val="00AA5C96"/>
    <w:rsid w:val="00AB23EB"/>
    <w:rsid w:val="00AB582C"/>
    <w:rsid w:val="00AB676B"/>
    <w:rsid w:val="00AC1330"/>
    <w:rsid w:val="00AC2482"/>
    <w:rsid w:val="00AC25BF"/>
    <w:rsid w:val="00AC4D4E"/>
    <w:rsid w:val="00AC62EB"/>
    <w:rsid w:val="00AD39A2"/>
    <w:rsid w:val="00AE0834"/>
    <w:rsid w:val="00AE160E"/>
    <w:rsid w:val="00AF4220"/>
    <w:rsid w:val="00AF4B8D"/>
    <w:rsid w:val="00AF7DC6"/>
    <w:rsid w:val="00B02FAC"/>
    <w:rsid w:val="00B20A6E"/>
    <w:rsid w:val="00B232DF"/>
    <w:rsid w:val="00B26F8A"/>
    <w:rsid w:val="00B31389"/>
    <w:rsid w:val="00B32AAE"/>
    <w:rsid w:val="00B40F93"/>
    <w:rsid w:val="00B5631B"/>
    <w:rsid w:val="00B5793B"/>
    <w:rsid w:val="00B61FD9"/>
    <w:rsid w:val="00B72813"/>
    <w:rsid w:val="00B7581B"/>
    <w:rsid w:val="00B76E62"/>
    <w:rsid w:val="00B77A08"/>
    <w:rsid w:val="00B77EC9"/>
    <w:rsid w:val="00B90085"/>
    <w:rsid w:val="00B93226"/>
    <w:rsid w:val="00BA1D1D"/>
    <w:rsid w:val="00BA270E"/>
    <w:rsid w:val="00BA6BD8"/>
    <w:rsid w:val="00BA7C35"/>
    <w:rsid w:val="00BC5E67"/>
    <w:rsid w:val="00BC66DF"/>
    <w:rsid w:val="00BD5BA3"/>
    <w:rsid w:val="00BE1B18"/>
    <w:rsid w:val="00BE1FB2"/>
    <w:rsid w:val="00BE435C"/>
    <w:rsid w:val="00BF3A18"/>
    <w:rsid w:val="00BF6B86"/>
    <w:rsid w:val="00BF7646"/>
    <w:rsid w:val="00C104A9"/>
    <w:rsid w:val="00C10A3E"/>
    <w:rsid w:val="00C11C9E"/>
    <w:rsid w:val="00C13C54"/>
    <w:rsid w:val="00C14CE9"/>
    <w:rsid w:val="00C162A4"/>
    <w:rsid w:val="00C16BB8"/>
    <w:rsid w:val="00C20603"/>
    <w:rsid w:val="00C2788B"/>
    <w:rsid w:val="00C27B15"/>
    <w:rsid w:val="00C31492"/>
    <w:rsid w:val="00C4116D"/>
    <w:rsid w:val="00C51653"/>
    <w:rsid w:val="00C536D8"/>
    <w:rsid w:val="00C56A82"/>
    <w:rsid w:val="00C631B0"/>
    <w:rsid w:val="00C666FB"/>
    <w:rsid w:val="00C701EA"/>
    <w:rsid w:val="00C84763"/>
    <w:rsid w:val="00C851F0"/>
    <w:rsid w:val="00CA0661"/>
    <w:rsid w:val="00CA1E0F"/>
    <w:rsid w:val="00CB0BB7"/>
    <w:rsid w:val="00CC0201"/>
    <w:rsid w:val="00CC10CE"/>
    <w:rsid w:val="00CC1432"/>
    <w:rsid w:val="00CC2C7F"/>
    <w:rsid w:val="00CD15B2"/>
    <w:rsid w:val="00CD5B6F"/>
    <w:rsid w:val="00CD68DB"/>
    <w:rsid w:val="00CE16EC"/>
    <w:rsid w:val="00CE1AEA"/>
    <w:rsid w:val="00CF0759"/>
    <w:rsid w:val="00CF1B70"/>
    <w:rsid w:val="00CF55F2"/>
    <w:rsid w:val="00CF63FB"/>
    <w:rsid w:val="00D06AE7"/>
    <w:rsid w:val="00D07924"/>
    <w:rsid w:val="00D10C5B"/>
    <w:rsid w:val="00D1678F"/>
    <w:rsid w:val="00D207E4"/>
    <w:rsid w:val="00D35CAE"/>
    <w:rsid w:val="00D40C5D"/>
    <w:rsid w:val="00D42816"/>
    <w:rsid w:val="00D43B20"/>
    <w:rsid w:val="00D50CA7"/>
    <w:rsid w:val="00D77621"/>
    <w:rsid w:val="00D84AED"/>
    <w:rsid w:val="00D87227"/>
    <w:rsid w:val="00D87870"/>
    <w:rsid w:val="00D92B26"/>
    <w:rsid w:val="00DA33C9"/>
    <w:rsid w:val="00DA7585"/>
    <w:rsid w:val="00DB6051"/>
    <w:rsid w:val="00DC179A"/>
    <w:rsid w:val="00DC190F"/>
    <w:rsid w:val="00DC2463"/>
    <w:rsid w:val="00DC4618"/>
    <w:rsid w:val="00DC50CA"/>
    <w:rsid w:val="00DD26B0"/>
    <w:rsid w:val="00DD48BC"/>
    <w:rsid w:val="00DD5A47"/>
    <w:rsid w:val="00DD7C8A"/>
    <w:rsid w:val="00DF2CEC"/>
    <w:rsid w:val="00DF4233"/>
    <w:rsid w:val="00DF437D"/>
    <w:rsid w:val="00DF5DAB"/>
    <w:rsid w:val="00DF7D0B"/>
    <w:rsid w:val="00E02C62"/>
    <w:rsid w:val="00E11E0A"/>
    <w:rsid w:val="00E21933"/>
    <w:rsid w:val="00E2438D"/>
    <w:rsid w:val="00E27A05"/>
    <w:rsid w:val="00E33D6D"/>
    <w:rsid w:val="00E371DE"/>
    <w:rsid w:val="00E40A6D"/>
    <w:rsid w:val="00E40CB0"/>
    <w:rsid w:val="00E50A6E"/>
    <w:rsid w:val="00E610EB"/>
    <w:rsid w:val="00E63BCA"/>
    <w:rsid w:val="00E66116"/>
    <w:rsid w:val="00E74A2B"/>
    <w:rsid w:val="00E74DE1"/>
    <w:rsid w:val="00E75B0B"/>
    <w:rsid w:val="00E77545"/>
    <w:rsid w:val="00E77F6E"/>
    <w:rsid w:val="00E8495D"/>
    <w:rsid w:val="00E85A6A"/>
    <w:rsid w:val="00E91D57"/>
    <w:rsid w:val="00E95A7C"/>
    <w:rsid w:val="00E96BB6"/>
    <w:rsid w:val="00EB07F5"/>
    <w:rsid w:val="00EB176E"/>
    <w:rsid w:val="00EC48C2"/>
    <w:rsid w:val="00ED3DE7"/>
    <w:rsid w:val="00EF7F50"/>
    <w:rsid w:val="00F050C4"/>
    <w:rsid w:val="00F13B9A"/>
    <w:rsid w:val="00F14160"/>
    <w:rsid w:val="00F16EB7"/>
    <w:rsid w:val="00F23A1B"/>
    <w:rsid w:val="00F271D3"/>
    <w:rsid w:val="00F43064"/>
    <w:rsid w:val="00F47AEE"/>
    <w:rsid w:val="00F55BB0"/>
    <w:rsid w:val="00F56919"/>
    <w:rsid w:val="00F60BD4"/>
    <w:rsid w:val="00F64C5E"/>
    <w:rsid w:val="00F67567"/>
    <w:rsid w:val="00F70518"/>
    <w:rsid w:val="00F72233"/>
    <w:rsid w:val="00F745BA"/>
    <w:rsid w:val="00F85496"/>
    <w:rsid w:val="00F92C05"/>
    <w:rsid w:val="00FA283F"/>
    <w:rsid w:val="00FA2CF5"/>
    <w:rsid w:val="00FA560A"/>
    <w:rsid w:val="00FA62AB"/>
    <w:rsid w:val="00FA78BC"/>
    <w:rsid w:val="00FA7EDC"/>
    <w:rsid w:val="00FB5022"/>
    <w:rsid w:val="00FD205F"/>
    <w:rsid w:val="00FD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3B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716DA"/>
    <w:pPr>
      <w:spacing w:lineRule="auto" w:line="240" w:after="0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BF6B8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104A9"/>
  </w:style>
  <w:style w:styleId="Hiperveza" w:type="character">
    <w:name w:val="Hyperlink"/>
    <w:basedOn w:val="Zadanifontodlomka"/>
    <w:uiPriority w:val="99"/>
    <w:semiHidden/>
    <w:unhideWhenUsed/>
    <w:rsid w:val="00816A9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16A9B"/>
    <w:rPr>
      <w:color w:val="954F72"/>
      <w:u w:val="single"/>
    </w:rPr>
  </w:style>
  <w:style w:customStyle="true" w:styleId="xl81" w:type="paragraph">
    <w:name w:val="xl81"/>
    <w:basedOn w:val="Normal"/>
    <w:rsid w:val="00816A9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2" w:type="paragraph">
    <w:name w:val="xl82"/>
    <w:basedOn w:val="Normal"/>
    <w:rsid w:val="00816A9B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3" w:type="paragraph">
    <w:name w:val="xl83"/>
    <w:basedOn w:val="Normal"/>
    <w:rsid w:val="00816A9B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4" w:type="paragraph">
    <w:name w:val="xl84"/>
    <w:basedOn w:val="Normal"/>
    <w:rsid w:val="00816A9B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816A9B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6" w:type="paragraph">
    <w:name w:val="xl86"/>
    <w:basedOn w:val="Normal"/>
    <w:rsid w:val="00816A9B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7" w:type="paragraph">
    <w:name w:val="xl87"/>
    <w:basedOn w:val="Normal"/>
    <w:rsid w:val="00816A9B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8" w:type="paragraph">
    <w:name w:val="xl88"/>
    <w:basedOn w:val="Normal"/>
    <w:rsid w:val="00816A9B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34C4F"/>
    <w:pPr>
      <w:spacing w:lineRule="auto" w:line="240" w:after="0"/>
    </w:pPr>
  </w:style>
  <w:style w:customStyle="true" w:styleId="xl89" w:type="paragraph">
    <w:name w:val="xl89"/>
    <w:basedOn w:val="Normal"/>
    <w:rsid w:val="00CF0759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0" w:type="paragraph">
    <w:name w:val="xl90"/>
    <w:basedOn w:val="Normal"/>
    <w:rsid w:val="00CF0759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1" w:type="paragraph">
    <w:name w:val="xl91"/>
    <w:basedOn w:val="Normal"/>
    <w:rsid w:val="00CF0759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2" w:type="paragraph">
    <w:name w:val="xl92"/>
    <w:basedOn w:val="Normal"/>
    <w:rsid w:val="00CF0759"/>
    <w:pPr>
      <w:pBdr>
        <w:top w:space="0" w:sz="4" w:color="000000" w:val="single"/>
        <w:bottom w:space="0" w:sz="4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3" w:type="paragraph">
    <w:name w:val="xl93"/>
    <w:basedOn w:val="Normal"/>
    <w:rsid w:val="00CF0759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4" w:type="paragraph">
    <w:name w:val="xl94"/>
    <w:basedOn w:val="Normal"/>
    <w:rsid w:val="00CF0759"/>
    <w:pPr>
      <w:pBdr>
        <w:top w:space="0" w:sz="4" w:color="000000" w:val="single"/>
        <w:bottom w:space="0" w:sz="4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5" w:type="paragraph">
    <w:name w:val="xl95"/>
    <w:basedOn w:val="Normal"/>
    <w:rsid w:val="00CF0759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6" w:type="paragraph">
    <w:name w:val="xl96"/>
    <w:basedOn w:val="Normal"/>
    <w:rsid w:val="00CF0759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7" w:type="paragraph">
    <w:name w:val="xl97"/>
    <w:basedOn w:val="Normal"/>
    <w:rsid w:val="00CF0759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8" w:type="paragraph">
    <w:name w:val="xl98"/>
    <w:basedOn w:val="Normal"/>
    <w:rsid w:val="00CF0759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CF0759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GridTable4-Accent11" w:type="table">
    <w:name w:val="Grid Table 4 - Accent 11"/>
    <w:basedOn w:val="Obinatablica"/>
    <w:uiPriority w:val="49"/>
    <w:rsid w:val="00C11C9E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msonormal0" w:type="paragraph">
    <w:name w:val="msonormal"/>
    <w:basedOn w:val="Normal"/>
    <w:rsid w:val="006B7995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2" w:type="paragraph">
    <w:name w:val="xl72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color w:val="FF0000"/>
      <w:sz w:val="24"/>
      <w:szCs w:val="24"/>
      <w:lang w:eastAsia="hr-HR"/>
    </w:rPr>
  </w:style>
  <w:style w:customStyle="true" w:styleId="xl73" w:type="paragraph">
    <w:name w:val="xl73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color w:val="FF0000"/>
      <w:sz w:val="24"/>
      <w:szCs w:val="24"/>
      <w:lang w:eastAsia="hr-HR"/>
    </w:rPr>
  </w:style>
  <w:style w:customStyle="true" w:styleId="xl74" w:type="paragraph">
    <w:name w:val="xl74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color w:val="FF0000"/>
      <w:sz w:val="24"/>
      <w:szCs w:val="24"/>
      <w:lang w:eastAsia="hr-HR"/>
    </w:rPr>
  </w:style>
  <w:style w:customStyle="true" w:styleId="xl75" w:type="paragraph">
    <w:name w:val="xl75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6" w:type="paragraph">
    <w:name w:val="xl76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7" w:type="paragraph">
    <w:name w:val="xl77"/>
    <w:basedOn w:val="Normal"/>
    <w:rsid w:val="006B7995"/>
    <w:pP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ablicareetke4-isticanje11" w:type="table">
    <w:name w:val="Tablica rešetke 4 - isticanje 11"/>
    <w:basedOn w:val="Obinatablica"/>
    <w:uiPriority w:val="49"/>
    <w:rsid w:val="00694038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Tijeloteksta" w:type="paragraph">
    <w:name w:val="Body Text"/>
    <w:basedOn w:val="Normal"/>
    <w:link w:val="TijelotekstaChar"/>
    <w:uiPriority w:val="99"/>
    <w:unhideWhenUsed/>
    <w:rsid w:val="003A50DD"/>
    <w:pPr>
      <w:spacing w:lineRule="auto" w:line="240" w:after="0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A50DD"/>
    <w:rPr>
      <w:rFonts w:cs="Times New Roman"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5761D0"/>
    <w:pPr>
      <w:framePr w:y="-14" w:vAnchor="text" w:hAnchor="margin" w:wrap="around" w:hSpace="180"/>
      <w:spacing w:lineRule="auto" w:line="240" w:after="0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5761D0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2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2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2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2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2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3B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styleId="Hiperveza" w:type="character">
    <w:name w:val="Hyperlink"/>
    <w:basedOn w:val="Zadanifontodlomka"/>
    <w:uiPriority w:val="99"/>
    <w:semiHidden/>
    <w:unhideWhenUsed/>
    <w:rsid w:val="00816A9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16A9B"/>
    <w:rPr>
      <w:color w:val="954F72"/>
      <w:u w:val="single"/>
    </w:rPr>
  </w:style>
  <w:style w:customStyle="1" w:styleId="xl81" w:type="paragraph">
    <w:name w:val="xl81"/>
    <w:basedOn w:val="Normal"/>
    <w:rsid w:val="00816A9B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816A9B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3" w:type="paragraph">
    <w:name w:val="xl83"/>
    <w:basedOn w:val="Normal"/>
    <w:rsid w:val="00816A9B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816A9B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816A9B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6" w:type="paragraph">
    <w:name w:val="xl86"/>
    <w:basedOn w:val="Normal"/>
    <w:rsid w:val="00816A9B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816A9B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816A9B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34C4F"/>
    <w:pPr>
      <w:spacing w:after="0" w:line="240" w:lineRule="auto"/>
    </w:pPr>
  </w:style>
  <w:style w:customStyle="1" w:styleId="xl89" w:type="paragraph">
    <w:name w:val="xl89"/>
    <w:basedOn w:val="Normal"/>
    <w:rsid w:val="00CF0759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CF0759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CF0759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CF0759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CF0759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4" w:type="paragraph">
    <w:name w:val="xl94"/>
    <w:basedOn w:val="Normal"/>
    <w:rsid w:val="00CF0759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CF0759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CF0759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7" w:type="paragraph">
    <w:name w:val="xl97"/>
    <w:basedOn w:val="Normal"/>
    <w:rsid w:val="00CF0759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CF0759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CF0759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GridTable4-Accent11" w:type="table">
    <w:name w:val="Grid Table 4 - Accent 11"/>
    <w:basedOn w:val="Obinatablica"/>
    <w:uiPriority w:val="49"/>
    <w:rsid w:val="00C11C9E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msonormal0" w:type="paragraph">
    <w:name w:val="msonormal"/>
    <w:basedOn w:val="Normal"/>
    <w:rsid w:val="006B799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72" w:type="paragraph">
    <w:name w:val="xl72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color w:val="FF0000"/>
      <w:sz w:val="24"/>
      <w:szCs w:val="24"/>
      <w:lang w:eastAsia="hr-HR"/>
    </w:rPr>
  </w:style>
  <w:style w:customStyle="1" w:styleId="xl73" w:type="paragraph">
    <w:name w:val="xl73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color w:val="FF0000"/>
      <w:sz w:val="24"/>
      <w:szCs w:val="24"/>
      <w:lang w:eastAsia="hr-HR"/>
    </w:rPr>
  </w:style>
  <w:style w:customStyle="1" w:styleId="xl74" w:type="paragraph">
    <w:name w:val="xl74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color w:val="FF0000"/>
      <w:sz w:val="24"/>
      <w:szCs w:val="24"/>
      <w:lang w:eastAsia="hr-HR"/>
    </w:rPr>
  </w:style>
  <w:style w:customStyle="1" w:styleId="xl75" w:type="paragraph">
    <w:name w:val="xl75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76" w:type="paragraph">
    <w:name w:val="xl76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77" w:type="paragraph">
    <w:name w:val="xl77"/>
    <w:basedOn w:val="Normal"/>
    <w:rsid w:val="006B7995"/>
    <w:pP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icareetke4-isticanje11" w:type="table">
    <w:name w:val="Tablica rešetke 4 - isticanje 11"/>
    <w:basedOn w:val="Obinatablica"/>
    <w:uiPriority w:val="49"/>
    <w:rsid w:val="00694038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Tijeloteksta" w:type="paragraph">
    <w:name w:val="Body Text"/>
    <w:basedOn w:val="Normal"/>
    <w:link w:val="TijelotekstaChar"/>
    <w:uiPriority w:val="99"/>
    <w:unhideWhenUsed/>
    <w:rsid w:val="003A50DD"/>
    <w:pPr>
      <w:spacing w:after="0" w:line="240" w:lineRule="auto"/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A50DD"/>
    <w:rPr>
      <w:rFonts w:ascii="Times New Roman" w:cs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5761D0"/>
    <w:pPr>
      <w:framePr w:hAnchor="margin" w:hSpace="180" w:vAnchor="text" w:wrap="around" w:y="-14"/>
      <w:spacing w:after="0" w:line="240" w:lineRule="auto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5761D0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2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2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2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2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2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6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3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3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5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43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31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341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51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866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6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08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0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46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7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617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83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127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51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67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11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18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33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655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02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1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7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76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360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556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07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772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02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75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362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4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7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321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17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232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11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1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6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09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62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338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4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18. travnja 2018.</izvorni_sadrzaj>
    <derivirana_varijabla naziv="DomainObject.StvarniPocetakDatum_1">18. travnja 2018.</derivirana_varijabla>
  </DomainObject.StvarniPocetakDatum>
  <DomainObject.StvarniZavrsetakDatum>
    <izvorni_sadrzaj>18. travnja 2018.</izvorni_sadrzaj>
    <derivirana_varijabla naziv="DomainObject.StvarniZavrsetakDatum_1">18. travnja 2018.</derivirana_varijabla>
  </DomainObject.StvarniZavrsetakDatum>
  <DomainObject.PlaniraniZavrsetakDatum>
    <izvorni_sadrzaj>18. travnja 2018.</izvorni_sadrzaj>
    <derivirana_varijabla naziv="DomainObject.PlaniraniZavrsetakDatum_1">18. travnja 2018.</derivirana_varijabla>
  </DomainObject.PlaniraniZavrsetakDatum>
  <DomainObject.PlaniraniPocetakDatum>
    <izvorni_sadrzaj>18. travnja 2018.</izvorni_sadrzaj>
    <derivirana_varijabla naziv="DomainObject.PlaniraniPocetakDatum_1">18. travnja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St-2021/2017-72</izvorni_sadrzaj>
    <derivirana_varijabla naziv="DomainObject.Zapisnik.Oznaka_1">St-2021/2017-72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St-2021/2017-72</izvorni_sadrzaj>
    <derivirana_varijabla naziv="DomainObject.PoslovniBrojDokumenta_1">St-2021/2017-72</derivirana_varijabla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71E4A-FE82-44AC-A526-9F24184E5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155</properties:Pages>
  <properties:Words>20589</properties:Words>
  <properties:Characters>124951</properties:Characters>
  <properties:Lines>16661</properties:Lines>
  <properties:Paragraphs>8424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139471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2018-04-18T07:21:00Z</dcterms:created>
  <dc:creator>Matea Bizjak</dc:creator>
  <cp:lastModifiedBy>Matea Bizjak</cp:lastModifiedBy>
  <cp:lastPrinted>2018-04-18T09:07:00Z</cp:lastPrinted>
  <dcterms:modified xmlns:xsi="http://www.w3.org/2001/XMLSchema-instance" xsi:type="dcterms:W3CDTF">2018-04-18T09:13:00Z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St-2021/2017-72 / Zapisnik - Ročište radi ispitivanja tražbina (St-2021-17 - GRANOLIO -ispitno ročište 18.4.18..docx.docx)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155</vt:i4>
  </prop:property>
</prop:Properties>
</file>