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3726" w14:paraId="42e372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380E32">
        <w:t>5</w:t>
      </w:r>
      <w:r w:rsidR="00FB501F">
        <w:t>863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380E32">
        <w:t>5</w:t>
      </w:r>
      <w:r w:rsidR="00FB501F">
        <w:t>863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7A6ECA" w:rsidR="007A6ECA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FF72EF">
        <w:t xml:space="preserve"> </w:t>
      </w:r>
      <w:r w:rsidR="00FB501F">
        <w:t>POPEK PROMET d.o.o.</w:t>
      </w:r>
      <w:r w:rsidR="00FB501F" w:rsidRPr="00EF6988">
        <w:t>, OIB:</w:t>
      </w:r>
      <w:r w:rsidR="00FB501F">
        <w:t xml:space="preserve"> 14881487374, Kraljev Vrh, Duga ulica 5.</w:t>
      </w:r>
    </w:p>
    <w:p w:rsidRDefault="00380E32" w:rsidP="00380E32" w:rsidR="00380E32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5E47D6">
        <w:t xml:space="preserve"> </w:t>
      </w:r>
      <w:r w:rsidR="00FB501F">
        <w:t>670,10</w:t>
      </w:r>
      <w:r w:rsidR="00897B49">
        <w:t xml:space="preserve"> </w:t>
      </w:r>
      <w:r w:rsidR="0077391F">
        <w:t>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E9F" w:rsidR="00E00E9F">
      <w:r>
        <w:separator/>
      </w:r>
    </w:p>
  </w:endnote>
  <w:endnote w:id="0" w:type="continuationSeparator">
    <w:p w:rsidRDefault="00E00E9F" w:rsidR="00E00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E9F" w:rsidR="00E00E9F">
      <w:r>
        <w:separator/>
      </w:r>
    </w:p>
  </w:footnote>
  <w:footnote w:id="0" w:type="continuationSeparator">
    <w:p w:rsidRDefault="00E00E9F" w:rsidR="00E00E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D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94441"/>
    <w:rsid w:val="000C1906"/>
    <w:rsid w:val="0011143D"/>
    <w:rsid w:val="00114EAD"/>
    <w:rsid w:val="0014499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5599"/>
    <w:rsid w:val="00380E32"/>
    <w:rsid w:val="0038246E"/>
    <w:rsid w:val="003B3D20"/>
    <w:rsid w:val="003D35F9"/>
    <w:rsid w:val="003E3A15"/>
    <w:rsid w:val="00413F4C"/>
    <w:rsid w:val="004A1D16"/>
    <w:rsid w:val="004B337A"/>
    <w:rsid w:val="004B6ABF"/>
    <w:rsid w:val="004F3962"/>
    <w:rsid w:val="0053446F"/>
    <w:rsid w:val="00554861"/>
    <w:rsid w:val="00572798"/>
    <w:rsid w:val="00590AEF"/>
    <w:rsid w:val="00591994"/>
    <w:rsid w:val="005A0039"/>
    <w:rsid w:val="005D476D"/>
    <w:rsid w:val="005E47D6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A6ECA"/>
    <w:rsid w:val="007B5AFD"/>
    <w:rsid w:val="007D5A5D"/>
    <w:rsid w:val="008155EE"/>
    <w:rsid w:val="0083172A"/>
    <w:rsid w:val="00835D21"/>
    <w:rsid w:val="00853FE2"/>
    <w:rsid w:val="008613BD"/>
    <w:rsid w:val="00862B47"/>
    <w:rsid w:val="00863025"/>
    <w:rsid w:val="0086424A"/>
    <w:rsid w:val="008718B4"/>
    <w:rsid w:val="00871F01"/>
    <w:rsid w:val="00897B49"/>
    <w:rsid w:val="008C7703"/>
    <w:rsid w:val="00920CA0"/>
    <w:rsid w:val="009419D8"/>
    <w:rsid w:val="00990534"/>
    <w:rsid w:val="00992675"/>
    <w:rsid w:val="009B3906"/>
    <w:rsid w:val="00A13D7F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C02941"/>
    <w:rsid w:val="00C44D71"/>
    <w:rsid w:val="00C836B9"/>
    <w:rsid w:val="00C958E9"/>
    <w:rsid w:val="00CC2C03"/>
    <w:rsid w:val="00CE7362"/>
    <w:rsid w:val="00D01B78"/>
    <w:rsid w:val="00D33F5D"/>
    <w:rsid w:val="00D66226"/>
    <w:rsid w:val="00E00E9F"/>
    <w:rsid w:val="00E0602A"/>
    <w:rsid w:val="00E73688"/>
    <w:rsid w:val="00EB475A"/>
    <w:rsid w:val="00EC3302"/>
    <w:rsid w:val="00ED6AA8"/>
    <w:rsid w:val="00F034D3"/>
    <w:rsid w:val="00F25D92"/>
    <w:rsid w:val="00F67CFD"/>
    <w:rsid w:val="00F72344"/>
    <w:rsid w:val="00F8310C"/>
    <w:rsid w:val="00FB501F"/>
    <w:rsid w:val="00FD78CF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4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9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9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9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9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4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9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9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9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9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5863</izvorni_sadrzaj>
    <derivirana_varijabla naziv="DomainObject.Predmet.Broj_1">5863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St-5863/2015</izvorni_sadrzaj>
    <derivirana_varijabla naziv="DomainObject.Predmet.OznakaBroj_1">St-5863/2015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POPEK PROMET d.o.o. zastupanog po punomoćniku Tomislav Popek</izvorni_sadrzaj>
    <derivirana_varijabla naziv="DomainObject.Predmet.ProtustrankaFormated_1">  POPEK PROMET d.o.o. zastupanog po punomoćniku Tomislav Popek</derivirana_varijabla>
  </DomainObject.Predmet.ProtustrankaFormated>
  <DomainObject.Predmet.ProtustrankaFormatedOIB>
    <izvorni_sadrzaj>  POPEK PROMET d.o.o., OIB 14881487374 zastupanog po punomoćniku Tomislav Popek</izvorni_sadrzaj>
    <derivirana_varijabla naziv="DomainObject.Predmet.ProtustrankaFormatedOIB_1">  POPEK PROMET d.o.o., OIB 14881487374 zastupanog po punomoćniku Tomislav Popek</derivirana_varijabla>
  </DomainObject.Predmet.ProtustrankaFormatedOIB>
  <DomainObject.Predmet.ProtustrankaFormatedWithAdress>
    <izvorni_sadrzaj> POPEK PROMET d.o.o., Duga ulica 5, 10297 Kraljev Vrh zastupanog po punomoćniku Tomislav Popek</izvorni_sadrzaj>
    <derivirana_varijabla naziv="DomainObject.Predmet.ProtustrankaFormatedWithAdress_1"> POPEK PROMET d.o.o., Duga ulica 5, 10297 Kraljev Vrh zastupanog po punomoćniku Tomislav Popek</derivirana_varijabla>
  </DomainObject.Predmet.ProtustrankaFormatedWithAdress>
  <DomainObject.Predmet.ProtustrankaFormatedWithAdressOIB>
    <izvorni_sadrzaj> POPEK PROMET d.o.o., OIB 14881487374, Duga ulica 5, 10297 Kraljev Vrh zastupanog po punomoćniku Tomislav Popek</izvorni_sadrzaj>
    <derivirana_varijabla naziv="DomainObject.Predmet.ProtustrankaFormatedWithAdressOIB_1"> POPEK PROMET d.o.o., OIB 14881487374, Duga ulica 5, 10297 Kraljev Vrh zastupanog po punomoćniku Tomislav Popek</derivirana_varijabla>
  </DomainObject.Predmet.ProtustrankaFormatedWithAdressOIB>
  <DomainObject.Predmet.ProtustrankaWithAdress>
    <izvorni_sadrzaj>POPEK PROMET d.o.o. Duga ulica 5, 10297 Kraljev Vrh</izvorni_sadrzaj>
    <derivirana_varijabla naziv="DomainObject.Predmet.ProtustrankaWithAdress_1">POPEK PROMET d.o.o. Duga ulica 5, 10297 Kraljev Vrh</derivirana_varijabla>
  </DomainObject.Predmet.ProtustrankaWithAdress>
  <DomainObject.Predmet.ProtustrankaWithAdressOIB>
    <izvorni_sadrzaj>POPEK PROMET d.o.o., OIB 14881487374, Duga ulica 5, 10297 Kraljev Vrh</izvorni_sadrzaj>
    <derivirana_varijabla naziv="DomainObject.Predmet.ProtustrankaWithAdressOIB_1">POPEK PROMET d.o.o., OIB 14881487374, Duga ulica 5, 10297 Kraljev Vrh</derivirana_varijabla>
  </DomainObject.Predmet.ProtustrankaWithAdressOIB>
  <DomainObject.Predmet.ProtustrankaNazivFormated>
    <izvorni_sadrzaj>POPEK PROMET d.o.o.</izvorni_sadrzaj>
    <derivirana_varijabla naziv="DomainObject.Predmet.ProtustrankaNazivFormated_1">POPEK PROMET d.o.o.</derivirana_varijabla>
  </DomainObject.Predmet.ProtustrankaNazivFormated>
  <DomainObject.Predmet.ProtustrankaNazivFormatedOIB>
    <izvorni_sadrzaj>POPEK PROMET d.o.o., OIB 14881487374</izvorni_sadrzaj>
    <derivirana_varijabla naziv="DomainObject.Predmet.ProtustrankaNazivFormatedOIB_1">POPEK PROMET d.o.o., OIB 14881487374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POPEK PROMET d.o.o. zastupanog po punomoćniku Tomislav Popek</item>
    </izvorni_sadrzaj>
    <derivirana_varijabla naziv="DomainObject.Predmet.ProtuStrankaListFormated_1">
      <item>POPEK PROMET d.o.o. zastupanog po punomoćniku Tomislav Popek</item>
    </derivirana_varijabla>
  </DomainObject.Predmet.ProtuStrankaListFormated>
  <DomainObject.Predmet.ProtuStrankaListFormatedOIB>
    <izvorni_sadrzaj>
      <item>POPEK PROMET d.o.o., OIB 14881487374 zastupanog po punomoćniku Tomislav Popek</item>
    </izvorni_sadrzaj>
    <derivirana_varijabla naziv="DomainObject.Predmet.ProtuStrankaListFormatedOIB_1">
      <item>POPEK PROMET d.o.o., OIB 14881487374 zastupanog po punomoćniku Tomislav Popek</item>
    </derivirana_varijabla>
  </DomainObject.Predmet.ProtuStrankaListFormatedOIB>
  <DomainObject.Predmet.ProtuStrankaListFormatedWithAdress>
    <izvorni_sadrzaj>
      <item>POPEK PROMET d.o.o., Duga ulica 5, 10297 Kraljev Vrh zastupanog po punomoćniku Tomislav Popek</item>
    </izvorni_sadrzaj>
    <derivirana_varijabla naziv="DomainObject.Predmet.ProtuStrankaListFormatedWithAdress_1">
      <item>POPEK PROMET d.o.o., Duga ulica 5, 10297 Kraljev Vrh zastupanog po punomoćniku Tomislav Popek</item>
    </derivirana_varijabla>
  </DomainObject.Predmet.ProtuStrankaListFormatedWithAdress>
  <DomainObject.Predmet.ProtuStrankaListFormatedWithAdressOIB>
    <izvorni_sadrzaj>
      <item>POPEK PROMET d.o.o., OIB 14881487374, Duga ulica 5, 10297 Kraljev Vrh zastupanog po punomoćniku Tomislav Popek</item>
    </izvorni_sadrzaj>
    <derivirana_varijabla naziv="DomainObject.Predmet.ProtuStrankaListFormatedWithAdressOIB_1">
      <item>POPEK PROMET d.o.o., OIB 14881487374, Duga ulica 5, 10297 Kraljev Vrh zastupanog po punomoćniku Tomislav Popek</item>
    </derivirana_varijabla>
  </DomainObject.Predmet.ProtuStrankaListFormatedWithAdressOIB>
  <DomainObject.Predmet.ProtuStrankaListNazivFormated>
    <izvorni_sadrzaj>
      <item>POPEK PROMET d.o.o.</item>
    </izvorni_sadrzaj>
    <derivirana_varijabla naziv="DomainObject.Predmet.ProtuStrankaListNazivFormated_1">
      <item>POPEK PROMET d.o.o.</item>
    </derivirana_varijabla>
  </DomainObject.Predmet.ProtuStrankaListNazivFormated>
  <DomainObject.Predmet.ProtuStrankaListNazivFormatedOIB>
    <izvorni_sadrzaj>
      <item>POPEK PROMET d.o.o., OIB 14881487374</item>
    </izvorni_sadrzaj>
    <derivirana_varijabla naziv="DomainObject.Predmet.ProtuStrankaListNazivFormatedOIB_1">
      <item>POPEK PROMET d.o.o., OIB 14881487374</item>
    </derivirana_varijabla>
  </DomainObject.Predmet.ProtuStrankaListNazivFormatedOIB>
  <DomainObject.Predmet.OstaliListFormated>
    <izvorni_sadrzaj>
      <item>Tomislav Popek punomoćnik sudionika u postupku POPEK PROMET d.o.o.</item>
    </izvorni_sadrzaj>
    <derivirana_varijabla naziv="DomainObject.Predmet.OstaliListFormated_1">
      <item>Tomislav Popek punomoćnik sudionika u postupku POPEK PROMET d.o.o.</item>
    </derivirana_varijabla>
  </DomainObject.Predmet.OstaliListFormated>
  <DomainObject.Predmet.OstaliListFormatedOIB>
    <izvorni_sadrzaj>
      <item>Tomislav Popek, OIB 66640996023 punomoćnik sudionika u postupku POPEK PROMET d.o.o.</item>
    </izvorni_sadrzaj>
    <derivirana_varijabla naziv="DomainObject.Predmet.OstaliListFormatedOIB_1">
      <item>Tomislav Popek, OIB 66640996023 punomoćnik sudionika u postupku POPEK PROMET d.o.o.</item>
    </derivirana_varijabla>
  </DomainObject.Predmet.OstaliListFormatedOIB>
  <DomainObject.Predmet.OstaliListFormatedWithAdress>
    <izvorni_sadrzaj>
      <item>Tomislav Popek, Duga ulica 5, 10297 Kraljev Vrh punomoćnik sudionika u postupku POPEK PROMET d.o.o.</item>
    </izvorni_sadrzaj>
    <derivirana_varijabla naziv="DomainObject.Predmet.OstaliListFormatedWithAdress_1">
      <item>Tomislav Popek, Duga ulica 5, 10297 Kraljev Vrh punomoćnik sudionika u postupku POPEK PROMET d.o.o.</item>
    </derivirana_varijabla>
  </DomainObject.Predmet.OstaliListFormatedWithAdress>
  <DomainObject.Predmet.OstaliListFormatedWithAdressOIB>
    <izvorni_sadrzaj>
      <item>Tomislav Popek, OIB 66640996023, Duga ulica 5, 10297 Kraljev Vrh punomoćnik sudionika u postupku POPEK PROMET d.o.o.</item>
    </izvorni_sadrzaj>
    <derivirana_varijabla naziv="DomainObject.Predmet.OstaliListFormatedWithAdressOIB_1">
      <item>Tomislav Popek, OIB 66640996023, Duga ulica 5, 10297 Kraljev Vrh punomoćnik sudionika u postupku POPEK PROMET d.o.o.</item>
    </derivirana_varijabla>
  </DomainObject.Predmet.OstaliListFormatedWithAdressOIB>
  <DomainObject.Predmet.OstaliListNazivFormated>
    <izvorni_sadrzaj>
      <item>Tomislav Popek</item>
    </izvorni_sadrzaj>
    <derivirana_varijabla naziv="DomainObject.Predmet.OstaliListNazivFormated_1">
      <item>Tomislav Popek</item>
    </derivirana_varijabla>
  </DomainObject.Predmet.OstaliListNazivFormated>
  <DomainObject.Predmet.OstaliListNazivFormatedOIB>
    <izvorni_sadrzaj>
      <item>Tomislav Popek, OIB 66640996023</item>
    </izvorni_sadrzaj>
    <derivirana_varijabla naziv="DomainObject.Predmet.OstaliListNazivFormatedOIB_1">
      <item>Tomislav Popek, OIB 66640996023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POPEK PROMET d.o.o.</izvorni_sadrzaj>
    <derivirana_varijabla naziv="DomainObject.Predmet.ProtustrankaIDrugi_1">POPEK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POPEK PROMET d.o.o., OIB 14881487374, Duga ulica 5, 10297 Kraljev Vrh</izvorni_sadrzaj>
    <derivirana_varijabla naziv="DomainObject.Predmet.ProtustrankaIDrugiAdressOIB_1">POPEK PROMET d.o.o., OIB 14881487374, Duga ulica 5, 10297 Kraljev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POPEK PROMET d.o.o.</item>
      <item>Tomislav Popek</item>
    </izvorni_sadrzaj>
    <derivirana_varijabla naziv="DomainObject.Predmet.SudioniciListNaziv_1">
      <item>FINA Regionalni centar Zagreb</item>
      <item>POPEK PROMET d.o.o.</item>
      <item>Tomislav Popek</item>
    </derivirana_varijabla>
  </DomainObject.Predmet.SudioniciListNaziv>
  <DomainObject.Predmet.SudioniciListAdressOIB>
    <izvorni_sadrzaj>
      <item>FINA Regionalni centar Zagreb, OIB 85821130368, Trg svibanjskih žrtava 1995. 1,10000 Zagreb</item>
      <item>POPEK PROMET d.o.o., OIB 14881487374, Duga ulica 5,10297 Kraljev Vrh</item>
      <item>Tomislav Popek, OIB 66640996023, Duga ulica 5,10297 Kraljev Vrh</item>
    </izvorni_sadrzaj>
    <derivirana_varijabla naziv="DomainObject.Predmet.SudioniciListAdressOIB_1">
      <item>FINA Regionalni centar Zagreb, OIB 85821130368, Trg svibanjskih žrtava 1995. 1,10000 Zagreb</item>
      <item>POPEK PROMET d.o.o., OIB 14881487374, Duga ulica 5,10297 Kraljev Vrh</item>
      <item>Tomislav Popek, OIB 66640996023, Duga ulica 5,10297 Kraljev Vrh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14881487374</item>
      <item>, OIB 66640996023</item>
    </izvorni_sadrzaj>
    <derivirana_varijabla naziv="DomainObject.Predmet.SudioniciListNazivOIB_1">
      <item>, OIB 85821130368</item>
      <item>, OIB 14881487374</item>
      <item>, OIB 66640996023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1277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2016-01-18T14:14:00Z</dcterms:created>
  <dc:creator>ilukac</dc:creator>
  <cp:lastModifiedBy>dvorana100</cp:lastModifiedBy>
  <cp:lastPrinted>2016-01-11T14:16:00Z</cp:lastPrinted>
  <dcterms:modified xmlns:xsi="http://www.w3.org/2001/XMLSchema-instance" xsi:type="dcterms:W3CDTF">2016-02-09T10:53:00Z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