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a5c2" w14:paraId="171a5c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 xml:space="preserve">               6 St-166/2017-2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>O G L A S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MET.-KON. d.o.o. za proizvodnju metalnih konstrukcija i završne radove u građevinarstvu, Zagreb, Mlinovi 187, MBS: 080265632, OIB: 98223944544, koji se vodi kod ovoga suda pod brojem St-166/2017, temeljem odredbe čl.430., 431. i 434. Stečajnog zakona (Narodne novine br. 71/15), objavljuje: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 xml:space="preserve">I. Na dan 10. studenoga 2016. dužnik u Očevidniku redoslijeda osnova za plaćanje ima evidentirane neizvršene osnove za plaćanje u ukupnom iznosu od 6.782,19 kn, u koji iznos je uračunata kamata i naknada Financijske agencije za provedbu ovrhe na novčanim sredstvima.  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>II. Poziva se osoba ovlaštena za zastupanje dužnika – Željka Živković, Zagreb, Mlinovi 187, OIB: 07731485805, da u roku od 15 dana od objave ovog oglasa na mrežnoj stranici e-Oglasna ploča Trgovačkog suda u Bjelovaru podnese sudu javnobilježnički ovjerovljen popis imovine i obveza na propisanom obrascu.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045F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45FE" w:rsidP="00F045FE" w:rsidR="00F045FE" w:rsidRPr="00F045F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5FE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64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St-166/2017-2</izvorni_sadrzaj>
    <derivirana_varijabla naziv="DomainObject.Oznaka_1">St-166/2017-2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MET.-KON. d.o.o. za proizvodnju metalnih konstrukcija i završne radove u građevinarstvu</izvorni_sadrzaj>
    <derivirana_varijabla naziv="DomainObject.Predmet.ProtustrankaFormated_1">  MET.-KON. d.o.o. za proizvodnju metalnih konstrukcija i završne radove u građevinarstvu</derivirana_varijabla>
  </DomainObject.Predmet.ProtustrankaFormated>
  <DomainObject.Predmet.ProtustrankaFormatedOIB>
    <izvorni_sadrzaj>  MET.-KON. d.o.o. za proizvodnju metalnih konstrukcija i završne radove u građevinarstvu, OIB 98223944544</izvorni_sadrzaj>
    <derivirana_varijabla naziv="DomainObject.Predmet.ProtustrankaFormatedOIB_1">  MET.-KON. d.o.o. za proizvodnju metalnih konstrukcija i završne radove u građevinarstvu, OIB 98223944544</derivirana_varijabla>
  </DomainObject.Predmet.ProtustrankaFormatedOIB>
  <DomainObject.Predmet.ProtustrankaFormatedWithAdress>
    <izvorni_sadrzaj> MET.-KON. d.o.o. za proizvodnju metalnih konstrukcija i završne radove u građevinarstvu, Mlinovi 187, 10000 Zagreb</izvorni_sadrzaj>
    <derivirana_varijabla naziv="DomainObject.Predmet.ProtustrankaFormatedWithAdress_1"> MET.-KON. d.o.o. za proizvodnju metalnih konstrukcija i završne radove u građevinarstvu, Mlinovi 187, 10000 Zagreb</derivirana_varijabla>
  </DomainObject.Predmet.ProtustrankaFormatedWithAdress>
  <DomainObject.Predmet.ProtustrankaFormatedWithAdressOIB>
    <izvorni_sadrzaj> MET.-KON. d.o.o. za proizvodnju metalnih konstrukcija i završne radove u građevinarstvu, OIB 98223944544, Mlinovi 187, 10000 Zagreb</izvorni_sadrzaj>
    <derivirana_varijabla naziv="DomainObject.Predmet.ProtustrankaFormatedWithAdressOIB_1"> MET.-KON. d.o.o. za proizvodnju metalnih konstrukcija i završne radove u građevinarstvu, OIB 98223944544, Mlinovi 187, 10000 Zagreb</derivirana_varijabla>
  </DomainObject.Predmet.ProtustrankaFormatedWithAdressOIB>
  <DomainObject.Predmet.ProtustrankaWithAdress>
    <izvorni_sadrzaj>MET.-KON. d.o.o. za proizvodnju metalnih konstrukcija i završne radove u građevinarstvu Mlinovi 187, 10000 Zagreb</izvorni_sadrzaj>
    <derivirana_varijabla naziv="DomainObject.Predmet.ProtustrankaWithAdress_1">MET.-KON. d.o.o. za proizvodnju metalnih konstrukcija i završne radove u građevinarstvu Mlinovi 187, 10000 Zagreb</derivirana_varijabla>
  </DomainObject.Predmet.ProtustrankaWithAdress>
  <DomainObject.Predmet.ProtustrankaWithAdressOIB>
    <izvorni_sadrzaj>MET.-KON. d.o.o. za proizvodnju metalnih konstrukcija i završne radove u građevinarstvu, OIB 98223944544, Mlinovi 187, 10000 Zagreb</izvorni_sadrzaj>
    <derivirana_varijabla naziv="DomainObject.Predmet.ProtustrankaWithAdressOIB_1">MET.-KON. d.o.o. za proizvodnju metalnih konstrukcija i završne radove u građevinarstvu, OIB 98223944544, Mlinovi 187, 10000 Zagreb</derivirana_varijabla>
  </DomainObject.Predmet.ProtustrankaWithAdressOIB>
  <DomainObject.Predmet.ProtustrankaNazivFormated>
    <izvorni_sadrzaj>MET.-KON. d.o.o. za proizvodnju metalnih konstrukcija i završne radove u građevinarstvu</izvorni_sadrzaj>
    <derivirana_varijabla naziv="DomainObject.Predmet.ProtustrankaNazivFormated_1">MET.-KON. d.o.o. za proizvodnju metalnih konstrukcija i završne radove u građevinarstvu</derivirana_varijabla>
  </DomainObject.Predmet.ProtustrankaNazivFormated>
  <DomainObject.Predmet.ProtustrankaNazivFormatedOIB>
    <izvorni_sadrzaj>MET.-KON. d.o.o. za proizvodnju metalnih konstrukcija i završne radove u građevinarstvu, OIB 98223944544</izvorni_sadrzaj>
    <derivirana_varijabla naziv="DomainObject.Predmet.ProtustrankaNazivFormatedOIB_1">MET.-KON. d.o.o. za proizvodnju metalnih konstrukcija i završne radove u građevinarstvu, OIB 98223944544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MET.-KON. d.o.o. za proizvodnju metalnih konstrukcija i završne radove u građevinarstvu</item>
    </izvorni_sadrzaj>
    <derivirana_varijabla naziv="DomainObject.Predmet.ProtuStrankaListFormated_1">
      <item>MET.-KON. d.o.o. za proizvodnju metalnih konstrukcija i završne radove u građevinarstvu</item>
    </derivirana_varijabla>
  </DomainObject.Predmet.ProtuStrankaListFormated>
  <DomainObject.Predmet.ProtuStrankaListFormatedOIB>
    <izvorni_sadrzaj>
      <item>MET.-KON. d.o.o. za proizvodnju metalnih konstrukcija i završne radove u građevinarstvu, OIB 98223944544</item>
    </izvorni_sadrzaj>
    <derivirana_varijabla naziv="DomainObject.Predmet.ProtuStrankaListFormatedOIB_1">
      <item>MET.-KON. d.o.o. za proizvodnju metalnih konstrukcija i završne radove u građevinarstvu, OIB 98223944544</item>
    </derivirana_varijabla>
  </DomainObject.Predmet.ProtuStrankaListFormatedOIB>
  <DomainObject.Predmet.ProtuStrankaListFormatedWithAdress>
    <izvorni_sadrzaj>
      <item>MET.-KON. d.o.o. za proizvodnju metalnih konstrukcija i završne radove u građevinarstvu, Mlinovi 187, 10000 Zagreb</item>
    </izvorni_sadrzaj>
    <derivirana_varijabla naziv="DomainObject.Predmet.ProtuStrankaListFormatedWithAdress_1">
      <item>MET.-KON. d.o.o. za proizvodnju metalnih konstrukcija i završne radove u građevinarstvu, Mlinovi 187, 10000 Zagreb</item>
    </derivirana_varijabla>
  </DomainObject.Predmet.ProtuStrankaListFormatedWithAdress>
  <DomainObject.Predmet.ProtuStrankaListFormatedWithAdressOIB>
    <izvorni_sadrzaj>
      <item>MET.-KON. d.o.o. za proizvodnju metalnih konstrukcija i završne radove u građevinarstvu, OIB 98223944544, Mlinovi 187, 10000 Zagreb</item>
    </izvorni_sadrzaj>
    <derivirana_varijabla naziv="DomainObject.Predmet.ProtuStrankaListFormatedWithAdressOIB_1">
      <item>MET.-KON. d.o.o. za proizvodnju metalnih konstrukcija i završne radove u građevinarstvu, OIB 98223944544, Mlinovi 187, 10000 Zagreb</item>
    </derivirana_varijabla>
  </DomainObject.Predmet.ProtuStrankaListFormatedWithAdressOIB>
  <DomainObject.Predmet.ProtuStrankaListNazivFormated>
    <izvorni_sadrzaj>
      <item>MET.-KON. d.o.o. za proizvodnju metalnih konstrukcija i završne radove u građevinarstvu</item>
    </izvorni_sadrzaj>
    <derivirana_varijabla naziv="DomainObject.Predmet.ProtuStrankaListNazivFormated_1">
      <item>MET.-KON. d.o.o. za proizvodnju metalnih konstrukcija i završne radove u građevinarstvu</item>
    </derivirana_varijabla>
  </DomainObject.Predmet.ProtuStrankaListNazivFormated>
  <DomainObject.Predmet.ProtuStrankaListNazivFormatedOIB>
    <izvorni_sadrzaj>
      <item>MET.-KON. d.o.o. za proizvodnju metalnih konstrukcija i završne radove u građevinarstvu, OIB 98223944544</item>
    </izvorni_sadrzaj>
    <derivirana_varijabla naziv="DomainObject.Predmet.ProtuStrankaListNazivFormatedOIB_1">
      <item>MET.-KON. d.o.o. za proizvodnju metalnih konstrukcija i završne radove u građevinarstvu, OIB 98223944544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St-166/2017-2</izvorni_sadrzaj>
    <derivirana_varijabla naziv="DomainObject.PoslovniBrojDokumenta_1">St-166/2017-2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MET.-KON. d.o.o. za proizvodnju metalnih konstrukcija i završne radove u građevinarstvu</izvorni_sadrzaj>
    <derivirana_varijabla naziv="DomainObject.Predmet.ProtustrankaIDrugi_1">MET.-KON. d.o.o. za proizvodnju metalnih konstrukcija i završne radove u građevinarstvu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MET.-KON. d.o.o. za proizvodnju metalnih konstrukcija i završne radove u građevinarstvu, OIB 98223944544, Mlinovi 187, 10000 Zagreb</izvorni_sadrzaj>
    <derivirana_varijabla naziv="DomainObject.Predmet.ProtustrankaIDrugiAdressOIB_1">MET.-KON. d.o.o. za proizvodnju metalnih konstrukcija i završne radove u građevinarstvu, OIB 98223944544, Mlinovi 187,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MET.-KON. d.o.o. za proizvodnju metalnih konstrukcija i završne radove u građevinarstvu</item>
      <item>FINA Regionalni centar Zagreb, Podružnica Zagreb</item>
    </izvorni_sadrzaj>
    <derivirana_varijabla naziv="DomainObject.Predmet.SudioniciListNaziv_1">
      <item>MET.-KON. d.o.o. za proizvodnju metalnih konstrukcija i završne radove u građevinarstvu</item>
      <item>FINA Regionalni centar Zagreb, Podružnica Zagreb</item>
    </derivirana_varijabla>
  </DomainObject.Predmet.SudioniciListNaziv>
  <DomainObject.Predmet.SudioniciListAdressOIB>
    <izvorni_sadrzaj>
      <item>MET.-KON. d.o.o. za proizvodnju metalnih konstrukcija i završne radove u građevinarstvu, OIB 98223944544, Mlinovi 187,10000 Zagreb</item>
      <item>FINA Regionalni centar Zagreb, Podružnica Zagreb, OIB 85821130368, Trg svibanjskih žrtava 1995. 1,10000 Zagreb</item>
    </izvorni_sadrzaj>
    <derivirana_varijabla naziv="DomainObject.Predmet.SudioniciListAdressOIB_1">
      <item>MET.-KON. d.o.o. za proizvodnju metalnih konstrukcija i završne radove u građevinarstvu, OIB 98223944544, Mlinovi 187,10000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F26FD-8588-47B8-BA29-B69471400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1631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2017-03-01T07:43:00Z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