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e897" w14:paraId="f0ee897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/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9855F3" w:rsidR="008E2607" w:rsidRPr="000405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607" w:rsidP="008E2607" w:rsidR="008E2607"/>
    <w:p w:rsidRDefault="008E2607" w:rsidP="009855F3" w:rsidR="008E2607" w:rsidRPr="009855F3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8E2607" w:rsidP="008E2607" w:rsidR="008E2607">
      <w:pPr>
        <w:pStyle w:val="Tijeloteksta"/>
        <w:rPr>
          <w:b/>
          <w:bCs/>
        </w:rPr>
      </w:pPr>
    </w:p>
    <w:p w:rsidRDefault="008E2607" w:rsidP="008E2607" w:rsidR="008E2607">
      <w:pPr>
        <w:pStyle w:val="Tijeloteksta"/>
        <w:ind w:firstLine="720"/>
      </w:pPr>
      <w:r>
        <w:t xml:space="preserve">Trgovački sud u Osijeku, po stečajnom sucu Jadranki Herman, u stečajnom postupku nad stečajnom masom  dužnika iza </w:t>
      </w:r>
      <w:r w:rsidRPr="006A53BE">
        <w:t xml:space="preserve">IMPART za usluge i trgovinu d.o.o.  u stečaju, </w:t>
      </w:r>
      <w:r>
        <w:t xml:space="preserve">Ivankovo, Josipa Runjanina 115, OIB 41136441757,  dana 27. listopada 2017.         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center"/>
      </w:pPr>
      <w:r>
        <w:t>z a k l j u č i o     j e</w:t>
      </w:r>
    </w:p>
    <w:p w:rsidRDefault="008E2607" w:rsidP="00922070" w:rsidR="008E2607" w:rsidRPr="00A56185"/>
    <w:p w:rsidRDefault="00FF53EC" w:rsidP="00E1030F" w:rsidR="007E2C00" w:rsidRPr="00E1030F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8E2607" w:rsidP="009855F3" w:rsidR="008E2607">
      <w:pPr>
        <w:pStyle w:val="Tijeloteksta"/>
        <w:rPr>
          <w:bCs/>
        </w:rPr>
      </w:pPr>
    </w:p>
    <w:p w:rsidRDefault="008E2607" w:rsidP="008E2607" w:rsidR="008E2607">
      <w:pPr>
        <w:numPr>
          <w:ilvl w:val="0"/>
          <w:numId w:val="8"/>
        </w:numPr>
        <w:jc w:val="both"/>
      </w:pPr>
      <w:r>
        <w:t>Zk. ul. 2706 k.o. Ivankovo i to kč.br. 2986  u naravi kuća broj 205, pomoćna zgrada i dvorište u Ulici Bošnjaci, površine 601 m2.</w:t>
      </w:r>
    </w:p>
    <w:p w:rsidRDefault="008E2607" w:rsidP="008E2607" w:rsidR="008E2607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RH Ministarstvo financija Porezna uprava Područni ured Vukovar, Mandić Zdenko vlasnik obrta Elektrotim Belišće.</w:t>
      </w:r>
    </w:p>
    <w:p w:rsidRDefault="008E2607" w:rsidP="008E2607" w:rsidR="008E2607">
      <w:pPr>
        <w:jc w:val="both"/>
        <w:rPr>
          <w:color w:val="000000"/>
        </w:rPr>
      </w:pPr>
    </w:p>
    <w:p w:rsidRDefault="008E2607" w:rsidP="008E2607" w:rsidR="008E2607" w:rsidRPr="00C43AC0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2234 k.o. Ivankovo i to kč.br. 2987 u naravi oranica Mokro Polje,  površine 3130 m2.</w:t>
      </w:r>
    </w:p>
    <w:p w:rsidRDefault="008E2607" w:rsidP="008E2607" w:rsidR="008E2607" w:rsidRPr="007B1BAD">
      <w:pPr>
        <w:pStyle w:val="Odlomakpopisa"/>
        <w:ind w:left="1128"/>
        <w:jc w:val="both"/>
        <w:rPr>
          <w:color w:val="000000"/>
        </w:rPr>
      </w:pPr>
      <w:r w:rsidRPr="00C43AC0">
        <w:rPr>
          <w:color w:val="000000"/>
        </w:rPr>
        <w:t>Na navedenoj nekretnini upisano je razlučno pravo u korist razlučnih vjerovnika:  RH Ministarstvo financija Porezna uprava Područni ured Vukovar, Mandić Željko vlasnik obrta Elektrotim Belišće</w:t>
      </w:r>
      <w:r w:rsidR="009855F3">
        <w:rPr>
          <w:color w:val="000000"/>
        </w:rPr>
        <w:t>,</w:t>
      </w:r>
    </w:p>
    <w:p w:rsidRDefault="009855F3" w:rsidP="009855F3" w:rsidR="007E2C00" w:rsidRPr="009855F3">
      <w:pPr>
        <w:ind w:left="1128"/>
        <w:jc w:val="both"/>
      </w:pPr>
      <w:r>
        <w:t xml:space="preserve"> </w:t>
      </w:r>
    </w:p>
    <w:p w:rsidRDefault="009855F3" w:rsidP="00E1030F" w:rsidR="00FF53EC">
      <w:pPr>
        <w:pStyle w:val="Odlomakpopisa"/>
        <w:ind w:left="1428"/>
        <w:jc w:val="center"/>
      </w:pPr>
      <w:r>
        <w:t>za dan 23</w:t>
      </w:r>
      <w:r w:rsidR="00E1030F">
        <w:t>. studeni</w:t>
      </w:r>
      <w:r w:rsidR="00912890">
        <w:t xml:space="preserve"> 2017.</w:t>
      </w:r>
      <w:r w:rsidR="0070675D">
        <w:t xml:space="preserve">   godine s početkom u</w:t>
      </w:r>
      <w:r>
        <w:t xml:space="preserve"> 09</w:t>
      </w:r>
      <w:r w:rsidR="00E1030F">
        <w:t>,30</w:t>
      </w:r>
      <w:r w:rsidR="0070675D">
        <w:t xml:space="preserve"> </w:t>
      </w:r>
      <w:r w:rsidR="00912890">
        <w:t xml:space="preserve"> sati.</w:t>
      </w:r>
    </w:p>
    <w:p w:rsidRDefault="00C43EC7" w:rsidP="00FF53EC" w:rsidR="00C43EC7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E1030F" w:rsidP="00922070" w:rsidR="00E1030F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2</w:t>
      </w:r>
      <w:r w:rsidR="009855F3">
        <w:t>7</w:t>
      </w:r>
      <w:r w:rsidR="00CF0210">
        <w:t xml:space="preserve">. listopad </w:t>
      </w:r>
      <w:r>
        <w:t xml:space="preserve"> 2017.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AB69CA" w:rsidP="00AB69CA" w:rsidR="00AB69CA">
      <w:pPr>
        <w:pStyle w:val="Tijeloteksta"/>
        <w:numPr>
          <w:ilvl w:val="0"/>
          <w:numId w:val="7"/>
        </w:numPr>
        <w:jc w:val="left"/>
      </w:pPr>
      <w:r>
        <w:t>s</w:t>
      </w:r>
      <w:r w:rsidR="009855F3">
        <w:t>tečajni upravitelj Kata Rašić</w:t>
      </w:r>
    </w:p>
    <w:p w:rsidRDefault="00AB69CA" w:rsidP="00AB69CA" w:rsidR="00AB69CA">
      <w:pPr>
        <w:pStyle w:val="Tijeloteksta"/>
        <w:numPr>
          <w:ilvl w:val="0"/>
          <w:numId w:val="7"/>
        </w:numPr>
      </w:pPr>
      <w:r>
        <w:t xml:space="preserve">razlučni vjerovnik </w:t>
      </w:r>
      <w:r w:rsidR="009855F3">
        <w:t>RH MF po ŽDO Vukovar</w:t>
      </w:r>
    </w:p>
    <w:p w:rsidRDefault="00AB69CA" w:rsidP="00AB69CA" w:rsidR="00AB69CA">
      <w:pPr>
        <w:pStyle w:val="Tijeloteksta"/>
        <w:numPr>
          <w:ilvl w:val="0"/>
          <w:numId w:val="7"/>
        </w:numPr>
      </w:pPr>
      <w:r>
        <w:t xml:space="preserve">razlučni vjerovnik </w:t>
      </w:r>
      <w:r w:rsidR="009855F3">
        <w:t>Mandić Zdenko vl. obrta Elektrotim  Belišće, J. Kozarca 38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CA370D" w:rsidP="00374827" w:rsidR="00374827">
      <w:pPr>
        <w:pStyle w:val="Tijeloteksta"/>
        <w:numPr>
          <w:ilvl w:val="0"/>
          <w:numId w:val="7"/>
        </w:numPr>
        <w:jc w:val="left"/>
      </w:pPr>
      <w:r>
        <w:t>roč. 2</w:t>
      </w:r>
      <w:r w:rsidR="009855F3">
        <w:t>3</w:t>
      </w:r>
      <w:r w:rsidR="00AB69CA">
        <w:t>/11</w:t>
      </w:r>
    </w:p>
    <w:sectPr w:rsidSect="009855F3" w:rsidR="00374827">
      <w:headerReference w:type="default" r:id="rId11"/>
      <w:pgSz w:code="9" w:h="16838" w:w="11906"/>
      <w:pgMar w:gutter="0" w:footer="709" w:header="709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C00" w:rsidP="007E2C00" w:rsidR="007E2C00">
    <w:pPr>
      <w:pStyle w:val="Zaglavlje"/>
      <w:jc w:val="right"/>
    </w:pPr>
    <w:r>
      <w:t>1</w:t>
    </w:r>
    <w:r w:rsidR="008E2607">
      <w:t>3 St-948/16-92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4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3"/>
  </w:num>
  <w:num w:numId="7">
    <w:abstractNumId w:val="1"/>
  </w:num>
  <w:num w:numId="8">
    <w:abstractNumId w:val="10"/>
  </w:num>
  <w:num w:numId="9">
    <w:abstractNumId w:val="12"/>
  </w:num>
  <w:num w:numId="10">
    <w:abstractNumId w:val="4"/>
  </w:num>
  <w:num w:numId="11">
    <w:abstractNumId w:val="5"/>
  </w:num>
  <w:num w:numId="12">
    <w:abstractNumId w:val="0"/>
  </w:num>
  <w:num w:numId="13">
    <w:abstractNumId w:val="6"/>
  </w:num>
  <w:num w:numId="14">
    <w:abstractNumId w:val="1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033D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MAČAŠ, ODVJETNIK</item>
      <item>OD Mirko Batarelo za Overseas trade Co Ltd d.o.o.</item>
    </izvorni_sadrzaj>
    <derivirana_varijabla naziv="DomainObject.Predmet.OstaliListFormated_1">
      <item>MIJO MAČAŠ, ODVJETNIK</item>
      <item>OD Mirko Batarelo za Overseas trade Co Ltd d.o.o.</item>
    </derivirana_varijabla>
  </DomainObject.Predmet.OstaliListFormated>
  <DomainObject.Predmet.OstaliListFormatedOIB>
    <izvorni_sadrzaj>
      <item>MIJO MAČAŠ, ODVJETNIK</item>
      <item>OD Mirko Batarelo za Overseas trade Co Ltd d.o.o.</item>
    </izvorni_sadrzaj>
    <derivirana_varijabla naziv="DomainObject.Predmet.OstaliListFormatedOIB_1">
      <item>MIJO MAČAŠ, ODVJETNIK</item>
      <item>OD Mirko Batarelo za Overseas trade Co Ltd d.o.o.</item>
    </derivirana_varijabla>
  </DomainObject.Predmet.OstaliListFormatedOIB>
  <DomainObject.Predmet.OstaliListFormatedWithAdress>
    <izvorni_sadrzaj>
      <item>MIJO MAČAŠ, ODVJETNIK, V .NAZORA 23, 32000 VINKIOVCI</item>
      <item>OD Mirko Batarelo za Overseas trade Co Ltd d.o.o., Lj.Gaja 57, 10000 Zagreb</item>
    </izvorni_sadrzaj>
    <derivirana_varijabla naziv="DomainObject.Predmet.OstaliListFormatedWithAdress_1">
      <item>MIJO MAČAŠ, ODVJETNIK, V .NAZORA 23, 32000 VINKIOVCI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MAČAŠ, ODVJETNIK, V .NAZORA 23, 32000 VINKIOVCI</item>
      <item>OD Mirko Batarelo za Overseas trade Co Ltd d.o.o., Lj.Gaja 57, 10000 Zagreb</item>
    </izvorni_sadrzaj>
    <derivirana_varijabla naziv="DomainObject.Predmet.OstaliListFormatedWithAdressOIB_1">
      <item>MIJO MAČAŠ, ODVJETNIK, V .NAZORA 23, 32000 VINKIOVCI</item>
      <item>OD Mirko Batarelo za Overseas trade Co Ltd d.o.o., Lj.Gaja 57, 10000 Zagreb</item>
    </derivirana_varijabla>
  </DomainObject.Predmet.OstaliListFormatedWithAdressOIB>
  <DomainObject.Predmet.OstaliListNazivFormated>
    <izvorni_sadrzaj>
      <item>MIJO MAČAŠ, ODVJETNIK</item>
      <item>OD Mirko Batarelo za Overseas trade Co Ltd d.o.o.</item>
    </izvorni_sadrzaj>
    <derivirana_varijabla naziv="DomainObject.Predmet.OstaliListNazivFormated_1">
      <item>MIJO MAČAŠ, ODVJETNIK</item>
      <item>OD Mirko Batarelo za Overseas trade Co Ltd d.o.o.</item>
    </derivirana_varijabla>
  </DomainObject.Predmet.OstaliListNazivFormated>
  <DomainObject.Predmet.OstaliListNazivFormatedOIB>
    <izvorni_sadrzaj>
      <item>MIJO MAČAŠ, ODVJETNIK</item>
      <item>OD Mirko Batarelo za Overseas trade Co Ltd d.o.o.</item>
    </izvorni_sadrzaj>
    <derivirana_varijabla naziv="DomainObject.Predmet.OstaliListNazivFormatedOIB_1">
      <item>MIJO MAČAŠ, ODVJETNIK</item>
      <item>OD Mirko Batarelo za Overseas trade Co Ltd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MAČAŠ, ODVJETNIK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MAČAŠ, ODVJETNIK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MAČAŠ, ODVJETNIK, V .NAZORA 23,32000 VINKIOVCI</item>
      <item>OD Mirko Batarelo za Overseas trade Co Ltd d.o.o.,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MAČAŠ, ODVJETNIK, V .NAZORA 23,32000 VINKIOVCI</item>
      <item>OD Mirko Batarelo za Overseas trade Co Ltd d.o.o.,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84450283675</item>
      <item>, OIB 73930701627</item>
    </izvorni_sadrzaj>
    <derivirana_varijabla naziv="DomainObject.Predmet.SudioniciListNazivOIB_1">
      <item>, OIB null</item>
      <item>, OIB null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B71AC-8631-499D-ACD5-91CECC9E7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1422</properties:Characters>
  <properties:Lines>51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2017-10-27T07:54:00Z</dcterms:created>
  <dc:creator>hermanj</dc:creator>
  <cp:lastModifiedBy>Maja Kocijan</cp:lastModifiedBy>
  <cp:lastPrinted>2017-10-27T07:58:00Z</cp:lastPrinted>
  <dcterms:modified xmlns:xsi="http://www.w3.org/2001/XMLSchema-instance" xsi:type="dcterms:W3CDTF">2017-10-27T08:02:00Z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