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ff21" w14:paraId="95cff21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1059">
        <w:t>tupka nad d</w:t>
      </w:r>
      <w:r w:rsidR="0017714A">
        <w:t xml:space="preserve">užnikom JASNA d.o.o., </w:t>
      </w:r>
      <w:proofErr w:type="spellStart"/>
      <w:r w:rsidR="0017714A">
        <w:t>Pušća</w:t>
      </w:r>
      <w:proofErr w:type="spellEnd"/>
      <w:r w:rsidR="00122FE0">
        <w:t xml:space="preserve"> 3</w:t>
      </w:r>
      <w:r w:rsidR="0017714A">
        <w:t>6, Križevci, OIB: 51343569187</w:t>
      </w:r>
      <w:r w:rsidR="001B05AE">
        <w:t>,</w:t>
      </w:r>
      <w:r w:rsidR="00CA760E">
        <w:t xml:space="preserve"> </w:t>
      </w:r>
      <w:r w:rsidR="00F82D16">
        <w:t>dana</w:t>
      </w:r>
      <w:r w:rsidR="00147705">
        <w:t xml:space="preserve"> 25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17714A" w:rsidRPr="0017714A">
        <w:t xml:space="preserve"> </w:t>
      </w:r>
      <w:r w:rsidR="0017714A">
        <w:t xml:space="preserve">JASNA d.o.o., </w:t>
      </w:r>
      <w:proofErr w:type="spellStart"/>
      <w:r w:rsidR="0017714A">
        <w:t>Pušća</w:t>
      </w:r>
      <w:proofErr w:type="spellEnd"/>
      <w:r w:rsidR="0017714A">
        <w:t xml:space="preserve"> 36, Križevci, OIB: 51343569187</w:t>
      </w:r>
      <w:r w:rsidR="00147705">
        <w:rPr>
          <w:szCs w:val="24"/>
        </w:rPr>
        <w:t>, s danom 25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122FE0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FF3949">
        <w:rPr>
          <w:szCs w:val="24"/>
        </w:rPr>
        <w:t xml:space="preserve"> dužnikom</w:t>
      </w:r>
      <w:r w:rsidR="00213DB3">
        <w:rPr>
          <w:szCs w:val="24"/>
        </w:rPr>
        <w:t xml:space="preserve"> </w:t>
      </w:r>
      <w:r w:rsidR="0017714A">
        <w:t xml:space="preserve">JASNA d.o.o., </w:t>
      </w:r>
      <w:proofErr w:type="spellStart"/>
      <w:r w:rsidR="0017714A">
        <w:t>Pušća</w:t>
      </w:r>
      <w:proofErr w:type="spellEnd"/>
      <w:r w:rsidR="0017714A">
        <w:t xml:space="preserve"> 36, Križevci, OIB: 51343569187.</w:t>
      </w:r>
    </w:p>
    <w:p w:rsidRDefault="0017714A" w:rsidP="00BD5D5B" w:rsidR="0017714A">
      <w:pPr>
        <w:ind w:hanging="708" w:left="1413"/>
        <w:jc w:val="both"/>
      </w:pPr>
    </w:p>
    <w:p w:rsidRDefault="00BD5D5B" w:rsidP="00200D07" w:rsidR="00200D07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200D07">
        <w:t>Sven Pirker, Trg kralja Tomislava 2, Varaždin, OIB: 17175634417.</w:t>
      </w:r>
    </w:p>
    <w:p w:rsidRDefault="00721059" w:rsidP="00721059" w:rsidR="00721059">
      <w:pPr>
        <w:ind w:hanging="705" w:left="1410"/>
        <w:jc w:val="both"/>
      </w:pPr>
    </w:p>
    <w:p w:rsidRDefault="00BD5D5B" w:rsidP="00FF3949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17714A" w:rsidRPr="0017714A">
        <w:t xml:space="preserve"> </w:t>
      </w:r>
      <w:r w:rsidR="0017714A">
        <w:t xml:space="preserve">JASNA d.o.o., </w:t>
      </w:r>
      <w:proofErr w:type="spellStart"/>
      <w:r w:rsidR="0017714A">
        <w:t>Pušća</w:t>
      </w:r>
      <w:proofErr w:type="spellEnd"/>
      <w:r w:rsidR="0017714A">
        <w:t xml:space="preserve"> 36, Križevci, OIB: 51343569187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</w:t>
      </w:r>
      <w:r>
        <w:rPr>
          <w:szCs w:val="24"/>
        </w:rP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147705">
        <w:rPr>
          <w:szCs w:val="24"/>
        </w:rPr>
        <w:t xml:space="preserve"> 25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E42A7F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3C1D4C" w:rsidR="00B61545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B61545" w:rsidP="00B34390" w:rsidR="00B61545">
      <w:pPr>
        <w:rPr>
          <w:szCs w:val="24"/>
        </w:rPr>
      </w:pPr>
    </w:p>
    <w:p w:rsidRDefault="00B34390" w:rsidP="00B34390" w:rsidR="00B34390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17714A">
        <w:t xml:space="preserve">JASNA d.o.o., </w:t>
      </w:r>
      <w:proofErr w:type="spellStart"/>
      <w:r w:rsidR="0017714A">
        <w:t>Pušća</w:t>
      </w:r>
      <w:proofErr w:type="spellEnd"/>
      <w:r w:rsidR="0017714A">
        <w:t xml:space="preserve"> 36, 48260 Križevci</w:t>
      </w:r>
    </w:p>
    <w:p w:rsidRDefault="00AC315C" w:rsidP="0017714A" w:rsidR="00AC315C" w:rsidRPr="0017714A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17714A">
        <w:rPr>
          <w:szCs w:val="24"/>
        </w:rPr>
        <w:t xml:space="preserve">Jasna </w:t>
      </w:r>
      <w:proofErr w:type="spellStart"/>
      <w:r w:rsidR="0017714A">
        <w:rPr>
          <w:szCs w:val="24"/>
        </w:rPr>
        <w:t>Benčak</w:t>
      </w:r>
      <w:proofErr w:type="spellEnd"/>
      <w:r w:rsidR="0017714A">
        <w:rPr>
          <w:szCs w:val="24"/>
        </w:rPr>
        <w:t xml:space="preserve">, </w:t>
      </w:r>
      <w:proofErr w:type="spellStart"/>
      <w:r w:rsidR="0017714A">
        <w:t>Pušća</w:t>
      </w:r>
      <w:proofErr w:type="spellEnd"/>
      <w:r w:rsidR="0017714A">
        <w:t xml:space="preserve"> 36, 48260 Križevci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413B87">
        <w:rPr>
          <w:szCs w:val="24"/>
        </w:rPr>
        <w:t>a Hrvatska, Ispostava Koprivnica, Koprivnica</w:t>
      </w:r>
      <w:r w:rsidR="00670F24">
        <w:rPr>
          <w:szCs w:val="24"/>
        </w:rPr>
        <w:t xml:space="preserve">, </w:t>
      </w:r>
      <w:r w:rsidR="00413B87">
        <w:rPr>
          <w:szCs w:val="24"/>
        </w:rPr>
        <w:t>Hrvatske državnosti 7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200D07">
        <w:t>Sven Pirker, Trg kralja Tomislava 2, 42000 Varaždin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F67F99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2A9" w:rsidP="006E5853" w:rsidR="00FA62A9">
      <w:r>
        <w:separator/>
      </w:r>
    </w:p>
  </w:endnote>
  <w:endnote w:id="0" w:type="continuationSeparator">
    <w:p w:rsidRDefault="00FA62A9" w:rsidP="006E5853" w:rsidR="00FA6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2A9" w:rsidP="006E5853" w:rsidR="00FA62A9">
      <w:r>
        <w:separator/>
      </w:r>
    </w:p>
  </w:footnote>
  <w:footnote w:id="0" w:type="continuationSeparator">
    <w:p w:rsidRDefault="00FA62A9" w:rsidP="006E5853" w:rsidR="00FA6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705" w:rsidP="006E5853" w:rsidR="00BD5D5B">
    <w:pPr>
      <w:pStyle w:val="Zaglavlje"/>
      <w:jc w:val="right"/>
    </w:pPr>
    <w:r>
      <w:t>Poslovni broj: St-4</w:t>
    </w:r>
    <w:r w:rsidR="0017714A">
      <w:t>76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7551D"/>
    <w:rsid w:val="00086CA7"/>
    <w:rsid w:val="00095F63"/>
    <w:rsid w:val="000A16EA"/>
    <w:rsid w:val="000E130B"/>
    <w:rsid w:val="000F3268"/>
    <w:rsid w:val="00100876"/>
    <w:rsid w:val="00122FE0"/>
    <w:rsid w:val="00147705"/>
    <w:rsid w:val="0017714A"/>
    <w:rsid w:val="001B05AE"/>
    <w:rsid w:val="001B1C67"/>
    <w:rsid w:val="001D29D2"/>
    <w:rsid w:val="00200D07"/>
    <w:rsid w:val="00213DB3"/>
    <w:rsid w:val="002435BA"/>
    <w:rsid w:val="002439C7"/>
    <w:rsid w:val="00262923"/>
    <w:rsid w:val="002D73E5"/>
    <w:rsid w:val="00335D24"/>
    <w:rsid w:val="00356B59"/>
    <w:rsid w:val="003828EB"/>
    <w:rsid w:val="003B48FF"/>
    <w:rsid w:val="003B5347"/>
    <w:rsid w:val="003C1D4C"/>
    <w:rsid w:val="003E0D32"/>
    <w:rsid w:val="00413B87"/>
    <w:rsid w:val="00436A5A"/>
    <w:rsid w:val="00481521"/>
    <w:rsid w:val="004E2CB1"/>
    <w:rsid w:val="005371AA"/>
    <w:rsid w:val="00564CD4"/>
    <w:rsid w:val="005A3EFC"/>
    <w:rsid w:val="005D6699"/>
    <w:rsid w:val="0062693C"/>
    <w:rsid w:val="00670F24"/>
    <w:rsid w:val="006842AE"/>
    <w:rsid w:val="006B07F7"/>
    <w:rsid w:val="006B087D"/>
    <w:rsid w:val="006B7152"/>
    <w:rsid w:val="006E5853"/>
    <w:rsid w:val="00721059"/>
    <w:rsid w:val="0072745B"/>
    <w:rsid w:val="007467AC"/>
    <w:rsid w:val="00791A89"/>
    <w:rsid w:val="007A646E"/>
    <w:rsid w:val="007D2555"/>
    <w:rsid w:val="00806A38"/>
    <w:rsid w:val="00833BFA"/>
    <w:rsid w:val="00842FEB"/>
    <w:rsid w:val="00850758"/>
    <w:rsid w:val="008C60D6"/>
    <w:rsid w:val="008D4E02"/>
    <w:rsid w:val="009B1B2D"/>
    <w:rsid w:val="00A60097"/>
    <w:rsid w:val="00A60B8A"/>
    <w:rsid w:val="00A8103A"/>
    <w:rsid w:val="00AC315C"/>
    <w:rsid w:val="00B128D3"/>
    <w:rsid w:val="00B12F61"/>
    <w:rsid w:val="00B327DC"/>
    <w:rsid w:val="00B34390"/>
    <w:rsid w:val="00B61545"/>
    <w:rsid w:val="00B62537"/>
    <w:rsid w:val="00B72CD2"/>
    <w:rsid w:val="00B76A79"/>
    <w:rsid w:val="00B80C91"/>
    <w:rsid w:val="00BC4D7A"/>
    <w:rsid w:val="00BD5D5B"/>
    <w:rsid w:val="00BD7494"/>
    <w:rsid w:val="00CA760E"/>
    <w:rsid w:val="00D03264"/>
    <w:rsid w:val="00D25C15"/>
    <w:rsid w:val="00D463E2"/>
    <w:rsid w:val="00D4718D"/>
    <w:rsid w:val="00D52DE1"/>
    <w:rsid w:val="00D907BF"/>
    <w:rsid w:val="00DD056A"/>
    <w:rsid w:val="00DE457C"/>
    <w:rsid w:val="00E21DDE"/>
    <w:rsid w:val="00E274EB"/>
    <w:rsid w:val="00E300AA"/>
    <w:rsid w:val="00E3440B"/>
    <w:rsid w:val="00E42A7F"/>
    <w:rsid w:val="00E74DF1"/>
    <w:rsid w:val="00F27948"/>
    <w:rsid w:val="00F32A5F"/>
    <w:rsid w:val="00F63569"/>
    <w:rsid w:val="00F67F99"/>
    <w:rsid w:val="00F82D16"/>
    <w:rsid w:val="00FA62A9"/>
    <w:rsid w:val="00FF2643"/>
    <w:rsid w:val="00FF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0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0A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0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0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0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0A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0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0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St-476/2015</izvorni_sadrzaj>
    <derivirana_varijabla naziv="DomainObject.Predmet.OznakaBroj_1">St-476/2015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društvo s ograničenom odgovornošću za trgovinu i usluge zastupanog po punomoćniku Jasna Benčak</izvorni_sadrzaj>
    <derivirana_varijabla naziv="DomainObject.Predmet.ProtustrankaFormated_1">  JASNA društvo s ograničenom odgovornošću za trgovinu i usluge zastupanog po punomoćniku Jasna Benčak</derivirana_varijabla>
  </DomainObject.Predmet.ProtustrankaFormated>
  <DomainObject.Predmet.ProtustrankaFormatedOIB>
    <izvorni_sadrzaj>  JASNA društvo s ograničenom odgovornošću za trgovinu i usluge, OIB 51343569187 zastupanog po punomoćniku Jasna Benčak</izvorni_sadrzaj>
    <derivirana_varijabla naziv="DomainObject.Predmet.ProtustrankaFormatedOIB_1">  JASNA društvo s ograničenom odgovornošću za trgovinu i usluge, OIB 51343569187 zastupanog po punomoćniku Jasna Benčak</derivirana_varijabla>
  </DomainObject.Predmet.ProtustrankaFormatedOIB>
  <DomainObject.Predmet.ProtustrankaFormatedWithAdress>
    <izvorni_sadrzaj> JASNA društvo s ograničenom odgovornošću za trgovinu i usluge, Pušća 36, 48260 Križevci zastupanog po punomoćniku Jasna Benčak</izvorni_sadrzaj>
    <derivirana_varijabla naziv="DomainObject.Predmet.ProtustrankaFormatedWithAdress_1"> JASNA društvo s ograničenom odgovornošću za trgovinu i usluge, Pušća 36, 48260 Križevci zastupanog po punomoćniku Jasna Benčak</derivirana_varijabla>
  </DomainObject.Predmet.ProtustrankaFormatedWithAdress>
  <DomainObject.Predmet.ProtustrankaFormatedWithAdressOIB>
    <izvorni_sadrzaj> JASNA društvo s ograničenom odgovornošću za trgovinu i usluge, OIB 51343569187, Pušća 36, 48260 Križevci zastupanog po punomoćniku Jasna Benčak</izvorni_sadrzaj>
    <derivirana_varijabla naziv="DomainObject.Predmet.ProtustrankaFormatedWithAdressOIB_1"> JASNA društvo s ograničenom odgovornošću za trgovinu i usluge, OIB 51343569187, Pušća 36, 48260 Križevci zastupanog po punomoćniku Jasna Benčak</derivirana_varijabla>
  </DomainObject.Predmet.ProtustrankaFormatedWithAdressOIB>
  <DomainObject.Predmet.ProtustrankaWithAdress>
    <izvorni_sadrzaj>JASNA društvo s ograničenom odgovornošću za trgovinu i usluge Pušća 36, 48260 Križevci</izvorni_sadrzaj>
    <derivirana_varijabla naziv="DomainObject.Predmet.ProtustrankaWithAdress_1">JASNA društvo s ograničenom odgovornošću za trgovinu i usluge Pušća 36, 48260 Križevci</derivirana_varijabla>
  </DomainObject.Predmet.ProtustrankaWithAdress>
  <DomainObject.Predmet.ProtustrankaWithAdressOIB>
    <izvorni_sadrzaj>JASNA društvo s ograničenom odgovornošću za trgovinu i usluge, OIB 51343569187, Pušća 36, 48260 Križevci</izvorni_sadrzaj>
    <derivirana_varijabla naziv="DomainObject.Predmet.ProtustrankaWithAdressOIB_1">JASNA društvo s ograničenom odgovornošću za trgovinu i usluge, OIB 51343569187, Pušća 36, 48260 Križevci</derivirana_varijabla>
  </DomainObject.Predmet.ProtustrankaWithAdressOIB>
  <DomainObject.Predmet.ProtustrankaNazivFormated>
    <izvorni_sadrzaj>JASNA društvo s ograničenom odgovornošću za trgovinu i usluge</izvorni_sadrzaj>
    <derivirana_varijabla naziv="DomainObject.Predmet.ProtustrankaNazivFormated_1">JASNA društvo s ograničenom odgovornošću za trgovinu i usluge</derivirana_varijabla>
  </DomainObject.Predmet.ProtustrankaNazivFormated>
  <DomainObject.Predmet.ProtustrankaNazivFormatedOIB>
    <izvorni_sadrzaj>JASNA društvo s ograničenom odgovornošću za trgovinu i usluge, OIB 51343569187</izvorni_sadrzaj>
    <derivirana_varijabla naziv="DomainObject.Predmet.ProtustrankaNazivFormatedOIB_1">JASNA društvo s ograničenom odgovornošću za trgovinu i usluge, OIB 51343569187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5012.52</izvorni_sadrzaj>
    <derivirana_varijabla naziv="DomainObject.Predmet.TrenutnaVrijednost_1">5012.52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JASNA društvo s ograničenom odgovornošću za trgovinu i usluge zastupanog po punomoćniku Jasna Benčak</item>
    </izvorni_sadrzaj>
    <derivirana_varijabla naziv="DomainObject.Predmet.ProtuStrankaListFormated_1">
      <item>JASNA društvo s ograničenom odgovornošću za trgovinu i usluge zastupanog po punomoćniku Jasna Benčak</item>
    </derivirana_varijabla>
  </DomainObject.Predmet.ProtuStrankaListFormated>
  <DomainObject.Predmet.ProtuStrankaListFormatedOIB>
    <izvorni_sadrzaj>
      <item>JASNA društvo s ograničenom odgovornošću za trgovinu i usluge, OIB 51343569187 zastupanog po punomoćniku Jasna Benčak</item>
    </izvorni_sadrzaj>
    <derivirana_varijabla naziv="DomainObject.Predmet.ProtuStrankaListFormatedOIB_1">
      <item>JASNA društvo s ograničenom odgovornošću za trgovinu i usluge, OIB 51343569187 zastupanog po punomoćniku Jasna Benčak</item>
    </derivirana_varijabla>
  </DomainObject.Predmet.ProtuStrankaListFormatedOIB>
  <DomainObject.Predmet.ProtuStrankaListFormatedWithAdress>
    <izvorni_sadrzaj>
      <item>JASNA društvo s ograničenom odgovornošću za trgovinu i usluge, Pušća 36, 48260 Križevci zastupanog po punomoćniku Jasna Benčak</item>
    </izvorni_sadrzaj>
    <derivirana_varijabla naziv="DomainObject.Predmet.ProtuStrankaListFormatedWithAdress_1">
      <item>JASNA društvo s ograničenom odgovornošću za trgovinu i usluge, Pušća 36, 48260 Križevci zastupanog po punomoćniku Jasna Benčak</item>
    </derivirana_varijabla>
  </DomainObject.Predmet.ProtuStrankaListFormatedWithAdress>
  <DomainObject.Predmet.ProtuStrankaListFormatedWithAdressOIB>
    <izvorni_sadrzaj>
      <item>JASNA društvo s ograničenom odgovornošću za trgovinu i usluge, OIB 51343569187, Pušća 36, 48260 Križevci zastupanog po punomoćniku Jasna Benčak</item>
    </izvorni_sadrzaj>
    <derivirana_varijabla naziv="DomainObject.Predmet.ProtuStrankaListFormatedWithAdressOIB_1">
      <item>JASNA društvo s ograničenom odgovornošću za trgovinu i usluge, OIB 51343569187, Pušća 36, 48260 Križevci zastupanog po punomoćniku Jasna Benčak</item>
    </derivirana_varijabla>
  </DomainObject.Predmet.ProtuStrankaListFormatedWithAdressOIB>
  <DomainObject.Predmet.ProtuStrankaListNazivFormated>
    <izvorni_sadrzaj>
      <item>JASNA društvo s ograničenom odgovornošću za trgovinu i usluge</item>
    </izvorni_sadrzaj>
    <derivirana_varijabla naziv="DomainObject.Predmet.ProtuStrankaListNazivFormated_1">
      <item>JASNA društvo s ograničenom odgovornošću za trgovinu i usluge</item>
    </derivirana_varijabla>
  </DomainObject.Predmet.ProtuStrankaListNazivFormated>
  <DomainObject.Predmet.ProtuStrankaListNazivFormatedOIB>
    <izvorni_sadrzaj>
      <item>JASNA društvo s ograničenom odgovornošću za trgovinu i usluge, OIB 51343569187</item>
    </izvorni_sadrzaj>
    <derivirana_varijabla naziv="DomainObject.Predmet.ProtuStrankaListNazivFormatedOIB_1">
      <item>JASNA društvo s ograničenom odgovornošću za trgovinu i usluge, OIB 51343569187</item>
    </derivirana_varijabla>
  </DomainObject.Predmet.ProtuStrankaListNazivFormatedOIB>
  <DomainObject.Predmet.OstaliListFormated>
    <izvorni_sadrzaj>
      <item>E-oglasna ploča</item>
      <item>Sudski registar, Trgovački sud u Varaždinu</item>
      <item>Jasna Benčak punomoćnik sudionika u postupku JASNA društvo s ograničenom odgovornošću za trgovinu i usluge</item>
    </izvorni_sadrzaj>
    <derivirana_varijabla naziv="DomainObject.Predmet.OstaliListFormated_1">
      <item>E-oglasna ploča</item>
      <item>Sudski registar, Trgovački sud u Varaždinu</item>
      <item>Jasna Benčak punomoćnik sudionika u postupku JASNA društvo s ograničenom odgovornošću za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Jasna Benčak, OIB 10514828485 punomoćnik sudionika u postupku JASNA društvo s ograničenom odgovornošću za trgovinu i usluge</item>
    </izvorni_sadrzaj>
    <derivirana_varijabla naziv="DomainObject.Predmet.OstaliListFormatedOIB_1">
      <item>E-oglasna ploča</item>
      <item>Sudski registar, Trgovački sud u Varaždinu</item>
      <item>Jasna Benčak, OIB 10514828485 punomoćnik sudionika u postupku JASNA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Jasna Benčak, Pušća 36, 48260 Križevci punomoćnik sudionika u postupku JASNA društvo s ograničenom odgovornošću za trgovinu i usluge</item>
    </izvorni_sadrzaj>
    <derivirana_varijabla naziv="DomainObject.Predmet.OstaliListFormatedWithAdress_1">
      <item>E-oglasna ploča</item>
      <item>Sudski registar, Trgovački sud u Varaždinu</item>
      <item>Jasna Benčak, Pušća 36, 48260 Križevci punomoćnik sudionika u postupku JASNA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Jasna Benčak, OIB 10514828485, Pušća 36, 48260 Križevci punomoćnik sudionika u postupku JASNA društvo s ograničenom odgovornošću za trgovinu i usluge</item>
    </izvorni_sadrzaj>
    <derivirana_varijabla naziv="DomainObject.Predmet.OstaliListFormatedWithAdressOIB_1">
      <item>E-oglasna ploča</item>
      <item>Sudski registar, Trgovački sud u Varaždinu</item>
      <item>Jasna Benčak, OIB 10514828485, Pušća 36, 48260 Križevci punomoćnik sudionika u postupku JASNA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Jasna Benčak</item>
    </izvorni_sadrzaj>
    <derivirana_varijabla naziv="DomainObject.Predmet.OstaliListNazivFormated_1">
      <item>E-oglasna ploča</item>
      <item>Sudski registar, Trgovački sud u Varaždinu</item>
      <item>Jasna Benčak</item>
    </derivirana_varijabla>
  </DomainObject.Predmet.OstaliListNazivFormated>
  <DomainObject.Predmet.OstaliListNazivFormatedOIB>
    <izvorni_sadrzaj>
      <item>E-oglasna ploča</item>
      <item>Sudski registar, Trgovački sud u Varaždinu</item>
      <item>Jasna Benčak, OIB 10514828485</item>
    </izvorni_sadrzaj>
    <derivirana_varijabla naziv="DomainObject.Predmet.OstaliListNazivFormatedOIB_1">
      <item>E-oglasna ploča</item>
      <item>Sudski registar, Trgovački sud u Varaždinu</item>
      <item>Jasna Benčak, OIB 10514828485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JASNA društvo s ograničenom odgovornošću za trgovinu i usluge</izvorni_sadrzaj>
    <derivirana_varijabla naziv="DomainObject.Predmet.ProtustrankaIDrugi_1">JASNA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JASNA društvo s ograničenom odgovornošću za trgovinu i usluge, OIB 51343569187, Pušća 36, 48260 Križevci</izvorni_sadrzaj>
    <derivirana_varijabla naziv="DomainObject.Predmet.ProtustrankaIDrugiAdressOIB_1">JASNA društvo s ograničenom odgovornošću za trgovinu i usluge, OIB 51343569187, Pušća 36,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JASNA društvo s ograničenom odgovornošću za trgovinu i usluge</item>
      <item>E-oglasna ploča</item>
      <item>Sudski registar, Trgovački sud u Varaždinu</item>
      <item>Jasna Benčak</item>
    </izvorni_sadrzaj>
    <derivirana_varijabla naziv="DomainObject.Predmet.SudioniciListNaziv_1">
      <item>Financijska agencija</item>
      <item>JASNA društvo s ograničenom odgovornošću za trgovinu i usluge</item>
      <item>E-oglasna ploča</item>
      <item>Sudski registar, Trgovački sud u Varaždinu</item>
      <item>Jasna Benčak</item>
    </derivirana_varijabla>
  </DomainObject.Predmet.SudioniciListNaziv>
  <DomainObject.Predmet.SudioniciListAdressOIB>
    <izvorni_sadrzaj>
      <item>Financijska agencija, OIB 85821130368, A. Cesarca 2,42000 Varaždin</item>
      <item>JASNA društvo s ograničenom odgovornošću za trgovinu i usluge, OIB 51343569187, Pušća 36,48260 Križevci</item>
      <item>E-oglasna ploča</item>
      <item>Sudski registar, Trgovački sud u Varaždinu</item>
      <item>Jasna Benčak, OIB 10514828485, Pušća 36,48260 Križevci</item>
    </izvorni_sadrzaj>
    <derivirana_varijabla naziv="DomainObject.Predmet.SudioniciListAdressOIB_1">
      <item>Financijska agencija, OIB 85821130368, A. Cesarca 2,42000 Varaždin</item>
      <item>JASNA društvo s ograničenom odgovornošću za trgovinu i usluge, OIB 51343569187, Pušća 36,48260 Križevci</item>
      <item>E-oglasna ploča</item>
      <item>Sudski registar, Trgovački sud u Varaždinu</item>
      <item>Jasna Benčak, OIB 10514828485, Pušća 36,48260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51343569187</item>
      <item>, OIB null</item>
      <item>, OIB null</item>
      <item>, OIB 10514828485</item>
    </izvorni_sadrzaj>
    <derivirana_varijabla naziv="DomainObject.Predmet.SudioniciListNazivOIB_1">
      <item>, OIB 85821130368</item>
      <item>, OIB 51343569187</item>
      <item>, OIB null</item>
      <item>, OIB null</item>
      <item>, OIB 10514828485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2789</properties:Characters>
  <properties:Lines>82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2016-01-25T09:23:00Z</dcterms:created>
  <dc:creator>Ljubica Makovec</dc:creator>
  <cp:lastModifiedBy>Maja Marčec</cp:lastModifiedBy>
  <cp:lastPrinted>2016-01-21T13:21:00Z</cp:lastPrinted>
  <dcterms:modified xmlns:xsi="http://www.w3.org/2001/XMLSchema-instance" xsi:type="dcterms:W3CDTF">2016-01-25T11:01:00Z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