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071b" w14:paraId="4fa071b" w:rsidRDefault="00BD5EBC" w:rsidP="008723A5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8723A5">
        <w:rPr>
          <w:lang w:val="pl-PL"/>
        </w:rPr>
        <w:t xml:space="preserve">   </w:t>
      </w:r>
      <w:r w:rsidR="00B95A88">
        <w:rPr>
          <w:lang w:val="pl-PL"/>
        </w:rPr>
        <w:t xml:space="preserve">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8723A5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8723A5">
        <w:t>2913</w:t>
      </w:r>
      <w:r w:rsidR="0062632F">
        <w:t>/</w:t>
      </w:r>
      <w:r w:rsidR="004D4406" w:rsidRPr="00B95A88">
        <w:t>1</w:t>
      </w:r>
      <w:r w:rsidR="008723A5">
        <w:t>7</w:t>
      </w:r>
      <w:r>
        <w:t>-</w:t>
      </w:r>
      <w:r w:rsidR="008723A5">
        <w:t>5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8723A5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</w:t>
      </w:r>
      <w:r w:rsidR="00477F1C">
        <w:rPr>
          <w:lang w:val="pt-BR"/>
        </w:rPr>
        <w:t xml:space="preserve"> povodu prijedloga </w:t>
      </w:r>
      <w:r w:rsidR="008723A5" w:rsidRPr="00E23F2E">
        <w:rPr>
          <w:lang w:val="pt-BR"/>
        </w:rPr>
        <w:t>predlagatelja</w:t>
      </w:r>
      <w:r w:rsidR="008723A5" w:rsidRPr="00E23F2E">
        <w:t xml:space="preserve"> </w:t>
      </w:r>
      <w:r w:rsidR="008723A5" w:rsidRPr="00E23F2E">
        <w:rPr>
          <w:lang w:val="pt-BR"/>
        </w:rPr>
        <w:t xml:space="preserve">FINANCIJSKA AGENCIJA, RC Zagreb, </w:t>
      </w:r>
      <w:r w:rsidR="008723A5" w:rsidRPr="00E23F2E">
        <w:t>Podružnica Zagreb, Trg svibanjskih žrtava 1995. 1, OIB: 85821130368</w:t>
      </w:r>
      <w:r w:rsidRPr="00E23F2E">
        <w:t>,</w:t>
      </w:r>
      <w:r w:rsidRPr="00E23F2E">
        <w:rPr>
          <w:lang w:val="pt-BR"/>
        </w:rPr>
        <w:t xml:space="preserve"> za otvaranje stečajnog postupka nad </w:t>
      </w:r>
      <w:r w:rsidR="008723A5">
        <w:rPr>
          <w:lang w:val="pt-BR"/>
        </w:rPr>
        <w:t>dužnikom EKOGUM PROIZVODNJA d.o.o., OIB: 47457108420</w:t>
      </w:r>
      <w:r w:rsidR="0062632F">
        <w:rPr>
          <w:lang w:val="pt-BR"/>
        </w:rPr>
        <w:t xml:space="preserve">, </w:t>
      </w:r>
      <w:r w:rsidR="006026B9">
        <w:rPr>
          <w:lang w:val="pt-BR"/>
        </w:rPr>
        <w:t>Zagreb</w:t>
      </w:r>
      <w:r w:rsidRPr="00477F1C">
        <w:rPr>
          <w:lang w:val="pt-BR"/>
        </w:rPr>
        <w:t xml:space="preserve">, </w:t>
      </w:r>
      <w:r w:rsidR="008723A5">
        <w:rPr>
          <w:lang w:val="pt-BR"/>
        </w:rPr>
        <w:t>Samoborska cesta 259</w:t>
      </w:r>
      <w:r w:rsidRPr="008723A5">
        <w:t xml:space="preserve">, </w:t>
      </w:r>
      <w:r w:rsidR="008723A5" w:rsidRPr="008723A5">
        <w:t>1</w:t>
      </w:r>
      <w:r w:rsidRPr="008723A5">
        <w:t xml:space="preserve">. </w:t>
      </w:r>
      <w:r w:rsidR="008723A5" w:rsidRPr="008723A5">
        <w:t>listopada</w:t>
      </w:r>
      <w:r w:rsidRPr="008723A5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8723A5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8723A5">
        <w:rPr>
          <w:lang w:val="pt-BR"/>
        </w:rPr>
        <w:t>EKOGUM PROIZVODNJA d.o.o., OIB: 47457108420, Zagreb</w:t>
      </w:r>
      <w:r w:rsidR="008723A5" w:rsidRPr="00477F1C">
        <w:rPr>
          <w:lang w:val="pt-BR"/>
        </w:rPr>
        <w:t xml:space="preserve">, </w:t>
      </w:r>
      <w:r w:rsidR="008723A5">
        <w:rPr>
          <w:lang w:val="pt-BR"/>
        </w:rPr>
        <w:t xml:space="preserve">Samoborska </w:t>
      </w:r>
      <w:r w:rsidR="008723A5" w:rsidRPr="008723A5">
        <w:rPr>
          <w:lang w:val="pt-BR"/>
        </w:rPr>
        <w:t>cesta 259</w:t>
      </w:r>
      <w:r w:rsidRPr="008723A5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477F1C">
        <w:t xml:space="preserve">Provjerom u sudskom registru ovog suda utvrđeno je da je rješenjem poslovni broj </w:t>
      </w:r>
      <w:r w:rsidR="00625C93" w:rsidRPr="00477F1C">
        <w:br/>
      </w:r>
      <w:proofErr w:type="spellStart"/>
      <w:r w:rsidR="00477F1C" w:rsidRPr="00477F1C">
        <w:t>Tt</w:t>
      </w:r>
      <w:proofErr w:type="spellEnd"/>
      <w:r w:rsidR="00477F1C" w:rsidRPr="00477F1C">
        <w:t>-18</w:t>
      </w:r>
      <w:r w:rsidR="00B95A88" w:rsidRPr="00477F1C">
        <w:t>/</w:t>
      </w:r>
      <w:r w:rsidR="008723A5">
        <w:t>5863-2</w:t>
      </w:r>
      <w:r w:rsidR="00B95A88" w:rsidRPr="00477F1C">
        <w:t xml:space="preserve"> </w:t>
      </w:r>
      <w:r w:rsidR="004D4406" w:rsidRPr="00477F1C">
        <w:t>od</w:t>
      </w:r>
      <w:r w:rsidR="008723A5">
        <w:t xml:space="preserve"> 13</w:t>
      </w:r>
      <w:r w:rsidR="00625C93" w:rsidRPr="00477F1C">
        <w:t xml:space="preserve">. </w:t>
      </w:r>
      <w:r w:rsidR="008723A5">
        <w:t>kolovoza</w:t>
      </w:r>
      <w:r w:rsidR="00625C93" w:rsidRPr="00477F1C">
        <w:t xml:space="preserve"> 201</w:t>
      </w:r>
      <w:r w:rsidR="00477F1C" w:rsidRPr="00477F1C">
        <w:t>8</w:t>
      </w:r>
      <w:r w:rsidR="00625C93" w:rsidRPr="00477F1C">
        <w:t>.</w:t>
      </w:r>
      <w:r w:rsidRPr="00477F1C">
        <w:t xml:space="preserve"> društvo </w:t>
      </w:r>
      <w:r w:rsidR="008723A5">
        <w:rPr>
          <w:lang w:val="pt-BR"/>
        </w:rPr>
        <w:t>EKOGUM PROIZVODNJA d.o.o., OIB: 47457108420, Zagreb</w:t>
      </w:r>
      <w:r w:rsidR="008723A5" w:rsidRPr="00477F1C">
        <w:rPr>
          <w:lang w:val="pt-BR"/>
        </w:rPr>
        <w:t xml:space="preserve">, </w:t>
      </w:r>
      <w:r w:rsidR="008723A5">
        <w:rPr>
          <w:lang w:val="pt-BR"/>
        </w:rPr>
        <w:t>Samoborska cesta 259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8723A5">
        <w:t>Zagreb</w:t>
      </w:r>
      <w:r w:rsidR="00F6362F" w:rsidRPr="008723A5">
        <w:t xml:space="preserve">u </w:t>
      </w:r>
      <w:r w:rsidR="00B95A88" w:rsidRPr="008723A5">
        <w:t xml:space="preserve">1. </w:t>
      </w:r>
      <w:r w:rsidR="008723A5" w:rsidRPr="008723A5">
        <w:t>listopada</w:t>
      </w:r>
      <w:r w:rsidR="004D4406" w:rsidRPr="008723A5">
        <w:t xml:space="preserve"> 201</w:t>
      </w:r>
      <w:r w:rsidR="00B95A88" w:rsidRPr="008723A5">
        <w:t>8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DD38EF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DD38EF" w:rsidP="007B64C7" w:rsidR="00DD38E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D38EF" w:rsidP="00DD38EF" w:rsidR="00DD38EF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DD38EF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8723A5">
      <w:t>9. St-2913/17</w:t>
    </w:r>
    <w:r>
      <w:t>-</w:t>
    </w:r>
    <w:r w:rsidR="008723A5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77F1C"/>
    <w:rsid w:val="0048725F"/>
    <w:rsid w:val="004B23BC"/>
    <w:rsid w:val="004D4406"/>
    <w:rsid w:val="005B2BDC"/>
    <w:rsid w:val="006026B9"/>
    <w:rsid w:val="00625C93"/>
    <w:rsid w:val="0062632F"/>
    <w:rsid w:val="007F268F"/>
    <w:rsid w:val="00867960"/>
    <w:rsid w:val="008723A5"/>
    <w:rsid w:val="00A92BD7"/>
    <w:rsid w:val="00B075D4"/>
    <w:rsid w:val="00B07CA3"/>
    <w:rsid w:val="00B95A88"/>
    <w:rsid w:val="00B965FB"/>
    <w:rsid w:val="00BD5EBC"/>
    <w:rsid w:val="00C907C8"/>
    <w:rsid w:val="00CD1F20"/>
    <w:rsid w:val="00DD38EF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St-2913/2017</izvorni_sadrzaj>
    <derivirana_varijabla naziv="DomainObject.Predmet.OznakaBroj_1">St-2913/2017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EKOGUM PROIZVODNJA d.o.o. zastupanog po punomoćniku Anto Mrvelj</izvorni_sadrzaj>
    <derivirana_varijabla naziv="DomainObject.Predmet.ProtustrankaFormated_1">  EKOGUM PROIZVODNJA d.o.o. zastupanog po punomoćniku Anto Mrvelj</derivirana_varijabla>
  </DomainObject.Predmet.ProtustrankaFormated>
  <DomainObject.Predmet.ProtustrankaFormatedOIB>
    <izvorni_sadrzaj>  EKOGUM PROIZVODNJA d.o.o., OIB 47457108420 zastupanog po punomoćniku Anto Mrvelj</izvorni_sadrzaj>
    <derivirana_varijabla naziv="DomainObject.Predmet.ProtustrankaFormatedOIB_1">  EKOGUM PROIZVODNJA d.o.o., OIB 47457108420 zastupanog po punomoćniku Anto Mrvelj</derivirana_varijabla>
  </DomainObject.Predmet.ProtustrankaFormatedOIB>
  <DomainObject.Predmet.ProtustrankaFormatedWithAdress>
    <izvorni_sadrzaj> EKOGUM PROIZVODNJA d.o.o., Samoborska cesta 259, 10000 Zagreb zastupanog po punomoćniku Anto Mrvelj</izvorni_sadrzaj>
    <derivirana_varijabla naziv="DomainObject.Predmet.ProtustrankaFormatedWithAdress_1"> EKOGUM PROIZVODNJA d.o.o., Samoborska cesta 259, 10000 Zagreb zastupanog po punomoćniku Anto Mrvelj</derivirana_varijabla>
  </DomainObject.Predmet.ProtustrankaFormatedWithAdress>
  <DomainObject.Predmet.ProtustrankaFormatedWithAdressOIB>
    <izvorni_sadrzaj> EKOGUM PROIZVODNJA d.o.o., OIB 47457108420, Samoborska cesta 259, 10000 Zagreb zastupanog po punomoćniku Anto Mrvelj</izvorni_sadrzaj>
    <derivirana_varijabla naziv="DomainObject.Predmet.ProtustrankaFormatedWithAdressOIB_1"> EKOGUM PROIZVODNJA d.o.o., OIB 47457108420, Samoborska cesta 259, 10000 Zagreb zastupanog po punomoćniku Anto Mrvelj</derivirana_varijabla>
  </DomainObject.Predmet.ProtustrankaFormatedWithAdressOIB>
  <DomainObject.Predmet.ProtustrankaWithAdress>
    <izvorni_sadrzaj>EKOGUM PROIZVODNJA d.o.o. Samoborska cesta 259, 10000 Zagreb</izvorni_sadrzaj>
    <derivirana_varijabla naziv="DomainObject.Predmet.ProtustrankaWithAdress_1">EKOGUM PROIZVODNJA d.o.o. Samoborska cesta 259, 10000 Zagreb</derivirana_varijabla>
  </DomainObject.Predmet.ProtustrankaWithAdress>
  <DomainObject.Predmet.ProtustrankaWithAdressOIB>
    <izvorni_sadrzaj>EKOGUM PROIZVODNJA d.o.o., OIB 47457108420, Samoborska cesta 259, 10000 Zagreb</izvorni_sadrzaj>
    <derivirana_varijabla naziv="DomainObject.Predmet.ProtustrankaWithAdressOIB_1">EKOGUM PROIZVODNJA d.o.o., OIB 47457108420, Samoborska cesta 259, 10000 Zagreb</derivirana_varijabla>
  </DomainObject.Predmet.ProtustrankaWithAdressOIB>
  <DomainObject.Predmet.ProtustrankaNazivFormated>
    <izvorni_sadrzaj>EKOGUM PROIZVODNJA d.o.o.</izvorni_sadrzaj>
    <derivirana_varijabla naziv="DomainObject.Predmet.ProtustrankaNazivFormated_1">EKOGUM PROIZVODNJA d.o.o.</derivirana_varijabla>
  </DomainObject.Predmet.ProtustrankaNazivFormated>
  <DomainObject.Predmet.ProtustrankaNazivFormatedOIB>
    <izvorni_sadrzaj>EKOGUM PROIZVODNJA d.o.o., OIB 47457108420</izvorni_sadrzaj>
    <derivirana_varijabla naziv="DomainObject.Predmet.ProtustrankaNazivFormatedOIB_1">EKOGUM PROIZVODNJA d.o.o., OIB 47457108420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EKOGUM PROIZVODNJA d.o.o. zastupanog po punomoćniku Anto Mrvelj</item>
    </izvorni_sadrzaj>
    <derivirana_varijabla naziv="DomainObject.Predmet.ProtuStrankaListFormated_1">
      <item>EKOGUM PROIZVODNJA d.o.o. zastupanog po punomoćniku Anto Mrvelj</item>
    </derivirana_varijabla>
  </DomainObject.Predmet.ProtuStrankaListFormated>
  <DomainObject.Predmet.ProtuStrankaListFormatedOIB>
    <izvorni_sadrzaj>
      <item>EKOGUM PROIZVODNJA d.o.o., OIB 47457108420 zastupanog po punomoćniku Anto Mrvelj</item>
    </izvorni_sadrzaj>
    <derivirana_varijabla naziv="DomainObject.Predmet.ProtuStrankaListFormatedOIB_1">
      <item>EKOGUM PROIZVODNJA d.o.o., OIB 47457108420 zastupanog po punomoćniku Anto Mrvelj</item>
    </derivirana_varijabla>
  </DomainObject.Predmet.ProtuStrankaListFormatedOIB>
  <DomainObject.Predmet.ProtuStrankaListFormatedWithAdress>
    <izvorni_sadrzaj>
      <item>EKOGUM PROIZVODNJA d.o.o., Samoborska cesta 259, 10000 Zagreb zastupanog po punomoćniku Anto Mrvelj</item>
    </izvorni_sadrzaj>
    <derivirana_varijabla naziv="DomainObject.Predmet.ProtuStrankaListFormatedWithAdress_1">
      <item>EKOGUM PROIZVODNJA d.o.o., Samoborska cesta 259, 10000 Zagreb zastupanog po punomoćniku Anto Mrvelj</item>
    </derivirana_varijabla>
  </DomainObject.Predmet.ProtuStrankaListFormatedWithAdress>
  <DomainObject.Predmet.ProtuStrankaListFormatedWithAdressOIB>
    <izvorni_sadrzaj>
      <item>EKOGUM PROIZVODNJA d.o.o., OIB 47457108420, Samoborska cesta 259, 10000 Zagreb zastupanog po punomoćniku Anto Mrvelj</item>
    </izvorni_sadrzaj>
    <derivirana_varijabla naziv="DomainObject.Predmet.ProtuStrankaListFormatedWithAdressOIB_1">
      <item>EKOGUM PROIZVODNJA d.o.o., OIB 47457108420, Samoborska cesta 259, 10000 Zagreb zastupanog po punomoćniku Anto Mrvelj</item>
    </derivirana_varijabla>
  </DomainObject.Predmet.ProtuStrankaListFormatedWithAdressOIB>
  <DomainObject.Predmet.ProtuStrankaListNazivFormated>
    <izvorni_sadrzaj>
      <item>EKOGUM PROIZVODNJA d.o.o.</item>
    </izvorni_sadrzaj>
    <derivirana_varijabla naziv="DomainObject.Predmet.ProtuStrankaListNazivFormated_1">
      <item>EKOGUM PROIZVODNJA d.o.o.</item>
    </derivirana_varijabla>
  </DomainObject.Predmet.ProtuStrankaListNazivFormated>
  <DomainObject.Predmet.ProtuStrankaListNazivFormatedOIB>
    <izvorni_sadrzaj>
      <item>EKOGUM PROIZVODNJA d.o.o., OIB 47457108420</item>
    </izvorni_sadrzaj>
    <derivirana_varijabla naziv="DomainObject.Predmet.ProtuStrankaListNazivFormatedOIB_1">
      <item>EKOGUM PROIZVODNJA d.o.o., OIB 47457108420</item>
    </derivirana_varijabla>
  </DomainObject.Predmet.ProtuStrankaListNazivFormatedOIB>
  <DomainObject.Predmet.OstaliListFormated>
    <izvorni_sadrzaj>
      <item>Anto Mrvelj punomoćnik sudionika u postupku EKOGUM PROIZVODNJA d.o.o.</item>
    </izvorni_sadrzaj>
    <derivirana_varijabla naziv="DomainObject.Predmet.OstaliListFormated_1">
      <item>Anto Mrvelj punomoćnik sudionika u postupku EKOGUM PROIZVODNJA d.o.o.</item>
    </derivirana_varijabla>
  </DomainObject.Predmet.OstaliListFormated>
  <DomainObject.Predmet.OstaliListFormatedOIB>
    <izvorni_sadrzaj>
      <item>Anto Mrvelj, OIB 87674395140 punomoćnik sudionika u postupku EKOGUM PROIZVODNJA d.o.o.</item>
    </izvorni_sadrzaj>
    <derivirana_varijabla naziv="DomainObject.Predmet.OstaliListFormatedOIB_1">
      <item>Anto Mrvelj, OIB 87674395140 punomoćnik sudionika u postupku EKOGUM PROIZVODNJA d.o.o.</item>
    </derivirana_varijabla>
  </DomainObject.Predmet.OstaliListFormatedOIB>
  <DomainObject.Predmet.OstaliListFormatedWithAdress>
    <izvorni_sadrzaj>
      <item>Anto Mrvelj, Krajiška Ulica 38/1, 10000 Zagreb punomoćnik sudionika u postupku EKOGUM PROIZVODNJA d.o.o.</item>
    </izvorni_sadrzaj>
    <derivirana_varijabla naziv="DomainObject.Predmet.OstaliListFormatedWithAdress_1">
      <item>Anto Mrvelj, Krajiška Ulica 38/1, 10000 Zagreb punomoćnik sudionika u postupku EKOGUM PROIZVODNJA d.o.o.</item>
    </derivirana_varijabla>
  </DomainObject.Predmet.OstaliListFormatedWithAdress>
  <DomainObject.Predmet.OstaliListFormatedWithAdressOIB>
    <izvorni_sadrzaj>
      <item>Anto Mrvelj, OIB 87674395140, Krajiška Ulica 38/1, 10000 Zagreb punomoćnik sudionika u postupku EKOGUM PROIZVODNJA d.o.o.</item>
    </izvorni_sadrzaj>
    <derivirana_varijabla naziv="DomainObject.Predmet.OstaliListFormatedWithAdressOIB_1">
      <item>Anto Mrvelj, OIB 87674395140, Krajiška Ulica 38/1, 10000 Zagreb punomoćnik sudionika u postupku EKOGUM PROIZVODNJA d.o.o.</item>
    </derivirana_varijabla>
  </DomainObject.Predmet.OstaliListFormatedWithAdressOIB>
  <DomainObject.Predmet.OstaliListNazivFormated>
    <izvorni_sadrzaj>
      <item>Anto Mrvelj</item>
    </izvorni_sadrzaj>
    <derivirana_varijabla naziv="DomainObject.Predmet.OstaliListNazivFormated_1">
      <item>Anto Mrvelj</item>
    </derivirana_varijabla>
  </DomainObject.Predmet.OstaliListNazivFormated>
  <DomainObject.Predmet.OstaliListNazivFormatedOIB>
    <izvorni_sadrzaj>
      <item>Anto Mrvelj, OIB 87674395140</item>
    </izvorni_sadrzaj>
    <derivirana_varijabla naziv="DomainObject.Predmet.OstaliListNazivFormatedOIB_1">
      <item>Anto Mrvelj, OIB 87674395140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EKOGUM PROIZVODNJA d.o.o.</izvorni_sadrzaj>
    <derivirana_varijabla naziv="DomainObject.Predmet.ProtustrankaIDrugi_1">EKOGUM 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EKOGUM PROIZVODNJA d.o.o., OIB 47457108420, Samoborska cesta 259, 10000 Zagreb</izvorni_sadrzaj>
    <derivirana_varijabla naziv="DomainObject.Predmet.ProtustrankaIDrugiAdressOIB_1">EKOGUM PROIZVODNJA d.o.o., OIB 47457108420, Samoborska cesta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EKOGUM PROIZVODNJA d.o.o.</item>
      <item>Anto Mrvelj</item>
    </izvorni_sadrzaj>
    <derivirana_varijabla naziv="DomainObject.Predmet.SudioniciListNaziv_1">
      <item>FINA Regionalni centar Zagreb</item>
      <item>EKOGUM PROIZVODNJA d.o.o.</item>
      <item>Anto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EKOGUM PROIZVODNJA d.o.o., OIB 47457108420, Samoborska cesta 259,10000 Zagreb</item>
      <item>Anto Mrvelj, OIB 87674395140, Krajiška Ulica 38/1,10000 Zagreb</item>
    </izvorni_sadrzaj>
    <derivirana_varijabla naziv="DomainObject.Predmet.SudioniciListAdressOIB_1">
      <item>FINA Regionalni centar Zagreb, OIB 85821130368, Trg svibanjskih žrtava 1995. br. 1,10000 Zagreb</item>
      <item>EKOGUM PROIZVODNJA d.o.o., OIB 47457108420, Samoborska cesta 259,10000 Zagreb</item>
      <item>Anto Mrvelj, OIB 87674395140, Krajiška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47457108420</item>
      <item>, OIB 87674395140</item>
    </izvorni_sadrzaj>
    <derivirana_varijabla naziv="DomainObject.Predmet.SudioniciListNazivOIB_1">
      <item>, OIB 85821130368</item>
      <item>, OIB 47457108420</item>
      <item>, OIB 87674395140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1587</properties:Characters>
  <properties:Lines>47</properties:Lines>
  <properties:Paragraphs>19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2018-10-01T11:21:00Z</cp:lastPrinted>
  <dcterms:modified xmlns:xsi="http://www.w3.org/2001/XMLSchema-instance" xsi:type="dcterms:W3CDTF">2018-10-01T11:21:00Z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