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79de4d0" w14:textId="79de4d0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F913E0">
        <w:t>2188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F913E0">
        <w:t>AKREDITACIJA</w:t>
      </w:r>
      <w:r w:rsidR="00F516EC">
        <w:t xml:space="preserve"> </w:t>
      </w:r>
      <w:r w:rsidR="00F913E0">
        <w:t>jednostavno društvo s ograničenom odgovornošću za usluge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F913E0">
        <w:t>71085154111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F913E0">
        <w:t xml:space="preserve">Ulica Frana </w:t>
      </w:r>
      <w:proofErr w:type="spellStart"/>
      <w:r w:rsidR="00F913E0">
        <w:t>Vrbanića</w:t>
      </w:r>
      <w:proofErr w:type="spellEnd"/>
      <w:r w:rsidR="00F913E0">
        <w:t xml:space="preserve"> 2</w:t>
      </w:r>
      <w:r w:rsidR="002E11C4">
        <w:t>,</w:t>
      </w:r>
      <w:r w:rsidR="009A4075">
        <w:t xml:space="preserve"> dana </w:t>
      </w:r>
      <w:r w:rsidR="00F26D2F">
        <w:t>1</w:t>
      </w:r>
      <w:r w:rsidR="00F913E0">
        <w:t>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885CB8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z a k l</w:t>
      </w:r>
      <w:r w:rsidR="00F516EC">
        <w:t xml:space="preserve"> </w:t>
      </w:r>
      <w:r>
        <w:t>j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295698">
        <w:t>AKREDITACIJA jednostavno društvo s ograničenom odgovornošću za usluge, OIB:</w:t>
      </w:r>
      <w:r w:rsidRPr="00F11641" w:rsidR="00295698">
        <w:t xml:space="preserve"> </w:t>
      </w:r>
      <w:r w:rsidR="00295698">
        <w:t>71085154111,</w:t>
      </w:r>
      <w:r w:rsidRPr="00A73E55" w:rsidR="00295698">
        <w:t xml:space="preserve"> </w:t>
      </w:r>
      <w:r w:rsidR="00295698">
        <w:t xml:space="preserve">iz Zagreba, Ulica Frana </w:t>
      </w:r>
      <w:proofErr w:type="spellStart"/>
      <w:r w:rsidR="00295698">
        <w:t>Vrbanića</w:t>
      </w:r>
      <w:proofErr w:type="spellEnd"/>
      <w:r w:rsidR="00295698">
        <w:t xml:space="preserve"> 2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295698">
        <w:t>AKREDITACIJA jednostavno društvo s ograničenom odgovornošću za usluge, OIB:</w:t>
      </w:r>
      <w:r w:rsidRPr="00F11641" w:rsidR="00295698">
        <w:t xml:space="preserve"> </w:t>
      </w:r>
      <w:r w:rsidR="00295698">
        <w:t>71085154111,</w:t>
      </w:r>
      <w:r w:rsidRPr="00A73E55" w:rsidR="00295698">
        <w:t xml:space="preserve"> </w:t>
      </w:r>
      <w:r w:rsidR="00295698">
        <w:t xml:space="preserve">iz Zagreba, Ulica Frana </w:t>
      </w:r>
      <w:proofErr w:type="spellStart"/>
      <w:r w:rsidR="00295698">
        <w:t>Vrbanića</w:t>
      </w:r>
      <w:proofErr w:type="spellEnd"/>
      <w:r w:rsidR="00295698">
        <w:t xml:space="preserve"> 2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</w:t>
      </w:r>
      <w:r w:rsidR="00F913E0">
        <w:t>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885CB8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4059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65165"/>
    <w:rsid w:val="001027B1"/>
    <w:rsid w:val="00124F0E"/>
    <w:rsid w:val="001C5197"/>
    <w:rsid w:val="00254CEC"/>
    <w:rsid w:val="00295698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A4059"/>
    <w:rsid w:val="003D0F1D"/>
    <w:rsid w:val="003D6772"/>
    <w:rsid w:val="003E6FB5"/>
    <w:rsid w:val="00437096"/>
    <w:rsid w:val="0045323B"/>
    <w:rsid w:val="00457C70"/>
    <w:rsid w:val="0049653B"/>
    <w:rsid w:val="004F0A2D"/>
    <w:rsid w:val="004F788B"/>
    <w:rsid w:val="00532591"/>
    <w:rsid w:val="005774B6"/>
    <w:rsid w:val="005A6EAC"/>
    <w:rsid w:val="005E0C1E"/>
    <w:rsid w:val="006817B4"/>
    <w:rsid w:val="006909B1"/>
    <w:rsid w:val="006E1039"/>
    <w:rsid w:val="00731A7F"/>
    <w:rsid w:val="007A02EB"/>
    <w:rsid w:val="007A0E4E"/>
    <w:rsid w:val="007C052C"/>
    <w:rsid w:val="00853A4D"/>
    <w:rsid w:val="00860B93"/>
    <w:rsid w:val="00885CB8"/>
    <w:rsid w:val="008A38F9"/>
    <w:rsid w:val="0092290B"/>
    <w:rsid w:val="00976487"/>
    <w:rsid w:val="00984936"/>
    <w:rsid w:val="009A4075"/>
    <w:rsid w:val="00A167C6"/>
    <w:rsid w:val="00A73E55"/>
    <w:rsid w:val="00A81B50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2701C"/>
    <w:rsid w:val="00E95B91"/>
    <w:rsid w:val="00EC159D"/>
    <w:rsid w:val="00F07782"/>
    <w:rsid w:val="00F11641"/>
    <w:rsid w:val="00F143A0"/>
    <w:rsid w:val="00F26D2F"/>
    <w:rsid w:val="00F516EC"/>
    <w:rsid w:val="00F56725"/>
    <w:rsid w:val="00F913E0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457C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7C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7C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7C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7C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57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St-2188/2019</izvorni_sadrzaj>
    <derivirana_varijabla naziv="DomainObject.Predmet.OznakaBroj_1">St-2188/2019</derivirana_varijabla>
  </DomainObject.Predmet.OznakaBroj>
  <DomainObject.Predmet.OznakaBrojOptuznogAkta>
    <izvorni_sadrzaj>04-06-19-3830</izvorni_sadrzaj>
    <derivirana_varijabla naziv="DomainObject.Predmet.OznakaBrojOptuznogAkta_1">04-06-19-3830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AKREDITACIJA jednostavno društvo s ograničenom odgovornošću za usluge zastupanog po punomoćniku Josip Saraga</izvorni_sadrzaj>
    <derivirana_varijabla naziv="DomainObject.Predmet.ProtustrankaFormated_1">  AKREDITACIJA jednostavno društvo s ograničenom odgovornošću za usluge zastupanog po punomoćniku Josip Saraga</derivirana_varijabla>
  </DomainObject.Predmet.ProtustrankaFormated>
  <DomainObject.Predmet.ProtustrankaFormatedOIB>
    <izvorni_sadrzaj>  AKREDITACIJA jednostavno društvo s ograničenom odgovornošću za usluge, OIB 71085154111 zastupanog po punomoćniku Josip Saraga</izvorni_sadrzaj>
    <derivirana_varijabla naziv="DomainObject.Predmet.ProtustrankaFormatedOIB_1">  AKREDITACIJA jednostavno društvo s ograničenom odgovornošću za usluge, OIB 71085154111 zastupanog po punomoćniku Josip Saraga</derivirana_varijabla>
  </DomainObject.Predmet.ProtustrankaFormatedOIB>
  <DomainObject.Predmet.ProtustrankaFormatedWithAdress>
    <izvorni_sadrzaj> AKREDITACIJA jednostavno društvo s ograničenom odgovornošću za usluge, Ulica Frana Vrbanića 2, 10000 Zagreb zastupanog po punomoćniku Josip Saraga</izvorni_sadrzaj>
    <derivirana_varijabla naziv="DomainObject.Predmet.ProtustrankaFormatedWithAdress_1"> AKREDITACIJA jednostavno društvo s ograničenom odgovornošću za usluge, Ulica Frana Vrbanića 2, 10000 Zagreb zastupanog po punomoćniku Josip Saraga</derivirana_varijabla>
  </DomainObject.Predmet.ProtustrankaFormatedWithAdress>
  <DomainObject.Predmet.ProtustrankaFormatedWithAdressOIB>
    <izvorni_sadrzaj> AKREDITACIJA jednostavno društvo s ograničenom odgovornošću za usluge, OIB 71085154111, Ulica Frana Vrbanića 2, 10000 Zagreb zastupanog po punomoćniku Josip Saraga</izvorni_sadrzaj>
    <derivirana_varijabla naziv="DomainObject.Predmet.ProtustrankaFormatedWithAdressOIB_1"> AKREDITACIJA jednostavno društvo s ograničenom odgovornošću za usluge, OIB 71085154111, Ulica Frana Vrbanića 2, 10000 Zagreb zastupanog po punomoćniku Josip Saraga</derivirana_varijabla>
  </DomainObject.Predmet.ProtustrankaFormatedWithAdressOIB>
  <DomainObject.Predmet.ProtustrankaWithAdress>
    <izvorni_sadrzaj>AKREDITACIJA jednostavno društvo s ograničenom odgovornošću za usluge Ulica Frana Vrbanića 2, 10000 Zagreb</izvorni_sadrzaj>
    <derivirana_varijabla naziv="DomainObject.Predmet.ProtustrankaWithAdress_1">AKREDITACIJA jednostavno društvo s ograničenom odgovornošću za usluge Ulica Frana Vrbanića 2, 10000 Zagreb</derivirana_varijabla>
  </DomainObject.Predmet.ProtustrankaWithAdress>
  <DomainObject.Predmet.ProtustrankaWithAdressOIB>
    <izvorni_sadrzaj>AKREDITACIJA jednostavno društvo s ograničenom odgovornošću za usluge, OIB 71085154111, Ulica Frana Vrbanića 2, 10000 Zagreb</izvorni_sadrzaj>
    <derivirana_varijabla naziv="DomainObject.Predmet.ProtustrankaWithAdressOIB_1">AKREDITACIJA jednostavno društvo s ograničenom odgovornošću za usluge, OIB 71085154111, Ulica Frana Vrbanića 2, 10000 Zagreb</derivirana_varijabla>
  </DomainObject.Predmet.ProtustrankaWithAdressOIB>
  <DomainObject.Predmet.ProtustrankaNazivFormated>
    <izvorni_sadrzaj>AKREDITACIJA jednostavno društvo s ograničenom odgovornošću za usluge</izvorni_sadrzaj>
    <derivirana_varijabla naziv="DomainObject.Predmet.ProtustrankaNazivFormated_1">AKREDITACIJA jednostavno društvo s ograničenom odgovornošću za usluge</derivirana_varijabla>
  </DomainObject.Predmet.ProtustrankaNazivFormated>
  <DomainObject.Predmet.ProtustrankaNazivFormatedOIB>
    <izvorni_sadrzaj>AKREDITACIJA jednostavno društvo s ograničenom odgovornošću za usluge, OIB 71085154111</izvorni_sadrzaj>
    <derivirana_varijabla naziv="DomainObject.Predmet.ProtustrankaNazivFormatedOIB_1">AKREDITACIJA jednostavno društvo s ograničenom odgovornošću za usluge, OIB 71085154111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AKREDITACIJA jednostavno društvo s ograničenom odgovornošću za usluge zastupanog po punomoćniku Josip Saraga</item>
    </izvorni_sadrzaj>
    <derivirana_varijabla naziv="DomainObject.Predmet.ProtuStrankaListFormated_1">
      <item>AKREDITACIJA jednostavno društvo s ograničenom odgovornošću za usluge zastupanog po punomoćniku Josip Saraga</item>
    </derivirana_varijabla>
  </DomainObject.Predmet.ProtuStrankaListFormated>
  <DomainObject.Predmet.ProtuStrankaListFormatedOIB>
    <izvorni_sadrzaj>
      <item>AKREDITACIJA jednostavno društvo s ograničenom odgovornošću za usluge, OIB 71085154111 zastupanog po punomoćniku Josip Saraga</item>
    </izvorni_sadrzaj>
    <derivirana_varijabla naziv="DomainObject.Predmet.ProtuStrankaListFormatedOIB_1">
      <item>AKREDITACIJA jednostavno društvo s ograničenom odgovornošću za usluge, OIB 71085154111 zastupanog po punomoćniku Josip Saraga</item>
    </derivirana_varijabla>
  </DomainObject.Predmet.ProtuStrankaListFormatedOIB>
  <DomainObject.Predmet.ProtuStrankaListFormatedWithAdress>
    <izvorni_sadrzaj>
      <item>AKREDITACIJA jednostavno društvo s ograničenom odgovornošću za usluge, Ulica Frana Vrbanića 2, 10000 Zagreb zastupanog po punomoćniku Josip Saraga</item>
    </izvorni_sadrzaj>
    <derivirana_varijabla naziv="DomainObject.Predmet.ProtuStrankaListFormatedWithAdress_1">
      <item>AKREDITACIJA jednostavno društvo s ograničenom odgovornošću za usluge, Ulica Frana Vrbanića 2, 10000 Zagreb zastupanog po punomoćniku Josip Saraga</item>
    </derivirana_varijabla>
  </DomainObject.Predmet.ProtuStrankaListFormatedWithAdress>
  <DomainObject.Predmet.ProtuStrankaListFormatedWithAdressOIB>
    <izvorni_sadrzaj>
      <item>AKREDITACIJA jednostavno društvo s ograničenom odgovornošću za usluge, OIB 71085154111, Ulica Frana Vrbanića 2, 10000 Zagreb zastupanog po punomoćniku Josip Saraga</item>
    </izvorni_sadrzaj>
    <derivirana_varijabla naziv="DomainObject.Predmet.ProtuStrankaListFormatedWithAdressOIB_1">
      <item>AKREDITACIJA jednostavno društvo s ograničenom odgovornošću za usluge, OIB 71085154111, Ulica Frana Vrbanića 2, 10000 Zagreb zastupanog po punomoćniku Josip Saraga</item>
    </derivirana_varijabla>
  </DomainObject.Predmet.ProtuStrankaListFormatedWithAdressOIB>
  <DomainObject.Predmet.ProtuStrankaListNazivFormated>
    <izvorni_sadrzaj>
      <item>AKREDITACIJA jednostavno društvo s ograničenom odgovornošću za usluge</item>
    </izvorni_sadrzaj>
    <derivirana_varijabla naziv="DomainObject.Predmet.ProtuStrankaListNazivFormated_1">
      <item>AKREDITACIJA jednostavno društvo s ograničenom odgovornošću za usluge</item>
    </derivirana_varijabla>
  </DomainObject.Predmet.ProtuStrankaListNazivFormated>
  <DomainObject.Predmet.ProtuStrankaListNazivFormatedOIB>
    <izvorni_sadrzaj>
      <item>AKREDITACIJA jednostavno društvo s ograničenom odgovornošću za usluge, OIB 71085154111</item>
    </izvorni_sadrzaj>
    <derivirana_varijabla naziv="DomainObject.Predmet.ProtuStrankaListNazivFormatedOIB_1">
      <item>AKREDITACIJA jednostavno društvo s ograničenom odgovornošću za usluge, OIB 71085154111</item>
    </derivirana_varijabla>
  </DomainObject.Predmet.ProtuStrankaListNazivFormatedOIB>
  <DomainObject.Predmet.OstaliListFormated>
    <izvorni_sadrzaj>
      <item>Josip Saraga punomoćnik sudionika u postupku AKREDITACIJA jednostavno društvo s ograničenom odgovornošću za usluge</item>
    </izvorni_sadrzaj>
    <derivirana_varijabla naziv="DomainObject.Predmet.OstaliListFormated_1">
      <item>Josip Saraga punomoćnik sudionika u postupku AKREDITACIJA jednostavno društvo s ograničenom odgovornošću za usluge</item>
    </derivirana_varijabla>
  </DomainObject.Predmet.OstaliListFormated>
  <DomainObject.Predmet.OstaliListFormatedOIB>
    <izvorni_sadrzaj>
      <item>Josip Saraga, OIB 69468267282 punomoćnik sudionika u postupku AKREDITACIJA jednostavno društvo s ograničenom odgovornošću za usluge</item>
    </izvorni_sadrzaj>
    <derivirana_varijabla naziv="DomainObject.Predmet.OstaliListFormatedOIB_1">
      <item>Josip Saraga, OIB 69468267282 punomoćnik sudionika u postupku AKREDITACIJA jednostavno društvo s ograničenom odgovornošću za usluge</item>
    </derivirana_varijabla>
  </DomainObject.Predmet.OstaliListFormatedOIB>
  <DomainObject.Predmet.OstaliListFormatedWithAdress>
    <izvorni_sadrzaj>
      <item>Josip Saraga, Vrbanićeva 2, 10000 Zagreb punomoćnik sudionika u postupku AKREDITACIJA jednostavno društvo s ograničenom odgovornošću za usluge</item>
    </izvorni_sadrzaj>
    <derivirana_varijabla naziv="DomainObject.Predmet.OstaliListFormatedWithAdress_1">
      <item>Josip Saraga, Vrbanićeva 2, 10000 Zagreb punomoćnik sudionika u postupku AKREDITACIJA jednostavno društvo s ograničenom odgovornošću za usluge</item>
    </derivirana_varijabla>
  </DomainObject.Predmet.OstaliListFormatedWithAdress>
  <DomainObject.Predmet.OstaliListFormatedWithAdressOIB>
    <izvorni_sadrzaj>
      <item>Josip Saraga, OIB 69468267282, Vrbanićeva 2, 10000 Zagreb punomoćnik sudionika u postupku AKREDITACIJA jednostavno društvo s ograničenom odgovornošću za usluge</item>
    </izvorni_sadrzaj>
    <derivirana_varijabla naziv="DomainObject.Predmet.OstaliListFormatedWithAdressOIB_1">
      <item>Josip Saraga, OIB 69468267282, Vrbanićeva 2, 10000 Zagreb punomoćnik sudionika u postupku AKREDITACIJA jednostavno društvo s ograničenom odgovornošću za usluge</item>
    </derivirana_varijabla>
  </DomainObject.Predmet.OstaliListFormatedWithAdressOIB>
  <DomainObject.Predmet.OstaliListNazivFormated>
    <izvorni_sadrzaj>
      <item>Josip Saraga</item>
    </izvorni_sadrzaj>
    <derivirana_varijabla naziv="DomainObject.Predmet.OstaliListNazivFormated_1">
      <item>Josip Saraga</item>
    </derivirana_varijabla>
  </DomainObject.Predmet.OstaliListNazivFormated>
  <DomainObject.Predmet.OstaliListNazivFormatedOIB>
    <izvorni_sadrzaj>
      <item>Josip Saraga, OIB 69468267282</item>
    </izvorni_sadrzaj>
    <derivirana_varijabla naziv="DomainObject.Predmet.OstaliListNazivFormatedOIB_1">
      <item>Josip Saraga, OIB 69468267282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AKREDITACIJA jednostavno društvo s ograničenom odgovornošću za usluge</izvorni_sadrzaj>
    <derivirana_varijabla naziv="DomainObject.Predmet.ProtustrankaIDrugi_1">AKREDITACIJA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AKREDITACIJA jednostavno društvo s ograničenom odgovornošću za usluge, OIB 71085154111, Ulica Frana Vrbanića 2, 10000 Zagreb</izvorni_sadrzaj>
    <derivirana_varijabla naziv="DomainObject.Predmet.ProtustrankaIDrugiAdressOIB_1">AKREDITACIJA jednostavno društvo s ograničenom odgovornošću za usluge, OIB 71085154111, Ulica Frana Vrbanića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AKREDITACIJA jednostavno društvo s ograničenom odgovornošću za usluge</item>
      <item>Financijska agencija</item>
      <item>Josip Saraga</item>
    </izvorni_sadrzaj>
    <derivirana_varijabla naziv="DomainObject.Predmet.SudioniciListNaziv_1">
      <item>AKREDITACIJA jednostavno društvo s ograničenom odgovornošću za usluge</item>
      <item>Financijska agencija</item>
      <item>Josip Saraga</item>
    </derivirana_varijabla>
  </DomainObject.Predmet.SudioniciListNaziv>
  <DomainObject.Predmet.SudioniciListAdressOIB>
    <izvorni_sadrzaj>
      <item>AKREDITACIJA jednostavno društvo s ograničenom odgovornošću za usluge, OIB 71085154111, Ulica Frana Vrbanića 2,10000 Zagreb</item>
      <item>Financijska agencija, OIB 85821130368, TRG SVIBANJSKIH ŽRTAVA 1995. 1,10000 Zagreb</item>
      <item>Josip Saraga, OIB 69468267282, Vrbanićeva 2,10000 Zagreb</item>
    </izvorni_sadrzaj>
    <derivirana_varijabla naziv="DomainObject.Predmet.SudioniciListAdressOIB_1">
      <item>AKREDITACIJA jednostavno društvo s ograničenom odgovornošću za usluge, OIB 71085154111, Ulica Frana Vrbanića 2,10000 Zagreb</item>
      <item>Financijska agencija, OIB 85821130368, TRG SVIBANJSKIH ŽRTAVA 1995. 1,10000 Zagreb</item>
      <item>Josip Saraga, OIB 69468267282, Vrbanićeva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71085154111</item>
      <item>, OIB 85821130368</item>
      <item>, OIB 69468267282</item>
    </izvorni_sadrzaj>
    <derivirana_varijabla naziv="DomainObject.Predmet.SudioniciListNazivOIB_1">
      <item>, OIB 71085154111</item>
      <item>, OIB 85821130368</item>
      <item>, OIB 69468267282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323</properties:Words>
  <properties:Characters>1850</properties:Characters>
  <properties:Lines>48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2019-10-18T05:39:00Z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2019-10-18T08:28:00Z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(St-2188-2019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