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4c33" w14:paraId="dbb4c33" w:rsidRDefault="006F1BFF" w:rsidP="00910611" w:rsidR="006F1BF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1BFF" w:rsidP="00D04179" w:rsidR="006F1BF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F1BFF" w:rsidP="00D04179" w:rsidR="006F1BF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F1BFF" w:rsidP="00D04179" w:rsidR="006F1BF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D32B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B188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A31610" w:rsidRP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610" w:rsidRP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FINA PITA j.d.o.o. Selce, Studenčić 5, OIB: 95632415566, MBS: 040324269</w:t>
      </w:r>
      <w:r w:rsidR="00A3161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17. kolovoza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427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81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D32BD">
        <w:rPr>
          <w:rFonts w:eastAsia="Times New Roman" w:hAnsi="Times New Roman" w:ascii="Times New Roman"/>
          <w:sz w:val="24"/>
          <w:szCs w:val="24"/>
        </w:rPr>
        <w:t>6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9D32B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7F" w:rsidP="009D1D07" w:rsidR="006C1B7F">
      <w:pPr>
        <w:spacing w:lineRule="auto" w:line="240" w:after="0"/>
      </w:pPr>
      <w:r>
        <w:separator/>
      </w:r>
    </w:p>
  </w:endnote>
  <w:endnote w:id="0" w:type="continuationSeparator">
    <w:p w:rsidRDefault="006C1B7F" w:rsidP="009D1D07" w:rsidR="006C1B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6F1BFF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7F" w:rsidP="009D1D07" w:rsidR="006C1B7F">
      <w:pPr>
        <w:spacing w:lineRule="auto" w:line="240" w:after="0"/>
      </w:pPr>
      <w:r>
        <w:separator/>
      </w:r>
    </w:p>
  </w:footnote>
  <w:footnote w:id="0" w:type="continuationSeparator">
    <w:p w:rsidRDefault="006C1B7F" w:rsidP="009D1D07" w:rsidR="006C1B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A31610">
      <w:rPr>
        <w:rFonts w:eastAsia="Times New Roman" w:hAnsi="Times New Roman" w:ascii="Times New Roman"/>
        <w:sz w:val="24"/>
        <w:szCs w:val="24"/>
        <w:lang w:eastAsia="hr-HR"/>
      </w:rPr>
      <w:t>329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C1B7F"/>
    <w:rsid w:val="006D249A"/>
    <w:rsid w:val="006F1BFF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1B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B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B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1B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1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1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PITA j. d. o. o. za  proizvodnju i trgovinu</izvorni_sadrzaj>
    <derivirana_varijabla naziv="DomainObject.Predmet.ProtustrankaFormated_1">  FINA PITA j. d. o. o. za  proizvodnju i trgovinu</derivirana_varijabla>
  </DomainObject.Predmet.ProtustrankaFormated>
  <DomainObject.Predmet.ProtustrankaFormatedOIB>
    <izvorni_sadrzaj>  FINA PITA j. d. o. o. za  proizvodnju i trgovinu, OIB 95432415566</izvorni_sadrzaj>
    <derivirana_varijabla naziv="DomainObject.Predmet.ProtustrankaFormatedOIB_1">  FINA PITA j. d. o. o. za  proizvodnju i trgovinu, OIB 95432415566</derivirana_varijabla>
  </DomainObject.Predmet.ProtustrankaFormatedOIB>
  <DomainObject.Predmet.ProtustrankaFormatedWithAdress>
    <izvorni_sadrzaj> FINA PITA j. d. o. o. za  proizvodnju i trgovinu, Studenčić 5, 51260 Selce</izvorni_sadrzaj>
    <derivirana_varijabla naziv="DomainObject.Predmet.ProtustrankaFormatedWithAdress_1"> FINA PITA j. d. o. o. za  proizvodnju i trgovinu, Studenčić 5, 51260 Selce</derivirana_varijabla>
  </DomainObject.Predmet.ProtustrankaFormatedWithAdress>
  <DomainObject.Predmet.ProtustrankaFormatedWithAdressOIB>
    <izvorni_sadrzaj> FINA PITA j. d. o. o. za  proizvodnju i trgovinu, OIB 95432415566, Studenčić 5, 51260 Selce</izvorni_sadrzaj>
    <derivirana_varijabla naziv="DomainObject.Predmet.ProtustrankaFormatedWithAdressOIB_1"> FINA PITA j. d. o. o. za  proizvodnju i trgovinu, OIB 95432415566, Studenčić 5, 51260 Selce</derivirana_varijabla>
  </DomainObject.Predmet.ProtustrankaFormatedWithAdressOIB>
  <DomainObject.Predmet.ProtustrankaWithAdress>
    <izvorni_sadrzaj>FINA PITA j. d. o. o. za  proizvodnju i trgovinu Studenčić 5, 51260 Selce</izvorni_sadrzaj>
    <derivirana_varijabla naziv="DomainObject.Predmet.ProtustrankaWithAdress_1">FINA PITA j. d. o. o. za  proizvodnju i trgovinu Studenčić 5, 51260 Selce</derivirana_varijabla>
  </DomainObject.Predmet.ProtustrankaWithAdress>
  <DomainObject.Predmet.ProtustrankaWithAdressOIB>
    <izvorni_sadrzaj>FINA PITA j. d. o. o. za  proizvodnju i trgovinu, OIB 95432415566, Studenčić 5, 51260 Selce</izvorni_sadrzaj>
    <derivirana_varijabla naziv="DomainObject.Predmet.ProtustrankaWithAdressOIB_1">FINA PITA j. d. o. o. za  proizvodnju i trgovinu, OIB 95432415566, Studenčić 5, 51260 Selce</derivirana_varijabla>
  </DomainObject.Predmet.ProtustrankaWithAdressOIB>
  <DomainObject.Predmet.ProtustrankaNazivFormated>
    <izvorni_sadrzaj>FINA PITA j. d. o. o. za  proizvodnju i trgovinu</izvorni_sadrzaj>
    <derivirana_varijabla naziv="DomainObject.Predmet.ProtustrankaNazivFormated_1">FINA PITA j. d. o. o. za  proizvodnju i trgovinu</derivirana_varijabla>
  </DomainObject.Predmet.ProtustrankaNazivFormated>
  <DomainObject.Predmet.ProtustrankaNazivFormatedOIB>
    <izvorni_sadrzaj>FINA PITA j. d. o. o. za  proizvodnju i trgovinu, OIB 95432415566</izvorni_sadrzaj>
    <derivirana_varijabla naziv="DomainObject.Predmet.ProtustrankaNazivFormatedOIB_1">FINA PITA j. d. o. o. za  proizvodnju i trgovinu, OIB 95432415566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FINA PITA j. d. o. o. za  proizvodnju i trgovinu</item>
    </izvorni_sadrzaj>
    <derivirana_varijabla naziv="DomainObject.Predmet.ProtuStrankaListFormated_1">
      <item>FINA PITA j. d. o. o. za  proizvodnju i trgovinu</item>
    </derivirana_varijabla>
  </DomainObject.Predmet.ProtuStrankaListFormated>
  <DomainObject.Predmet.ProtuStrankaListFormatedOIB>
    <izvorni_sadrzaj>
      <item>FINA PITA j. d. o. o. za  proizvodnju i trgovinu, OIB 95432415566</item>
    </izvorni_sadrzaj>
    <derivirana_varijabla naziv="DomainObject.Predmet.ProtuStrankaListFormatedOIB_1">
      <item>FINA PITA j. d. o. o. za  proizvodnju i trgovinu, OIB 95432415566</item>
    </derivirana_varijabla>
  </DomainObject.Predmet.ProtuStrankaListFormatedOIB>
  <DomainObject.Predmet.ProtuStrankaListFormatedWithAdress>
    <izvorni_sadrzaj>
      <item>FINA PITA j. d. o. o. za  proizvodnju i trgovinu, Studenčić 5, 51260 Selce</item>
    </izvorni_sadrzaj>
    <derivirana_varijabla naziv="DomainObject.Predmet.ProtuStrankaListFormatedWithAdress_1">
      <item>FINA PITA j. d. o. o. za  proizvodnju i trgovinu, Studenčić 5, 51260 Selce</item>
    </derivirana_varijabla>
  </DomainObject.Predmet.ProtuStrankaListFormatedWithAdress>
  <DomainObject.Predmet.ProtuStrankaListFormatedWithAdressOIB>
    <izvorni_sadrzaj>
      <item>FINA PITA j. d. o. o. za  proizvodnju i trgovinu, OIB 95432415566, Studenčić 5, 51260 Selce</item>
    </izvorni_sadrzaj>
    <derivirana_varijabla naziv="DomainObject.Predmet.ProtuStrankaListFormatedWithAdressOIB_1">
      <item>FINA PITA j. d. o. o. za  proizvodnju i trgovinu, OIB 95432415566, Studenčić 5, 51260 Selce</item>
    </derivirana_varijabla>
  </DomainObject.Predmet.ProtuStrankaListFormatedWithAdressOIB>
  <DomainObject.Predmet.ProtuStrankaListNazivFormated>
    <izvorni_sadrzaj>
      <item>FINA PITA j. d. o. o. za  proizvodnju i trgovinu</item>
    </izvorni_sadrzaj>
    <derivirana_varijabla naziv="DomainObject.Predmet.ProtuStrankaListNazivFormated_1">
      <item>FINA PITA j. d. o. o. za  proizvodnju i trgovinu</item>
    </derivirana_varijabla>
  </DomainObject.Predmet.ProtuStrankaListNazivFormated>
  <DomainObject.Predmet.ProtuStrankaListNazivFormatedOIB>
    <izvorni_sadrzaj>
      <item>FINA PITA j. d. o. o. za  proizvodnju i trgovinu, OIB 95432415566</item>
    </izvorni_sadrzaj>
    <derivirana_varijabla naziv="DomainObject.Predmet.ProtuStrankaListNazivFormatedOIB_1">
      <item>FINA PITA j. d. o. o. za  proizvodnju i trgovinu, OIB 95432415566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FINA PITA j. d. o. o. za  proizvodnju i trgovinu</izvorni_sadrzaj>
    <derivirana_varijabla naziv="DomainObject.Predmet.ProtustrankaIDrugi_1">FINA PITA j. d. o. o. za  proizvodnju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FINA PITA j. d. o. o. za  proizvodnju i trgovinu, OIB 95432415566, Studenčić 5, 51260 Selce</izvorni_sadrzaj>
    <derivirana_varijabla naziv="DomainObject.Predmet.ProtustrankaIDrugiAdressOIB_1">FINA PITA j. d. o. o. za  proizvodnju i trgovinu, OIB 95432415566, Studenčić 5,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FINA PITA j. d. o. o. za  proizvodnju i trgovinu</item>
    </izvorni_sadrzaj>
    <derivirana_varijabla naziv="DomainObject.Predmet.SudioniciListNaziv_1">
      <item>FINA Rijeka</item>
      <item>FINA PITA j. d. o. o. za  proizvodnju i trgovinu</item>
    </derivirana_varijabla>
  </DomainObject.Predmet.SudioniciListNaziv>
  <DomainObject.Predmet.SudioniciListAdressOIB>
    <izvorni_sadrzaj>
      <item>FINA Rijeka, OIB 85821130368, Frana Kurelca 8,51000 Rijeka</item>
      <item>FINA PITA j. d. o. o. za  proizvodnju i trgovinu, OIB 95432415566, Studenčić 5,51260 Selce</item>
    </izvorni_sadrzaj>
    <derivirana_varijabla naziv="DomainObject.Predmet.SudioniciListAdressOIB_1">
      <item>FINA Rijeka, OIB 85821130368, Frana Kurelca 8,51000 Rijeka</item>
      <item>FINA PITA j. d. o. o. za  proizvodnju i trgovinu, OIB 95432415566, Studenčić 5,51260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95432415566</item>
    </izvorni_sadrzaj>
    <derivirana_varijabla naziv="DomainObject.Predmet.SudioniciListNazivOIB_1">
      <item>, OIB 85821130368</item>
      <item>, OIB 95432415566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1514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2016-09-05T09:33:00Z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2016-09-06T07:29:00Z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