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ee2fa61" w14:paraId="ee2fa61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6650FA">
        <w:rPr>
          <w:rFonts w:hAnsi="Times New Roman" w:ascii="Times New Roman"/>
          <w:sz w:val="24"/>
        </w:rPr>
        <w:t>1255/12</w:t>
      </w:r>
      <w:r w:rsidR="008C6246">
        <w:rPr>
          <w:rFonts w:hAnsi="Times New Roman" w:ascii="Times New Roman"/>
          <w:sz w:val="24"/>
        </w:rPr>
        <w:t>-193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6650FA" w:rsidRPr="006650FA">
        <w:rPr>
          <w:rFonts w:hAnsi="Times New Roman" w:ascii="Times New Roman"/>
          <w:sz w:val="24"/>
        </w:rPr>
        <w:t>F.K.T. d.o.o. u stečaju, Ivanić-Grad, Kralja Tomislava 40, OIB: 18269744758</w:t>
      </w:r>
      <w:r w:rsidR="006650FA">
        <w:rPr>
          <w:rFonts w:hAnsi="Times New Roman" w:ascii="Times New Roman"/>
          <w:sz w:val="24"/>
        </w:rPr>
        <w:t xml:space="preserve">, </w:t>
      </w:r>
      <w:r w:rsidR="0097440E">
        <w:rPr>
          <w:rFonts w:hAnsi="Times New Roman" w:ascii="Times New Roman"/>
          <w:sz w:val="24"/>
        </w:rPr>
        <w:t xml:space="preserve">19. prosinca </w:t>
      </w:r>
      <w:r w:rsidR="006F26F0" w:rsidRPr="006F26F0">
        <w:rPr>
          <w:rFonts w:hAnsi="Times New Roman" w:ascii="Times New Roman"/>
          <w:sz w:val="24"/>
        </w:rPr>
        <w:t>2017.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52511F" w:rsidR="006650FA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97440E" w:rsidRPr="0097440E">
        <w:rPr>
          <w:rFonts w:cs="Tahoma" w:hAnsi="Times New Roman" w:ascii="Times New Roman"/>
          <w:b/>
          <w:sz w:val="24"/>
        </w:rPr>
        <w:t>6</w:t>
      </w:r>
      <w:r w:rsidRPr="0097440E">
        <w:rPr>
          <w:rFonts w:cs="Tahoma" w:hAnsi="Times New Roman" w:ascii="Times New Roman"/>
          <w:b/>
          <w:sz w:val="24"/>
        </w:rPr>
        <w:t>.</w:t>
      </w:r>
      <w:r w:rsidRPr="00C00867">
        <w:rPr>
          <w:rFonts w:cs="Tahoma" w:hAnsi="Times New Roman" w:ascii="Times New Roman"/>
          <w:b/>
          <w:sz w:val="24"/>
        </w:rPr>
        <w:t xml:space="preserve">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97440E">
        <w:rPr>
          <w:rFonts w:cs="Tahoma" w:hAnsi="Times New Roman" w:ascii="Times New Roman"/>
          <w:sz w:val="24"/>
        </w:rPr>
        <w:t>e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97440E">
        <w:rPr>
          <w:rFonts w:cs="Tahoma" w:hAnsi="Times New Roman" w:ascii="Times New Roman"/>
          <w:sz w:val="24"/>
        </w:rPr>
        <w:t xml:space="preserve"> upisane u:</w:t>
      </w:r>
    </w:p>
    <w:p w:rsidRDefault="006650FA" w:rsidP="006650FA" w:rsidR="006650FA">
      <w:pPr>
        <w:ind w:left="567"/>
        <w:rPr>
          <w:rFonts w:cs="Tahoma" w:hAnsi="Times New Roman" w:ascii="Times New Roman"/>
          <w:sz w:val="24"/>
        </w:rPr>
      </w:pPr>
    </w:p>
    <w:p w:rsidRDefault="0097440E" w:rsidP="006650FA" w:rsidR="006650FA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-</w:t>
      </w:r>
      <w:r w:rsidR="006650FA" w:rsidRPr="006650FA">
        <w:rPr>
          <w:rFonts w:cs="Tahoma" w:hAnsi="Times New Roman" w:ascii="Times New Roman"/>
          <w:sz w:val="24"/>
        </w:rPr>
        <w:t xml:space="preserve"> zk.ul.br. 2654, broj poduloška 6, k.o. Ivanić Grad, kčbr. 1877/2, poslovna zgrada i dvor površine 703 m2, Etažno vlasništvo - 6. ETAŽA (E-6): suvlasnički dio: 1832/10000 - Cijeli drugi kat, površine 191,20 m2</w:t>
      </w:r>
      <w:r w:rsidR="006650FA">
        <w:rPr>
          <w:rFonts w:cs="Tahoma" w:hAnsi="Times New Roman" w:ascii="Times New Roman"/>
          <w:sz w:val="24"/>
        </w:rPr>
        <w:t>.</w:t>
      </w:r>
    </w:p>
    <w:p w:rsidRDefault="006650FA" w:rsidP="006650FA" w:rsidR="006650FA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</w:p>
    <w:p w:rsidRDefault="007237FA" w:rsidP="006650FA" w:rsidR="006650FA" w:rsidRPr="006650FA">
      <w:pPr>
        <w:ind w:left="567"/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 w:rsidR="00094A54">
        <w:rPr>
          <w:rFonts w:cs="Tahoma" w:hAnsi="Times New Roman" w:ascii="Times New Roman"/>
          <w:sz w:val="24"/>
        </w:rPr>
        <w:t xml:space="preserve">Početna cijena: </w:t>
      </w:r>
      <w:r w:rsidR="0097440E" w:rsidRPr="0097440E">
        <w:rPr>
          <w:rFonts w:cs="Tahoma" w:hAnsi="Times New Roman" w:ascii="Times New Roman"/>
          <w:b/>
          <w:sz w:val="24"/>
        </w:rPr>
        <w:t>63</w:t>
      </w:r>
      <w:r w:rsidR="00094A54" w:rsidRPr="0097440E">
        <w:rPr>
          <w:rFonts w:cs="Tahoma" w:hAnsi="Times New Roman" w:ascii="Times New Roman"/>
          <w:b/>
          <w:sz w:val="24"/>
        </w:rPr>
        <w:t>0</w:t>
      </w:r>
      <w:r w:rsidR="006650FA" w:rsidRPr="006650FA">
        <w:rPr>
          <w:rFonts w:cs="Tahoma" w:hAnsi="Times New Roman" w:ascii="Times New Roman"/>
          <w:b/>
          <w:sz w:val="24"/>
        </w:rPr>
        <w:t>.000,00 kuna.</w:t>
      </w:r>
    </w:p>
    <w:p w:rsidRDefault="0052511F" w:rsidP="00C00867" w:rsidR="00C00867" w:rsidRPr="00C00867">
      <w:pPr>
        <w:ind w:left="567"/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 </w:t>
      </w:r>
    </w:p>
    <w:p w:rsidRDefault="0097440E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>N</w:t>
      </w:r>
      <w:r w:rsidR="005A4811" w:rsidRPr="00AA0757">
        <w:rPr>
          <w:rFonts w:hAnsi="Times New Roman" w:ascii="Times New Roman"/>
          <w:sz w:val="24"/>
        </w:rPr>
        <w:t>ekretnin</w:t>
      </w:r>
      <w:r w:rsidR="00F264CB">
        <w:rPr>
          <w:rFonts w:hAnsi="Times New Roman" w:ascii="Times New Roman"/>
          <w:sz w:val="24"/>
        </w:rPr>
        <w:t>a</w:t>
      </w:r>
      <w:r w:rsidR="005A4811" w:rsidRPr="00AA075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="005A4811"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9476E1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</w:t>
      </w:r>
      <w:r w:rsidR="0097440E">
        <w:rPr>
          <w:rFonts w:cs="Tahoma" w:hAnsi="Times New Roman" w:ascii="Times New Roman"/>
          <w:b/>
          <w:sz w:val="24"/>
          <w:u w:val="single"/>
        </w:rPr>
        <w:t>7</w:t>
      </w:r>
      <w:r w:rsidR="006650FA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97440E">
        <w:rPr>
          <w:rFonts w:cs="Tahoma" w:hAnsi="Times New Roman" w:ascii="Times New Roman"/>
          <w:b/>
          <w:sz w:val="24"/>
          <w:u w:val="single"/>
        </w:rPr>
        <w:t>siječnja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97440E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>
        <w:rPr>
          <w:rFonts w:cs="Tahoma" w:hAnsi="Times New Roman" w:ascii="Times New Roman"/>
          <w:b/>
          <w:sz w:val="24"/>
          <w:u w:val="single"/>
        </w:rPr>
        <w:t>1</w:t>
      </w:r>
      <w:r w:rsidR="0097440E">
        <w:rPr>
          <w:rFonts w:cs="Tahoma" w:hAnsi="Times New Roman" w:ascii="Times New Roman"/>
          <w:b/>
          <w:sz w:val="24"/>
          <w:u w:val="single"/>
        </w:rPr>
        <w:t>2</w:t>
      </w:r>
      <w:r>
        <w:rPr>
          <w:rFonts w:cs="Tahoma" w:hAnsi="Times New Roman" w:ascii="Times New Roman"/>
          <w:b/>
          <w:sz w:val="24"/>
          <w:u w:val="single"/>
        </w:rPr>
        <w:t>,</w:t>
      </w:r>
      <w:r w:rsidR="0097440E">
        <w:rPr>
          <w:rFonts w:cs="Tahoma" w:hAnsi="Times New Roman" w:ascii="Times New Roman"/>
          <w:b/>
          <w:sz w:val="24"/>
          <w:u w:val="single"/>
        </w:rPr>
        <w:t>00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9476E1">
        <w:rPr>
          <w:rFonts w:cs="Tahoma" w:hAnsi="Times New Roman" w:ascii="Times New Roman"/>
          <w:sz w:val="24"/>
        </w:rPr>
        <w:t>100</w:t>
      </w:r>
      <w:r w:rsidR="0052511F">
        <w:rPr>
          <w:rFonts w:cs="Tahoma" w:hAnsi="Times New Roman" w:ascii="Times New Roman"/>
          <w:sz w:val="24"/>
        </w:rPr>
        <w:t xml:space="preserve"> (</w:t>
      </w:r>
      <w:r w:rsidR="009476E1">
        <w:rPr>
          <w:rFonts w:cs="Tahoma" w:hAnsi="Times New Roman" w:ascii="Times New Roman"/>
          <w:sz w:val="24"/>
        </w:rPr>
        <w:t>Velika</w:t>
      </w:r>
      <w:r w:rsidR="0052511F">
        <w:rPr>
          <w:rFonts w:cs="Tahoma" w:hAnsi="Times New Roman" w:ascii="Times New Roman"/>
          <w:sz w:val="24"/>
        </w:rPr>
        <w:t xml:space="preserve">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97440E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</w:t>
      </w:r>
      <w:r w:rsidR="0097440E">
        <w:rPr>
          <w:rFonts w:cs="Tahoma" w:hAnsi="Times New Roman" w:ascii="Times New Roman"/>
          <w:sz w:val="24"/>
        </w:rPr>
        <w:t>može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7237FA">
        <w:rPr>
          <w:rFonts w:cs="Tahoma" w:hAnsi="Times New Roman" w:ascii="Times New Roman"/>
          <w:sz w:val="24"/>
        </w:rPr>
        <w:t xml:space="preserve">početne </w:t>
      </w:r>
      <w:r w:rsidR="00E911F7" w:rsidRPr="00AA0757">
        <w:rPr>
          <w:rFonts w:cs="Tahoma" w:hAnsi="Times New Roman" w:ascii="Times New Roman"/>
          <w:sz w:val="24"/>
        </w:rPr>
        <w:t xml:space="preserve">cijene kako </w:t>
      </w:r>
      <w:r w:rsidR="009476E1">
        <w:rPr>
          <w:rFonts w:cs="Tahoma" w:hAnsi="Times New Roman" w:ascii="Times New Roman"/>
          <w:sz w:val="24"/>
        </w:rPr>
        <w:t>je</w:t>
      </w:r>
      <w:r w:rsidR="00E911F7" w:rsidRPr="00AA0757">
        <w:rPr>
          <w:rFonts w:cs="Tahoma" w:hAnsi="Times New Roman" w:ascii="Times New Roman"/>
          <w:sz w:val="24"/>
        </w:rPr>
        <w:t xml:space="preserve"> </w:t>
      </w:r>
      <w:r w:rsidR="007237FA">
        <w:rPr>
          <w:rFonts w:cs="Tahoma" w:hAnsi="Times New Roman" w:ascii="Times New Roman"/>
          <w:sz w:val="24"/>
        </w:rPr>
        <w:t>naveden</w:t>
      </w:r>
      <w:r w:rsidR="009476E1">
        <w:rPr>
          <w:rFonts w:cs="Tahoma" w:hAnsi="Times New Roman" w:ascii="Times New Roman"/>
          <w:sz w:val="24"/>
        </w:rPr>
        <w:t>a</w:t>
      </w:r>
      <w:r w:rsidR="007237FA">
        <w:rPr>
          <w:rFonts w:cs="Tahoma" w:hAnsi="Times New Roman" w:ascii="Times New Roman"/>
          <w:sz w:val="24"/>
        </w:rPr>
        <w:t xml:space="preserve"> u </w:t>
      </w:r>
      <w:r w:rsidR="00E911F7" w:rsidRPr="00AA0757">
        <w:rPr>
          <w:rFonts w:cs="Tahoma" w:hAnsi="Times New Roman" w:ascii="Times New Roman"/>
          <w:sz w:val="24"/>
        </w:rPr>
        <w:t xml:space="preserve">toč. </w:t>
      </w:r>
      <w:r w:rsidR="0052511F">
        <w:rPr>
          <w:rFonts w:cs="Tahoma" w:hAnsi="Times New Roman" w:ascii="Times New Roman"/>
          <w:sz w:val="24"/>
        </w:rPr>
        <w:t>I</w:t>
      </w:r>
      <w:r w:rsidR="00E911F7" w:rsidRPr="00AA0757">
        <w:rPr>
          <w:rFonts w:cs="Tahoma" w:hAnsi="Times New Roman" w:ascii="Times New Roman"/>
          <w:sz w:val="24"/>
        </w:rPr>
        <w:t xml:space="preserve">. </w:t>
      </w:r>
      <w:r w:rsidR="0052511F">
        <w:rPr>
          <w:rFonts w:cs="Tahoma" w:hAnsi="Times New Roman" w:ascii="Times New Roman"/>
          <w:sz w:val="24"/>
        </w:rPr>
        <w:t xml:space="preserve">ovog </w:t>
      </w:r>
      <w:r w:rsidR="00E911F7" w:rsidRPr="00AA0757">
        <w:rPr>
          <w:rFonts w:cs="Tahoma" w:hAnsi="Times New Roman" w:ascii="Times New Roman"/>
          <w:sz w:val="24"/>
        </w:rPr>
        <w:t>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97440E" w:rsidR="0097440E" w:rsidRPr="009744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6650FA" w:rsidRPr="006650FA">
        <w:rPr>
          <w:rFonts w:cs="Tahoma" w:hAnsi="Times New Roman" w:ascii="Times New Roman"/>
          <w:b/>
          <w:sz w:val="24"/>
        </w:rPr>
        <w:t>50</w:t>
      </w:r>
      <w:r w:rsidR="0052511F" w:rsidRPr="0052511F">
        <w:rPr>
          <w:rFonts w:cs="Tahoma" w:hAnsi="Times New Roman" w:ascii="Times New Roman"/>
          <w:b/>
          <w:sz w:val="24"/>
        </w:rPr>
        <w:t>.000,00 kuna</w:t>
      </w:r>
      <w:r w:rsidR="0097440E">
        <w:rPr>
          <w:rFonts w:cs="Tahoma" w:hAnsi="Times New Roman" w:ascii="Times New Roman"/>
          <w:b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6650FA">
        <w:rPr>
          <w:rFonts w:cs="Tahoma" w:hAnsi="Times New Roman" w:ascii="Times New Roman"/>
          <w:sz w:val="24"/>
        </w:rPr>
        <w:t xml:space="preserve"> (HR00) 1255-12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6650FA">
        <w:rPr>
          <w:rFonts w:cs="Tahoma" w:hAnsi="Times New Roman" w:ascii="Times New Roman"/>
          <w:sz w:val="24"/>
        </w:rPr>
        <w:t>1255/12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  <w:r w:rsidR="0097440E">
        <w:rPr>
          <w:rFonts w:cs="Tahoma" w:hAnsi="Times New Roman" w:ascii="Times New Roman"/>
          <w:sz w:val="24"/>
        </w:rPr>
        <w:t>Razlučni vjerovnici oslobođeni su plaćanja kupovnine.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="0097440E">
        <w:rPr>
          <w:rFonts w:cs="Tahoma" w:hAnsi="Times New Roman" w:ascii="Times New Roman"/>
          <w:sz w:val="24"/>
        </w:rPr>
        <w:t>0 dana od pravomoćnosti rješenja o dosudi.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lastRenderedPageBreak/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>sukladno članku</w:t>
      </w:r>
      <w:r w:rsidR="0097440E">
        <w:rPr>
          <w:rFonts w:cs="Tahoma" w:hAnsi="Times New Roman" w:ascii="Times New Roman"/>
          <w:noProof/>
          <w:sz w:val="24"/>
        </w:rPr>
        <w:t xml:space="preserve">  254. </w:t>
      </w:r>
      <w:r w:rsidR="0097440E" w:rsidRPr="0097440E">
        <w:rPr>
          <w:rFonts w:cs="Tahoma" w:hAnsi="Times New Roman" w:ascii="Times New Roman"/>
          <w:noProof/>
          <w:sz w:val="24"/>
        </w:rPr>
        <w:t xml:space="preserve">Stečajnog zakona (Narodne novine, broj </w:t>
      </w:r>
      <w:r w:rsidR="0097440E">
        <w:rPr>
          <w:rFonts w:cs="Tahoma" w:hAnsi="Times New Roman" w:ascii="Times New Roman"/>
          <w:noProof/>
          <w:sz w:val="24"/>
        </w:rPr>
        <w:t>71/15 i 104/17)</w:t>
      </w:r>
      <w:r>
        <w:rPr>
          <w:rFonts w:cs="Tahoma" w:hAnsi="Times New Roman" w:ascii="Times New Roman"/>
          <w:noProof/>
          <w:sz w:val="24"/>
        </w:rPr>
        <w:t xml:space="preserve">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</w:t>
      </w:r>
      <w:r w:rsidR="0097440E">
        <w:rPr>
          <w:rFonts w:cs="Tahoma" w:hAnsi="Times New Roman" w:ascii="Times New Roman"/>
          <w:noProof/>
          <w:sz w:val="24"/>
        </w:rPr>
        <w:t xml:space="preserve">pravo </w:t>
      </w:r>
      <w:r>
        <w:rPr>
          <w:rFonts w:cs="Tahoma" w:hAnsi="Times New Roman" w:ascii="Times New Roman"/>
          <w:noProof/>
          <w:sz w:val="24"/>
        </w:rPr>
        <w:t>vlasništv</w:t>
      </w:r>
      <w:r w:rsidR="0097440E">
        <w:rPr>
          <w:rFonts w:cs="Tahoma" w:hAnsi="Times New Roman" w:ascii="Times New Roman"/>
          <w:noProof/>
          <w:sz w:val="24"/>
        </w:rPr>
        <w:t>a</w:t>
      </w:r>
      <w:r>
        <w:rPr>
          <w:rFonts w:cs="Tahoma" w:hAnsi="Times New Roman" w:ascii="Times New Roman"/>
          <w:noProof/>
          <w:sz w:val="24"/>
        </w:rPr>
        <w:t xml:space="preserve">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stečajnim upraviteljem</w:t>
      </w:r>
      <w:r w:rsidR="00AC2E6A">
        <w:rPr>
          <w:rFonts w:cs="Tahoma" w:hAnsi="Times New Roman" w:ascii="Times New Roman"/>
          <w:sz w:val="24"/>
        </w:rPr>
        <w:t>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 xml:space="preserve">glasnoj ploči suda a stečajni upravitelj se upućuje da isti dostavi </w:t>
      </w:r>
      <w:r w:rsidR="00AC2E6A">
        <w:rPr>
          <w:rFonts w:cs="Tahoma" w:hAnsi="Times New Roman" w:ascii="Times New Roman"/>
          <w:sz w:val="24"/>
        </w:rPr>
        <w:t xml:space="preserve">nadležnim tijelima </w:t>
      </w:r>
      <w:r w:rsidRPr="00AA0757">
        <w:rPr>
          <w:rFonts w:cs="Tahoma" w:hAnsi="Times New Roman" w:ascii="Times New Roman"/>
          <w:sz w:val="24"/>
        </w:rPr>
        <w:t xml:space="preserve">radi </w:t>
      </w:r>
      <w:r w:rsidR="00AC2E6A">
        <w:rPr>
          <w:rFonts w:cs="Tahoma" w:hAnsi="Times New Roman" w:ascii="Times New Roman"/>
          <w:sz w:val="24"/>
        </w:rPr>
        <w:t>evidentiranja</w:t>
      </w:r>
      <w:r w:rsidRPr="00AA0757">
        <w:rPr>
          <w:rFonts w:cs="Tahoma" w:hAnsi="Times New Roman" w:ascii="Times New Roman"/>
          <w:sz w:val="24"/>
        </w:rPr>
        <w:t xml:space="preserve"> u Očevidnik</w:t>
      </w:r>
      <w:r w:rsidR="00AC2E6A">
        <w:rPr>
          <w:rFonts w:cs="Tahoma" w:hAnsi="Times New Roman" w:ascii="Times New Roman"/>
          <w:sz w:val="24"/>
        </w:rPr>
        <w:t>u</w:t>
      </w:r>
      <w:r w:rsidRPr="00AA0757">
        <w:rPr>
          <w:rFonts w:cs="Tahoma" w:hAnsi="Times New Roman" w:ascii="Times New Roman"/>
          <w:sz w:val="24"/>
        </w:rPr>
        <w:t xml:space="preserve"> nekretnina i pokretnina </w:t>
      </w:r>
      <w:r w:rsidR="008C37EC" w:rsidRPr="008C37EC">
        <w:rPr>
          <w:rFonts w:cs="Tahoma" w:hAnsi="Times New Roman" w:ascii="Times New Roman"/>
          <w:sz w:val="24"/>
        </w:rPr>
        <w:t>koje se prodaju u ovršnom i stečajnom postupku</w:t>
      </w:r>
      <w:r w:rsidR="00AC2E6A">
        <w:rPr>
          <w:rFonts w:cs="Tahoma" w:hAnsi="Times New Roman" w:ascii="Times New Roman"/>
          <w:sz w:val="24"/>
        </w:rPr>
        <w:t>.</w:t>
      </w:r>
      <w:r w:rsidR="008C37EC" w:rsidRPr="008C37EC">
        <w:rPr>
          <w:rFonts w:cs="Tahoma" w:hAnsi="Times New Roman" w:ascii="Times New Roman"/>
          <w:sz w:val="24"/>
        </w:rPr>
        <w:t xml:space="preserve">              </w:t>
      </w:r>
      <w:r w:rsidRPr="00AA0757">
        <w:rPr>
          <w:rFonts w:cs="Tahoma" w:hAnsi="Times New Roman" w:ascii="Times New Roman"/>
          <w:sz w:val="24"/>
        </w:rPr>
        <w:t xml:space="preserve">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AC2E6A">
        <w:rPr>
          <w:rFonts w:cs="Tahoma" w:hAnsi="Times New Roman" w:ascii="Times New Roman"/>
          <w:sz w:val="24"/>
        </w:rPr>
        <w:t>19. prosinca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8C37EC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8C6246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8C6246" w:rsidP="00310AAD" w:rsidR="008C6246">
      <w:pPr>
        <w:rPr>
          <w:rFonts w:cs="Tahoma" w:hAnsi="Times New Roman" w:ascii="Times New Roman"/>
          <w:sz w:val="24"/>
        </w:rPr>
      </w:pPr>
    </w:p>
    <w:p w:rsidRDefault="008C6246" w:rsidP="00310AAD" w:rsidR="008C6246">
      <w:pPr>
        <w:rPr>
          <w:rFonts w:cs="Tahoma" w:hAnsi="Times New Roman" w:ascii="Times New Roman"/>
          <w:sz w:val="24"/>
        </w:rPr>
      </w:pPr>
    </w:p>
    <w:p w:rsidRDefault="008C6246" w:rsidP="00310AAD" w:rsidR="008C6246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8C6246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8C6246">
      <w:pPr>
        <w:rPr>
          <w:rFonts w:cs="Tahoma" w:hAnsi="Times New Roman" w:ascii="Times New Roman"/>
          <w:color w:themeColor="background1" w:val="FFFFFF"/>
          <w:sz w:val="24"/>
        </w:rPr>
      </w:pPr>
      <w:r w:rsidRPr="008C6246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7705F9" w:rsidP="00310AAD" w:rsidR="007705F9" w:rsidRPr="008C6246">
      <w:pPr>
        <w:rPr>
          <w:rFonts w:cs="Tahoma" w:hAnsi="Times New Roman" w:ascii="Times New Roman"/>
          <w:color w:themeColor="background1" w:val="FFFFFF"/>
          <w:sz w:val="24"/>
        </w:rPr>
      </w:pPr>
      <w:r w:rsidRPr="008C6246">
        <w:rPr>
          <w:rFonts w:cs="Tahoma" w:hAnsi="Times New Roman" w:ascii="Times New Roman"/>
          <w:color w:themeColor="background1" w:val="FFFFFF"/>
          <w:sz w:val="24"/>
        </w:rPr>
        <w:t>1. Stečajnom upravitelju, osobno</w:t>
      </w:r>
    </w:p>
    <w:p w:rsidRDefault="00AC2E6A" w:rsidP="00310AAD" w:rsidR="00AC2E6A" w:rsidRPr="008C6246">
      <w:pPr>
        <w:rPr>
          <w:rFonts w:cs="Tahoma" w:hAnsi="Times New Roman" w:ascii="Times New Roman"/>
          <w:color w:themeColor="background1" w:val="FFFFFF"/>
          <w:sz w:val="24"/>
        </w:rPr>
      </w:pPr>
      <w:r w:rsidRPr="008C6246">
        <w:rPr>
          <w:rFonts w:cs="Tahoma" w:hAnsi="Times New Roman" w:ascii="Times New Roman"/>
          <w:color w:themeColor="background1" w:val="FFFFFF"/>
          <w:sz w:val="24"/>
        </w:rPr>
        <w:t>2.RH MF Porezna uprava u Velikoj Gorici</w:t>
      </w:r>
    </w:p>
    <w:p w:rsidRDefault="007705F9" w:rsidP="007705F9" w:rsidR="007705F9" w:rsidRPr="008C6246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8C6246">
        <w:rPr>
          <w:rFonts w:cs="Tahoma" w:hAnsi="Times New Roman" w:ascii="Times New Roman"/>
          <w:i/>
          <w:color w:themeColor="background1" w:val="FFFFFF"/>
          <w:sz w:val="24"/>
        </w:rPr>
        <w:t xml:space="preserve">    Razlučnim vjerovnicima:</w:t>
      </w:r>
    </w:p>
    <w:p w:rsidRDefault="00AC2E6A" w:rsidP="007705F9" w:rsidR="007705F9" w:rsidRPr="008C6246">
      <w:pPr>
        <w:rPr>
          <w:rFonts w:cs="Tahoma" w:hAnsi="Times New Roman" w:ascii="Times New Roman"/>
          <w:color w:themeColor="background1" w:val="FFFFFF"/>
          <w:sz w:val="24"/>
        </w:rPr>
      </w:pPr>
      <w:r w:rsidRPr="008C6246">
        <w:rPr>
          <w:rFonts w:cs="Tahoma" w:hAnsi="Times New Roman" w:ascii="Times New Roman"/>
          <w:color w:themeColor="background1" w:val="FFFFFF"/>
          <w:sz w:val="24"/>
        </w:rPr>
        <w:t>3</w:t>
      </w:r>
      <w:r w:rsidR="007705F9" w:rsidRPr="008C6246">
        <w:rPr>
          <w:rFonts w:cs="Tahoma" w:hAnsi="Times New Roman" w:ascii="Times New Roman"/>
          <w:color w:themeColor="background1" w:val="FFFFFF"/>
          <w:sz w:val="24"/>
        </w:rPr>
        <w:t>. Raiffeisenbank Austria d.d. Zagreb, po pun. Josipu Grošeti, odvjetniku u Zagrebu</w:t>
      </w:r>
    </w:p>
    <w:p w:rsidRDefault="00AC2E6A" w:rsidP="007705F9" w:rsidR="007705F9" w:rsidRPr="008C6246">
      <w:pPr>
        <w:rPr>
          <w:rFonts w:cs="Tahoma" w:hAnsi="Times New Roman" w:ascii="Times New Roman"/>
          <w:color w:themeColor="background1" w:val="FFFFFF"/>
          <w:sz w:val="24"/>
        </w:rPr>
      </w:pPr>
      <w:r w:rsidRPr="008C6246">
        <w:rPr>
          <w:rFonts w:cs="Tahoma" w:hAnsi="Times New Roman" w:ascii="Times New Roman"/>
          <w:color w:themeColor="background1" w:val="FFFFFF"/>
          <w:sz w:val="24"/>
        </w:rPr>
        <w:t>4</w:t>
      </w:r>
      <w:r w:rsidR="007705F9" w:rsidRPr="008C6246">
        <w:rPr>
          <w:rFonts w:cs="Tahoma" w:hAnsi="Times New Roman" w:ascii="Times New Roman"/>
          <w:color w:themeColor="background1" w:val="FFFFFF"/>
          <w:sz w:val="24"/>
        </w:rPr>
        <w:t xml:space="preserve">. </w:t>
      </w:r>
      <w:r w:rsidRPr="008C6246">
        <w:rPr>
          <w:rFonts w:cs="Tahoma" w:hAnsi="Times New Roman" w:ascii="Times New Roman"/>
          <w:color w:themeColor="background1" w:val="FFFFFF"/>
          <w:sz w:val="24"/>
        </w:rPr>
        <w:t>S</w:t>
      </w:r>
      <w:r w:rsidR="007705F9" w:rsidRPr="008C6246">
        <w:rPr>
          <w:rFonts w:cs="Tahoma" w:hAnsi="Times New Roman" w:ascii="Times New Roman"/>
          <w:color w:themeColor="background1" w:val="FFFFFF"/>
          <w:sz w:val="24"/>
        </w:rPr>
        <w:t>unprotect d.o.o. Novo Selo Palanječko, po pun. Mariu Jerkovcu, odvjetniku</w:t>
      </w:r>
      <w:r w:rsidRPr="008C6246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="007705F9" w:rsidRPr="008C6246">
        <w:rPr>
          <w:rFonts w:cs="Tahoma" w:hAnsi="Times New Roman" w:ascii="Times New Roman"/>
          <w:color w:themeColor="background1" w:val="FFFFFF"/>
          <w:sz w:val="24"/>
        </w:rPr>
        <w:t xml:space="preserve">u Sisku </w:t>
      </w:r>
    </w:p>
    <w:p w:rsidRDefault="00AC2E6A" w:rsidP="007705F9" w:rsidR="007705F9" w:rsidRPr="008C6246">
      <w:pPr>
        <w:rPr>
          <w:rFonts w:cs="Tahoma" w:hAnsi="Times New Roman" w:ascii="Times New Roman"/>
          <w:color w:themeColor="background1" w:val="FFFFFF"/>
          <w:sz w:val="24"/>
        </w:rPr>
      </w:pPr>
      <w:r w:rsidRPr="008C6246">
        <w:rPr>
          <w:rFonts w:cs="Tahoma" w:hAnsi="Times New Roman" w:ascii="Times New Roman"/>
          <w:color w:themeColor="background1" w:val="FFFFFF"/>
          <w:sz w:val="24"/>
        </w:rPr>
        <w:t>5</w:t>
      </w:r>
      <w:r w:rsidR="007705F9" w:rsidRPr="008C6246">
        <w:rPr>
          <w:rFonts w:cs="Tahoma" w:hAnsi="Times New Roman" w:ascii="Times New Roman"/>
          <w:color w:themeColor="background1" w:val="FFFFFF"/>
          <w:sz w:val="24"/>
        </w:rPr>
        <w:t xml:space="preserve">. e-Oglasna ploča, ovdje </w:t>
      </w:r>
    </w:p>
    <w:p w:rsidRDefault="007705F9" w:rsidP="00310AAD" w:rsidR="007705F9" w:rsidRPr="008C6246">
      <w:pPr>
        <w:rPr>
          <w:rFonts w:cs="Tahoma" w:hAnsi="Times New Roman" w:ascii="Times New Roman"/>
          <w:color w:themeColor="background1" w:val="FFFFFF"/>
          <w:sz w:val="24"/>
        </w:rPr>
      </w:pPr>
    </w:p>
    <w:sectPr w:rsidSect="003443E9" w:rsidR="007705F9" w:rsidRPr="008C6246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1E84" w:rsidR="00021E84">
      <w:r>
        <w:separator/>
      </w:r>
    </w:p>
  </w:endnote>
  <w:endnote w:id="0" w:type="continuationSeparator">
    <w:p w:rsidRDefault="00021E84" w:rsidR="00021E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1E84" w:rsidR="00021E84">
      <w:r>
        <w:separator/>
      </w:r>
    </w:p>
  </w:footnote>
  <w:footnote w:id="0" w:type="continuationSeparator">
    <w:p w:rsidRDefault="00021E84" w:rsidR="00021E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6B02AE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6650FA">
      <w:rPr>
        <w:rFonts w:hAnsi="Times New Roman" w:ascii="Times New Roman"/>
        <w:szCs w:val="22"/>
      </w:rPr>
      <w:t>1255/12</w:t>
    </w:r>
    <w:r w:rsidR="008C6246">
      <w:rPr>
        <w:rFonts w:hAnsi="Times New Roman" w:ascii="Times New Roman"/>
        <w:szCs w:val="22"/>
      </w:rPr>
      <w:t>-193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61A8"/>
    <w:rsid w:val="00001B5A"/>
    <w:rsid w:val="000050E1"/>
    <w:rsid w:val="00021E84"/>
    <w:rsid w:val="000324E5"/>
    <w:rsid w:val="00036D08"/>
    <w:rsid w:val="00037791"/>
    <w:rsid w:val="00062DD1"/>
    <w:rsid w:val="00070CB4"/>
    <w:rsid w:val="000764D8"/>
    <w:rsid w:val="00090DFD"/>
    <w:rsid w:val="00094A54"/>
    <w:rsid w:val="000A046A"/>
    <w:rsid w:val="000A5A68"/>
    <w:rsid w:val="000D010B"/>
    <w:rsid w:val="000E2F21"/>
    <w:rsid w:val="000F61F1"/>
    <w:rsid w:val="001044C4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83815"/>
    <w:rsid w:val="001E2F88"/>
    <w:rsid w:val="001E575C"/>
    <w:rsid w:val="002109AC"/>
    <w:rsid w:val="002167C5"/>
    <w:rsid w:val="00226FE8"/>
    <w:rsid w:val="0024113F"/>
    <w:rsid w:val="0024257C"/>
    <w:rsid w:val="0025704F"/>
    <w:rsid w:val="00296403"/>
    <w:rsid w:val="002A5538"/>
    <w:rsid w:val="002B091E"/>
    <w:rsid w:val="002B2A2A"/>
    <w:rsid w:val="002C1105"/>
    <w:rsid w:val="002D1E10"/>
    <w:rsid w:val="002E4E54"/>
    <w:rsid w:val="002F2B36"/>
    <w:rsid w:val="0030074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8772B"/>
    <w:rsid w:val="003A1442"/>
    <w:rsid w:val="003B3623"/>
    <w:rsid w:val="003B4319"/>
    <w:rsid w:val="003C3ECA"/>
    <w:rsid w:val="003D21F3"/>
    <w:rsid w:val="003F74DA"/>
    <w:rsid w:val="00401259"/>
    <w:rsid w:val="004161A8"/>
    <w:rsid w:val="00436CBD"/>
    <w:rsid w:val="00441071"/>
    <w:rsid w:val="004416EE"/>
    <w:rsid w:val="00460BB7"/>
    <w:rsid w:val="00462348"/>
    <w:rsid w:val="0046253D"/>
    <w:rsid w:val="00465F0E"/>
    <w:rsid w:val="0047037A"/>
    <w:rsid w:val="0048221C"/>
    <w:rsid w:val="00482439"/>
    <w:rsid w:val="004B38AD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D519A"/>
    <w:rsid w:val="005E661F"/>
    <w:rsid w:val="005F1421"/>
    <w:rsid w:val="006008F9"/>
    <w:rsid w:val="00642359"/>
    <w:rsid w:val="00645DC1"/>
    <w:rsid w:val="006650FA"/>
    <w:rsid w:val="006670BB"/>
    <w:rsid w:val="0068465E"/>
    <w:rsid w:val="006B02AE"/>
    <w:rsid w:val="006B72D9"/>
    <w:rsid w:val="006E1347"/>
    <w:rsid w:val="006E1E9D"/>
    <w:rsid w:val="006E52BB"/>
    <w:rsid w:val="006F26F0"/>
    <w:rsid w:val="0070227B"/>
    <w:rsid w:val="007160D0"/>
    <w:rsid w:val="007237FA"/>
    <w:rsid w:val="00735E39"/>
    <w:rsid w:val="00736971"/>
    <w:rsid w:val="007664ED"/>
    <w:rsid w:val="007705F9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37EC"/>
    <w:rsid w:val="008C4232"/>
    <w:rsid w:val="008C6246"/>
    <w:rsid w:val="008F7361"/>
    <w:rsid w:val="009476E1"/>
    <w:rsid w:val="0095432E"/>
    <w:rsid w:val="00957E52"/>
    <w:rsid w:val="00971D49"/>
    <w:rsid w:val="00973546"/>
    <w:rsid w:val="0097440E"/>
    <w:rsid w:val="0099519D"/>
    <w:rsid w:val="009A0FF6"/>
    <w:rsid w:val="009C364E"/>
    <w:rsid w:val="009D5AF9"/>
    <w:rsid w:val="009F6435"/>
    <w:rsid w:val="009F6D59"/>
    <w:rsid w:val="00A150D3"/>
    <w:rsid w:val="00A23DC2"/>
    <w:rsid w:val="00A25446"/>
    <w:rsid w:val="00A62482"/>
    <w:rsid w:val="00A74130"/>
    <w:rsid w:val="00AA0757"/>
    <w:rsid w:val="00AB0009"/>
    <w:rsid w:val="00AB05F6"/>
    <w:rsid w:val="00AB1309"/>
    <w:rsid w:val="00AC2E6A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00867"/>
    <w:rsid w:val="00C15792"/>
    <w:rsid w:val="00C172D4"/>
    <w:rsid w:val="00C2297B"/>
    <w:rsid w:val="00C32C1D"/>
    <w:rsid w:val="00C40290"/>
    <w:rsid w:val="00C439A0"/>
    <w:rsid w:val="00C531B2"/>
    <w:rsid w:val="00C6114A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745A0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6FD0"/>
    <w:rsid w:val="00FE35F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6B02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2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2A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2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2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6B02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2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2A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2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2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1255</izvorni_sadrzaj>
    <derivirana_varijabla naziv="DomainObject.Predmet.Broj_1">1255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2012.</izvorni_sadrzaj>
    <derivirana_varijabla naziv="DomainObject.Predmet.DatumOsnivanja_1">12.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St-1255/2012</izvorni_sadrzaj>
    <derivirana_varijabla naziv="DomainObject.Predmet.OznakaBroj_1">St-1255/2012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7.St-1220/11
47.St-1672/11
53.St-352/12
20.St-733/12, 85.ST-1620/13</izvorni_sadrzaj>
    <derivirana_varijabla naziv="DomainObject.Predmet.PrimjedbaSuca_1">7.St-1220/11
47.St-1672/11
53.St-352/12
20.St-733/12, 85.ST-1620/13</derivirana_varijabla>
  </DomainObject.Predmet.PrimjedbaSuca>
  <DomainObject.Predmet.ProtustrankaFormated>
    <izvorni_sadrzaj>  F.K.T. d.o.o.</izvorni_sadrzaj>
    <derivirana_varijabla naziv="DomainObject.Predmet.ProtustrankaFormated_1">  F.K.T. d.o.o.</derivirana_varijabla>
  </DomainObject.Predmet.ProtustrankaFormated>
  <DomainObject.Predmet.ProtustrankaFormatedOIB>
    <izvorni_sadrzaj>  F.K.T. d.o.o., OIB 18269744758</izvorni_sadrzaj>
    <derivirana_varijabla naziv="DomainObject.Predmet.ProtustrankaFormatedOIB_1">  F.K.T. d.o.o., OIB 18269744758</derivirana_varijabla>
  </DomainObject.Predmet.ProtustrankaFormatedOIB>
  <DomainObject.Predmet.ProtustrankaFormatedWithAdress>
    <izvorni_sadrzaj> F.K.T. d.o.o., Kralja Tomislava 40, 10310 Ivanić-Grad</izvorni_sadrzaj>
    <derivirana_varijabla naziv="DomainObject.Predmet.ProtustrankaFormatedWithAdress_1"> F.K.T. d.o.o., Kralja Tomislava 40, 10310 Ivanić-Grad</derivirana_varijabla>
  </DomainObject.Predmet.ProtustrankaFormatedWithAdress>
  <DomainObject.Predmet.ProtustrankaFormatedWithAdressOIB>
    <izvorni_sadrzaj> F.K.T. d.o.o., OIB 18269744758, Kralja Tomislava 40, 10310 Ivanić-Grad</izvorni_sadrzaj>
    <derivirana_varijabla naziv="DomainObject.Predmet.ProtustrankaFormatedWithAdressOIB_1"> F.K.T. d.o.o., OIB 18269744758, Kralja Tomislava 40, 10310 Ivanić-Grad</derivirana_varijabla>
  </DomainObject.Predmet.ProtustrankaFormatedWithAdressOIB>
  <DomainObject.Predmet.ProtustrankaWithAdress>
    <izvorni_sadrzaj>F.K.T. d.o.o. Kralja Tomislava 40, 10310 Ivanić-Grad</izvorni_sadrzaj>
    <derivirana_varijabla naziv="DomainObject.Predmet.ProtustrankaWithAdress_1">F.K.T. d.o.o. Kralja Tomislava 40, 10310 Ivanić-Grad</derivirana_varijabla>
  </DomainObject.Predmet.ProtustrankaWithAdress>
  <DomainObject.Predmet.ProtustrankaWithAdressOIB>
    <izvorni_sadrzaj>F.K.T. d.o.o., OIB 18269744758, Kralja Tomislava 40, 10310 Ivanić-Grad</izvorni_sadrzaj>
    <derivirana_varijabla naziv="DomainObject.Predmet.ProtustrankaWithAdressOIB_1">F.K.T. d.o.o., OIB 18269744758, Kralja Tomislava 40, 10310 Ivanić-Grad</derivirana_varijabla>
  </DomainObject.Predmet.ProtustrankaWithAdressOIB>
  <DomainObject.Predmet.ProtustrankaNazivFormated>
    <izvorni_sadrzaj>F.K.T. d.o.o.</izvorni_sadrzaj>
    <derivirana_varijabla naziv="DomainObject.Predmet.ProtustrankaNazivFormated_1">F.K.T. d.o.o.</derivirana_varijabla>
  </DomainObject.Predmet.ProtustrankaNazivFormated>
  <DomainObject.Predmet.ProtustrankaNazivFormatedOIB>
    <izvorni_sadrzaj>F.K.T. d.o.o., OIB 18269744758</izvorni_sadrzaj>
    <derivirana_varijabla naziv="DomainObject.Predmet.ProtustrankaNazivFormatedOIB_1">F.K.T. d.o.o., OIB 18269744758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INEM-ELECTRONIC d.o.o.; FINA ZAGREB; MAKSIMIR EXPORT IMPORT; NINAMONT d.o.o.; VARGON d.o.o.; HUSARIĆ d.o.o.; AUTO SAFIR d.o.o.; VODOOPSKRBA I ODVODNJA; ŠIK CIPELE d.o.o. za proizvodnju, trgovinu i usluge</izvorni_sadrzaj>
    <derivirana_varijabla naziv="DomainObject.Predmet.StrankaFormated_1">  INEM-ELECTRONIC d.o.o.; FINA ZAGREB; MAKSIMIR EXPORT IMPORT; NINAMONT d.o.o.; VARGON d.o.o.; HUSARIĆ d.o.o.; AUTO SAFIR d.o.o.; VODOOPSKRBA I ODVODNJA; ŠIK CIPELE d.o.o. za proizvodnju, trgovinu i usluge</derivirana_varijabla>
  </DomainObject.Predmet.StrankaFormated>
  <DomainObject.Predmet.StrankaFormatedOIB>
    <izvorni_sadrzaj>  INEM-ELECTRONIC d.o.o., OIB 14217610653; FINA ZAGREB, OIB 85821130368; MAKSIMIR EXPORT IMPORT; NINAMONT d.o.o., OIB 92181938263; VARGON d.o.o., OIB 38702839092; HUSARIĆ d.o.o., OIB 65731104774; AUTO SAFIR d.o.o., OIB 33548604975; VODOOPSKRBA I ODVODNJA, OIB 83416546499; ŠIK CIPELE d.o.o. za proizvodnju, trgovinu i usluge, OIB 66833060228</izvorni_sadrzaj>
    <derivirana_varijabla naziv="DomainObject.Predmet.StrankaFormatedOIB_1">  INEM-ELECTRONIC d.o.o., OIB 14217610653; FINA ZAGREB, OIB 85821130368; MAKSIMIR EXPORT IMPORT; NINAMONT d.o.o., OIB 92181938263; VARGON d.o.o., OIB 38702839092; HUSARIĆ d.o.o., OIB 65731104774; AUTO SAFIR d.o.o., OIB 33548604975; VODOOPSKRBA I ODVODNJA, OIB 83416546499; ŠIK CIPELE d.o.o. za proizvodnju, trgovinu i usluge, OIB 66833060228</derivirana_varijabla>
  </DomainObject.Predmet.StrankaFormatedOIB>
  <DomainObject.Predmet.StrankaFormatedWithAdress>
    <izvorni_sadrzaj> INEM-ELECTRONIC d.o.o., Kovinska 28, 10000 Zagreb; FINA ZAGREB, 10000 Zagreb; MAKSIMIR EXPORT IMPORT; NINAMONT d.o.o.; VARGON d.o.o.; HUSARIĆ d.o.o.; AUTO SAFIR d.o.o.; VODOOPSKRBA I ODVODNJA; ŠIK CIPELE d.o.o. za proizvodnju, trgovinu i usluge, Vukovarska 15/N, 10310 Kloštar Ivanić</izvorni_sadrzaj>
    <derivirana_varijabla naziv="DomainObject.Predmet.StrankaFormatedWithAdress_1"> INEM-ELECTRONIC d.o.o., Kovinska 28, 10000 Zagreb; FINA ZAGREB, 10000 Zagreb; MAKSIMIR EXPORT IMPORT; NINAMONT d.o.o.; VARGON d.o.o.; HUSARIĆ d.o.o.; AUTO SAFIR d.o.o.; VODOOPSKRBA I ODVODNJA; ŠIK CIPELE d.o.o. za proizvodnju, trgovinu i usluge, Vukovarska 15/N, 10310 Kloštar Ivanić</derivirana_varijabla>
  </DomainObject.Predmet.StrankaFormatedWithAdress>
  <DomainObject.Predmet.StrankaFormatedWithAdressOIB>
    <izvorni_sadrzaj> INEM-ELECTRONIC d.o.o., OIB 14217610653, Kovinska 28, 10000 Zagreb; FINA ZAGREB, OIB 85821130368, 10000 Zagreb; MAKSIMIR EXPORT IMPORT; NINAMONT d.o.o., OIB 92181938263; VARGON d.o.o., OIB 38702839092; HUSARIĆ d.o.o., OIB 65731104774; AUTO SAFIR d.o.o., OIB 33548604975; VODOOPSKRBA I ODVODNJA, OIB 83416546499; ŠIK CIPELE d.o.o. za proizvodnju, trgovinu i usluge, OIB 66833060228, Vukovarska 15/N, 10310 Kloštar Ivanić</izvorni_sadrzaj>
    <derivirana_varijabla naziv="DomainObject.Predmet.StrankaFormatedWithAdressOIB_1"> INEM-ELECTRONIC d.o.o., OIB 14217610653, Kovinska 28, 10000 Zagreb; FINA ZAGREB, OIB 85821130368, 10000 Zagreb; MAKSIMIR EXPORT IMPORT; NINAMONT d.o.o., OIB 92181938263; VARGON d.o.o., OIB 38702839092; HUSARIĆ d.o.o., OIB 65731104774; AUTO SAFIR d.o.o., OIB 33548604975; VODOOPSKRBA I ODVODNJA, OIB 83416546499; ŠIK CIPELE d.o.o. za proizvodnju, trgovinu i usluge, OIB 66833060228, Vukovarska 15/N, 10310 Kloštar Ivanić</derivirana_varijabla>
  </DomainObject.Predmet.StrankaFormatedWithAdressOIB>
  <DomainObject.Predmet.StrankaWithAdress>
    <izvorni_sadrzaj>INEM-ELECTRONIC d.o.o. Kovinska 28,10000 Zagreb,FINA ZAGREB 10000 Zagreb,MAKSIMIR EXPORT IMPORT ,NINAMONT d.o.o. ,VARGON d.o.o. ,HUSARIĆ d.o.o. ,AUTO SAFIR d.o.o. ,VODOOPSKRBA I ODVODNJA ,ŠIK CIPELE d.o.o. za proizvodnju, trgovinu i usluge Vukovarska 15/N,10310 Kloštar Ivanić</izvorni_sadrzaj>
    <derivirana_varijabla naziv="DomainObject.Predmet.StrankaWithAdress_1">INEM-ELECTRONIC d.o.o. Kovinska 28,10000 Zagreb,FINA ZAGREB 10000 Zagreb,MAKSIMIR EXPORT IMPORT ,NINAMONT d.o.o. ,VARGON d.o.o. ,HUSARIĆ d.o.o. ,AUTO SAFIR d.o.o. ,VODOOPSKRBA I ODVODNJA ,ŠIK CIPELE d.o.o. za proizvodnju, trgovinu i usluge Vukovarska 15/N,10310 Kloštar Ivanić</derivirana_varijabla>
  </DomainObject.Predmet.StrankaWithAdress>
  <DomainObject.Predmet.StrankaWithAdressOIB>
    <izvorni_sadrzaj>INEM-ELECTRONIC d.o.o., OIB 14217610653, Kovinska 28,10000 Zagreb,FINA ZAGREB, OIB 85821130368, 10000 Zagreb,MAKSIMIR EXPORT IMPORT,NINAMONT d.o.o., OIB 92181938263,VARGON d.o.o., OIB 38702839092,HUSARIĆ d.o.o., OIB 65731104774,AUTO SAFIR d.o.o., OIB 33548604975,VODOOPSKRBA I ODVODNJA, OIB 83416546499,ŠIK CIPELE d.o.o. za proizvodnju, trgovinu i usluge, OIB 66833060228, Vukovarska 15/N,10310 Kloštar Ivanić</izvorni_sadrzaj>
    <derivirana_varijabla naziv="DomainObject.Predmet.StrankaWithAdressOIB_1">INEM-ELECTRONIC d.o.o., OIB 14217610653, Kovinska 28,10000 Zagreb,FINA ZAGREB, OIB 85821130368, 10000 Zagreb,MAKSIMIR EXPORT IMPORT,NINAMONT d.o.o., OIB 92181938263,VARGON d.o.o., OIB 38702839092,HUSARIĆ d.o.o., OIB 65731104774,AUTO SAFIR d.o.o., OIB 33548604975,VODOOPSKRBA I ODVODNJA, OIB 83416546499,ŠIK CIPELE d.o.o. za proizvodnju, trgovinu i usluge, OIB 66833060228, Vukovarska 15/N,10310 Kloštar Ivanić</derivirana_varijabla>
  </DomainObject.Predmet.StrankaWithAdressOIB>
  <DomainObject.Predmet.StrankaNazivFormated>
    <izvorni_sadrzaj>INEM-ELECTRONIC d.o.o.,FINA ZAGREB,MAKSIMIR EXPORT IMPORT,NINAMONT d.o.o.,VARGON d.o.o.,HUSARIĆ d.o.o.,AUTO SAFIR d.o.o.,VODOOPSKRBA I ODVODNJA,ŠIK CIPELE d.o.o. za proizvodnju, trgovinu i usluge</izvorni_sadrzaj>
    <derivirana_varijabla naziv="DomainObject.Predmet.StrankaNazivFormated_1">INEM-ELECTRONIC d.o.o.,FINA ZAGREB,MAKSIMIR EXPORT IMPORT,NINAMONT d.o.o.,VARGON d.o.o.,HUSARIĆ d.o.o.,AUTO SAFIR d.o.o.,VODOOPSKRBA I ODVODNJA,ŠIK CIPELE d.o.o. za proizvodnju, trgovinu i usluge</derivirana_varijabla>
  </DomainObject.Predmet.StrankaNazivFormated>
  <DomainObject.Predmet.StrankaNazivFormatedOIB>
    <izvorni_sadrzaj>INEM-ELECTRONIC d.o.o., OIB 14217610653,FINA ZAGREB, OIB 85821130368,MAKSIMIR EXPORT IMPORT,NINAMONT d.o.o., OIB 92181938263,VARGON d.o.o., OIB 38702839092,HUSARIĆ d.o.o., OIB 65731104774,AUTO SAFIR d.o.o., OIB 33548604975,VODOOPSKRBA I ODVODNJA, OIB 83416546499,ŠIK CIPELE d.o.o. za proizvodnju, trgovinu i usluge, OIB 66833060228</izvorni_sadrzaj>
    <derivirana_varijabla naziv="DomainObject.Predmet.StrankaNazivFormatedOIB_1">INEM-ELECTRONIC d.o.o., OIB 14217610653,FINA ZAGREB, OIB 85821130368,MAKSIMIR EXPORT IMPORT,NINAMONT d.o.o., OIB 92181938263,VARGON d.o.o., OIB 38702839092,HUSARIĆ d.o.o., OIB 65731104774,AUTO SAFIR d.o.o., OIB 33548604975,VODOOPSKRBA I ODVODNJA, OIB 83416546499,ŠIK CIPELE d.o.o. za proizvodnju, trgovinu i usluge, OIB 66833060228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</izvorni_sadrzaj>
    <derivirana_varijabla naziv="DomainObject.Predmet.StrankaListFormated_1"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</derivirana_varijabla>
  </DomainObject.Predmet.StrankaListFormated>
  <DomainObject.Predmet.StrankaListFormatedOIB>
    <izvorni_sadrzaj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</izvorni_sadrzaj>
    <derivirana_varijabla naziv="DomainObject.Predmet.StrankaListFormatedOIB_1"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</derivirana_varijabla>
  </DomainObject.Predmet.StrankaListFormatedOIB>
  <DomainObject.Predmet.StrankaListFormatedWithAdress>
    <izvorni_sadrzaj>
      <item>INEM-ELECTRONIC d.o.o., Kovinska 28, 10000 Zagreb</item>
      <item>FINA ZAGREB, 10000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usluge, Vukovarska 15/N, 10310 Kloštar Ivanić</item>
    </izvorni_sadrzaj>
    <derivirana_varijabla naziv="DomainObject.Predmet.StrankaListFormatedWithAdress_1">
      <item>INEM-ELECTRONIC d.o.o., Kovinska 28, 10000 Zagreb</item>
      <item>FINA ZAGREB, 10000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usluge, Vukovarska 15/N, 10310 Kloštar Ivanić</item>
    </derivirana_varijabla>
  </DomainObject.Predmet.StrankaListFormatedWithAdress>
  <DomainObject.Predmet.StrankaListFormatedWithAdressOIB>
    <izvorni_sadrzaj>
      <item>INEM-ELECTRONIC d.o.o., OIB 14217610653, Kovinska 28, 10000 Zagreb</item>
      <item>FINA ZAGREB, OIB 85821130368, 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 10310 Kloštar Ivanić</item>
    </izvorni_sadrzaj>
    <derivirana_varijabla naziv="DomainObject.Predmet.StrankaListFormatedWithAdressOIB_1">
      <item>INEM-ELECTRONIC d.o.o., OIB 14217610653, Kovinska 28, 10000 Zagreb</item>
      <item>FINA ZAGREB, OIB 85821130368, 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 10310 Kloštar Ivanić</item>
    </derivirana_varijabla>
  </DomainObject.Predmet.StrankaListFormatedWithAdressOIB>
  <DomainObject.Predmet.StrankaListNazivFormated>
    <izvorni_sadrzaj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</izvorni_sadrzaj>
    <derivirana_varijabla naziv="DomainObject.Predmet.StrankaListNazivFormated_1"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</derivirana_varijabla>
  </DomainObject.Predmet.StrankaListNazivFormated>
  <DomainObject.Predmet.StrankaListNazivFormatedOIB>
    <izvorni_sadrzaj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</izvorni_sadrzaj>
    <derivirana_varijabla naziv="DomainObject.Predmet.StrankaListNazivFormatedOIB_1"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</derivirana_varijabla>
  </DomainObject.Predmet.StrankaListNazivFormatedOIB>
  <DomainObject.Predmet.ProtuStrankaListFormated>
    <izvorni_sadrzaj>
      <item>F.K.T. d.o.o.</item>
    </izvorni_sadrzaj>
    <derivirana_varijabla naziv="DomainObject.Predmet.ProtuStrankaListFormated_1">
      <item>F.K.T. d.o.o.</item>
    </derivirana_varijabla>
  </DomainObject.Predmet.ProtuStrankaListFormated>
  <DomainObject.Predmet.ProtuStrankaListFormatedOIB>
    <izvorni_sadrzaj>
      <item>F.K.T. d.o.o., OIB 18269744758</item>
    </izvorni_sadrzaj>
    <derivirana_varijabla naziv="DomainObject.Predmet.ProtuStrankaListFormatedOIB_1">
      <item>F.K.T. d.o.o., OIB 18269744758</item>
    </derivirana_varijabla>
  </DomainObject.Predmet.ProtuStrankaListFormatedOIB>
  <DomainObject.Predmet.ProtuStrankaListFormatedWithAdress>
    <izvorni_sadrzaj>
      <item>F.K.T. d.o.o., Kralja Tomislava 40, 10310 Ivanić-Grad</item>
    </izvorni_sadrzaj>
    <derivirana_varijabla naziv="DomainObject.Predmet.ProtuStrankaListFormatedWithAdress_1">
      <item>F.K.T. d.o.o., Kralja Tomislava 40, 10310 Ivanić-Grad</item>
    </derivirana_varijabla>
  </DomainObject.Predmet.ProtuStrankaListFormatedWithAdress>
  <DomainObject.Predmet.ProtuStrankaListFormatedWithAdressOIB>
    <izvorni_sadrzaj>
      <item>F.K.T. d.o.o., OIB 18269744758, Kralja Tomislava 40, 10310 Ivanić-Grad</item>
    </izvorni_sadrzaj>
    <derivirana_varijabla naziv="DomainObject.Predmet.ProtuStrankaListFormatedWithAdressOIB_1">
      <item>F.K.T. d.o.o., OIB 18269744758, Kralja Tomislava 40, 10310 Ivanić-Grad</item>
    </derivirana_varijabla>
  </DomainObject.Predmet.ProtuStrankaListFormatedWithAdressOIB>
  <DomainObject.Predmet.ProtuStrankaListNazivFormated>
    <izvorni_sadrzaj>
      <item>F.K.T. d.o.o.</item>
    </izvorni_sadrzaj>
    <derivirana_varijabla naziv="DomainObject.Predmet.ProtuStrankaListNazivFormated_1">
      <item>F.K.T. d.o.o.</item>
    </derivirana_varijabla>
  </DomainObject.Predmet.ProtuStrankaListNazivFormated>
  <DomainObject.Predmet.ProtuStrankaListNazivFormatedOIB>
    <izvorni_sadrzaj>
      <item>F.K.T. d.o.o., OIB 18269744758</item>
    </izvorni_sadrzaj>
    <derivirana_varijabla naziv="DomainObject.Predmet.ProtuStrankaListNazivFormatedOIB_1">
      <item>F.K.T. d.o.o., OIB 18269744758</item>
    </derivirana_varijabla>
  </DomainObject.Predmet.ProtuStrankaListNazivFormatedOIB>
  <DomainObject.Predmet.OstaliListFormated>
    <izvorni_sadrzaj>
      <item>Tomo Tadić</item>
      <item>FINA ZAGREB</item>
      <item>Goran Srebačić</item>
      <item>RH, MF, Porezna uprava</item>
      <item>Mićo Ljubenko- otkaz punomoći</item>
      <item>Maroje Stjepović</item>
    </izvorni_sadrzaj>
    <derivirana_varijabla naziv="DomainObject.Predmet.OstaliListFormated_1">
      <item>Tomo Tadić</item>
      <item>FINA ZAGREB</item>
      <item>Goran Srebačić</item>
      <item>RH, MF, Porezna uprava</item>
      <item>Mićo Ljubenko- otkaz punomoći</item>
      <item>Maroje Stjepović</item>
    </derivirana_varijabla>
  </DomainObject.Predmet.OstaliListFormated>
  <DomainObject.Predmet.OstaliListFormatedOIB>
    <izvorni_sadrzaj>
      <item>Tomo Tadić</item>
      <item>FINA ZAGREB</item>
      <item>Goran Srebačić</item>
      <item>RH, MF, Porezna uprava</item>
      <item>Mićo Ljubenko- otkaz punomoći</item>
      <item>Maroje Stjepović, OIB 57640555089</item>
    </izvorni_sadrzaj>
    <derivirana_varijabla naziv="DomainObject.Predmet.OstaliListFormatedOIB_1">
      <item>Tomo Tadić</item>
      <item>FINA ZAGREB</item>
      <item>Goran Srebačić</item>
      <item>RH, MF, Porezna uprava</item>
      <item>Mićo Ljubenko- otkaz punomoći</item>
      <item>Maroje Stjepović, OIB 57640555089</item>
    </derivirana_varijabla>
  </DomainObject.Predmet.OstaliListFormatedOIB>
  <DomainObject.Predmet.OstaliListFormatedWithAdress>
    <izvorni_sadrzaj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NIKOLE PAVIĆA 26, 10000 Zagreb</item>
    </izvorni_sadrzaj>
    <derivirana_varijabla naziv="DomainObject.Predmet.OstaliListFormatedWithAdress_1"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NIKOLE PAVIĆA 26, 10000 Zagreb</item>
    </derivirana_varijabla>
  </DomainObject.Predmet.OstaliListFormatedWithAdress>
  <DomainObject.Predmet.OstaliListFormatedWithAdressOIB>
    <izvorni_sadrzaj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OIB 57640555089, NIKOLE PAVIĆA 26, 10000 Zagreb</item>
    </izvorni_sadrzaj>
    <derivirana_varijabla naziv="DomainObject.Predmet.OstaliListFormatedWithAdressOIB_1"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OIB 57640555089, NIKOLE PAVIĆA 26, 10000 Zagreb</item>
    </derivirana_varijabla>
  </DomainObject.Predmet.OstaliListFormatedWithAdressOIB>
  <DomainObject.Predmet.OstaliListNazivFormated>
    <izvorni_sadrzaj>
      <item>Tomo Tadić</item>
      <item>FINA ZAGREB</item>
      <item>Goran Srebačić</item>
      <item>RH, MF, Porezna uprava</item>
      <item>Mićo Ljubenko- otkaz punomoći</item>
      <item>Maroje Stjepović</item>
    </izvorni_sadrzaj>
    <derivirana_varijabla naziv="DomainObject.Predmet.OstaliListNazivFormated_1">
      <item>Tomo Tadić</item>
      <item>FINA ZAGREB</item>
      <item>Goran Srebačić</item>
      <item>RH, MF, Porezna uprava</item>
      <item>Mićo Ljubenko- otkaz punomoći</item>
      <item>Maroje Stjepović</item>
    </derivirana_varijabla>
  </DomainObject.Predmet.OstaliListNazivFormated>
  <DomainObject.Predmet.OstaliListNazivFormatedOIB>
    <izvorni_sadrzaj>
      <item>Tomo Tadić</item>
      <item>FINA ZAGREB</item>
      <item>Goran Srebačić</item>
      <item>RH, MF, Porezna uprava</item>
      <item>Mićo Ljubenko- otkaz punomoći</item>
      <item>Maroje Stjepović, OIB 57640555089</item>
    </izvorni_sadrzaj>
    <derivirana_varijabla naziv="DomainObject.Predmet.OstaliListNazivFormatedOIB_1">
      <item>Tomo Tadić</item>
      <item>FINA ZAGREB</item>
      <item>Goran Srebačić</item>
      <item>RH, MF, Porezna uprava</item>
      <item>Mićo Ljubenko- otkaz punomoći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INEM-ELECTRONIC d.o.o. i dr.</izvorni_sadrzaj>
    <derivirana_varijabla naziv="DomainObject.Predmet.StrankaIDrugi_1">INEM-ELECTRONIC d.o.o. i dr.</derivirana_varijabla>
  </DomainObject.Predmet.StrankaIDrugi>
  <DomainObject.Predmet.ProtustrankaIDrugi>
    <izvorni_sadrzaj>F.K.T. d.o.o.</izvorni_sadrzaj>
    <derivirana_varijabla naziv="DomainObject.Predmet.ProtustrankaIDrugi_1">F.K.T. d.o.o.</derivirana_varijabla>
  </DomainObject.Predmet.ProtustrankaIDrugi>
  <DomainObject.Predmet.StrankaIDrugiAdressOIB>
    <izvorni_sadrzaj>INEM-ELECTRONIC d.o.o., OIB 14217610653, Kovinska 28, 10000 Zagreb i dr.</izvorni_sadrzaj>
    <derivirana_varijabla naziv="DomainObject.Predmet.StrankaIDrugiAdressOIB_1">INEM-ELECTRONIC d.o.o., OIB 14217610653, Kovinska 28, 10000 Zagreb i dr.</derivirana_varijabla>
  </DomainObject.Predmet.StrankaIDrugiAdressOIB>
  <DomainObject.Predmet.ProtustrankaIDrugiAdressOIB>
    <izvorni_sadrzaj>F.K.T. d.o.o., OIB 18269744758, Kralja Tomislava 40, 10310 Ivanić-Grad</izvorni_sadrzaj>
    <derivirana_varijabla naziv="DomainObject.Predmet.ProtustrankaIDrugiAdressOIB_1">F.K.T. d.o.o., OIB 18269744758, Kralja Tomislava 40,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d.o.o.</item>
      <item>INEM-ELECTRONIC d.o.o.</item>
      <item>Tomo Tadić</item>
      <item>FINA ZAGREB</item>
      <item>FINA ZAGREB</item>
      <item>Goran Srebačić</item>
      <item>RH, MF, Porezna uprava</item>
      <item>Mićo Ljubenko- otkaz punomoći</item>
      <item>Maroje Stjepović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</izvorni_sadrzaj>
    <derivirana_varijabla naziv="DomainObject.Predmet.SudioniciListNaziv_1">
      <item>F.K.T. d.o.o.</item>
      <item>INEM-ELECTRONIC d.o.o.</item>
      <item>Tomo Tadić</item>
      <item>FINA ZAGREB</item>
      <item>FINA ZAGREB</item>
      <item>Goran Srebačić</item>
      <item>RH, MF, Porezna uprava</item>
      <item>Mićo Ljubenko- otkaz punomoći</item>
      <item>Maroje Stjepović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</derivirana_varijabla>
  </DomainObject.Predmet.SudioniciListNaziv>
  <DomainObject.Predmet.SudioniciListAdressOIB>
    <izvorni_sadrzaj>
      <item>F.K.T. d.o.o., OIB 18269744758, Kralja Tomislava 40,10310 Ivanić-Grad</item>
      <item>INEM-ELECTRONIC d.o.o., OIB 14217610653, Kovinska 28,10000 Zagreb</item>
      <item>Tomo Tadić, Kralja Tomislava 40,10310 Ivanić-Grad</item>
      <item>FINA ZAGREB, OIB 85821130368, 10000 Zagreb</item>
      <item>FINA ZAGREB, 10000 Zagreb</item>
      <item>Goran Srebačić, Lj. Posavskog 4,10000 Zagreb</item>
      <item>RH, MF, Porezna uprava, Av. Dubrovnik 32,10000 Zagreb</item>
      <item>Mićo Ljubenko- otkaz punomoći, Branimirova 29,10000 Zagreb</item>
      <item>Maroje Stjepović, OIB 57640555089, NIKOLE PAVIĆA 26,10000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15/N,10310 Kloštar Ivanić</item>
    </izvorni_sadrzaj>
    <derivirana_varijabla naziv="DomainObject.Predmet.SudioniciListAdressOIB_1">
      <item>F.K.T. d.o.o., OIB 18269744758, Kralja Tomislava 40,10310 Ivanić-Grad</item>
      <item>INEM-ELECTRONIC d.o.o., OIB 14217610653, Kovinska 28,10000 Zagreb</item>
      <item>Tomo Tadić, Kralja Tomislava 40,10310 Ivanić-Grad</item>
      <item>FINA ZAGREB, OIB 85821130368, 10000 Zagreb</item>
      <item>FINA ZAGREB, 10000 Zagreb</item>
      <item>Goran Srebačić, Lj. Posavskog 4,10000 Zagreb</item>
      <item>RH, MF, Porezna uprava, Av. Dubrovnik 32,10000 Zagreb</item>
      <item>Mićo Ljubenko- otkaz punomoći, Branimirova 29,10000 Zagreb</item>
      <item>Maroje Stjepović, OIB 57640555089, NIKOLE PAVIĆA 26,10000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18269744758</item>
      <item>, OIB 14217610653</item>
      <item>, OIB null</item>
      <item>, OIB 85821130368</item>
      <item>, OIB null</item>
      <item>, OIB null</item>
      <item>, OIB null</item>
      <item>, OIB null</item>
      <item>, OIB 57640555089</item>
      <item>, OIB null</item>
      <item>, OIB 92181938263</item>
      <item>, OIB 38702839092</item>
      <item>, OIB 65731104774</item>
      <item>, OIB 33548604975</item>
      <item>, OIB 83416546499</item>
      <item>, OIB 66833060228</item>
    </izvorni_sadrzaj>
    <derivirana_varijabla naziv="DomainObject.Predmet.SudioniciListNazivOIB_1">
      <item>, OIB 18269744758</item>
      <item>, OIB 14217610653</item>
      <item>, OIB null</item>
      <item>, OIB 85821130368</item>
      <item>, OIB null</item>
      <item>, OIB null</item>
      <item>, OIB null</item>
      <item>, OIB null</item>
      <item>, OIB 57640555089</item>
      <item>, OIB null</item>
      <item>, OIB 92181938263</item>
      <item>, OIB 38702839092</item>
      <item>, OIB 65731104774</item>
      <item>, OIB 33548604975</item>
      <item>, OIB 83416546499</item>
      <item>, OIB 66833060228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529</properties:Words>
  <properties:Characters>2789</properties:Characters>
  <properties:Lines>81</properties:Lines>
  <properties:Paragraphs>40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3492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2017-12-19T12:31:00Z</dcterms:created>
  <dc:creator>MK</dc:creator>
  <cp:lastModifiedBy>Sonja Pilić</cp:lastModifiedBy>
  <cp:lastPrinted>2017-12-19T12:36:00Z</cp:lastPrinted>
  <dcterms:modified xmlns:xsi="http://www.w3.org/2001/XMLSchema-instance" xsi:type="dcterms:W3CDTF">2017-12-19T12:38:00Z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