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ad3e" w14:paraId="bbbad3e" w:rsidRDefault="001B4146" w:rsidP="001B4146" w:rsidR="001B414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B4146" w:rsidP="001B4146" w:rsidR="001B414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1B4146" w:rsidP="001B4146" w:rsidR="001B4146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2AE">
        <w:t xml:space="preserve">    </w:t>
      </w:r>
      <w:r>
        <w:t>2 St-832</w:t>
      </w:r>
      <w:r w:rsidRPr="004D3099">
        <w:t>/</w:t>
      </w:r>
      <w:r>
        <w:t>2016</w:t>
      </w:r>
      <w:r w:rsidRPr="004D3099">
        <w:t>-</w:t>
      </w:r>
      <w:r w:rsidR="007F22AE">
        <w:t>54</w:t>
      </w:r>
    </w:p>
    <w:p w:rsidRDefault="001B4146" w:rsidP="00E80739" w:rsidR="001B4146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B4146" w:rsidP="001B4146" w:rsidR="001B4146" w:rsidRPr="004D3099">
      <w:pPr>
        <w:jc w:val="both"/>
      </w:pPr>
    </w:p>
    <w:p w:rsidRDefault="001B4146" w:rsidP="001B4146" w:rsidR="001B4146">
      <w:pPr>
        <w:jc w:val="center"/>
      </w:pPr>
      <w:r w:rsidRPr="004D3099">
        <w:t>R E P U B L I K A   H R V A T S K A</w:t>
      </w:r>
    </w:p>
    <w:p w:rsidRDefault="001B4146" w:rsidP="001B4146" w:rsidR="001B4146" w:rsidRPr="004D3099">
      <w:pPr>
        <w:jc w:val="center"/>
      </w:pPr>
    </w:p>
    <w:p w:rsidRDefault="001B4146" w:rsidP="00E80739" w:rsidR="001B4146">
      <w:pPr>
        <w:jc w:val="center"/>
      </w:pPr>
      <w:r w:rsidRPr="004D3099">
        <w:t>R J E Š E N J E</w:t>
      </w:r>
    </w:p>
    <w:p w:rsidRDefault="001B4146" w:rsidP="001B4146" w:rsidR="001B4146" w:rsidRPr="004D3099">
      <w:pPr>
        <w:jc w:val="both"/>
      </w:pPr>
    </w:p>
    <w:p w:rsidRDefault="001B4146" w:rsidP="001B4146" w:rsidR="001B4146" w:rsidRPr="007F22AE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stečajnim dužnikom </w:t>
      </w:r>
      <w:r w:rsidRPr="00B05044">
        <w:t>ČEGRANE d.o.o. u stečaju, Vrsar, Marina Vrsar bb, OIB: 695401</w:t>
      </w:r>
      <w:r w:rsidRPr="007F22AE">
        <w:t>19809,</w:t>
      </w:r>
      <w:r w:rsidR="005743DE" w:rsidRPr="007F22AE">
        <w:t xml:space="preserve"> 1</w:t>
      </w:r>
      <w:r w:rsidR="007F22AE" w:rsidRPr="007F22AE">
        <w:t>7</w:t>
      </w:r>
      <w:r w:rsidRPr="007F22AE">
        <w:t xml:space="preserve">. studenog 2017. </w:t>
      </w:r>
    </w:p>
    <w:p w:rsidRDefault="001B4146" w:rsidP="001B4146" w:rsidR="001B4146" w:rsidRPr="00294B6C">
      <w:pPr>
        <w:jc w:val="both"/>
      </w:pPr>
    </w:p>
    <w:p w:rsidRDefault="001B4146" w:rsidP="001B4146" w:rsidR="001B4146" w:rsidRPr="004D3099">
      <w:pPr>
        <w:jc w:val="center"/>
      </w:pPr>
      <w:r w:rsidRPr="004D3099">
        <w:t>r i j e š i o  j e</w:t>
      </w:r>
    </w:p>
    <w:p w:rsidRDefault="001B4146" w:rsidP="001B4146" w:rsidR="001B4146" w:rsidRPr="004D3099">
      <w:pPr>
        <w:jc w:val="both"/>
      </w:pPr>
    </w:p>
    <w:p w:rsidRDefault="001B4146" w:rsidP="001B4146" w:rsidR="001B4146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da u roku od </w:t>
      </w:r>
      <w:r w:rsidR="00AC632A">
        <w:t>15</w:t>
      </w:r>
      <w:r w:rsidRPr="004D3099">
        <w:t xml:space="preserve"> dana od dana </w:t>
      </w:r>
      <w:r>
        <w:t>objave</w:t>
      </w:r>
      <w:r w:rsidRPr="004D3099">
        <w:t xml:space="preserve"> ovog rješenja na mrežnoj stranici e-Oglasna ploča Trgovačkog suda u Pazinu, prijave svoje tražbine na adresu stečajnog upravitelja </w:t>
      </w:r>
      <w:r w:rsidRPr="00750852">
        <w:t>Ivor</w:t>
      </w:r>
      <w:r>
        <w:t>a Pliskovca</w:t>
      </w:r>
      <w:r w:rsidRPr="00750852">
        <w:t xml:space="preserve">, Rijeka, Ive Marinkovića 2,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1B4146" w:rsidP="001B4146" w:rsidR="001B4146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5045-48752-832</w:t>
      </w:r>
      <w:r w:rsidRPr="00DA176A">
        <w:t>201</w:t>
      </w:r>
      <w:r>
        <w:t>6</w:t>
      </w:r>
      <w:r w:rsidRPr="00DA176A">
        <w:t>.</w:t>
      </w:r>
    </w:p>
    <w:p w:rsidRDefault="001B4146" w:rsidP="001B4146" w:rsidR="001B4146" w:rsidRPr="004D3099">
      <w:pPr>
        <w:jc w:val="both"/>
      </w:pPr>
      <w:r w:rsidRPr="004D3099">
        <w:t xml:space="preserve"> </w:t>
      </w:r>
    </w:p>
    <w:p w:rsidRDefault="001B4146" w:rsidP="001B4146" w:rsidR="001B4146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1B4146" w:rsidP="001B4146" w:rsidR="001B4146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1B4146" w:rsidP="001B4146" w:rsidR="001B4146">
      <w:pPr>
        <w:jc w:val="both"/>
      </w:pPr>
      <w:r w:rsidRPr="004D3099">
        <w:tab/>
      </w:r>
      <w:r>
        <w:tab/>
      </w:r>
    </w:p>
    <w:p w:rsidRDefault="001B4146" w:rsidP="001B4146" w:rsidR="001B4146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1B4146" w:rsidP="001B4146" w:rsidR="001B4146" w:rsidRPr="008B2467">
      <w:pPr>
        <w:jc w:val="center"/>
      </w:pPr>
    </w:p>
    <w:p w:rsidRDefault="00E80739" w:rsidP="001B4146" w:rsidR="001B4146" w:rsidRPr="00E25754">
      <w:pPr>
        <w:jc w:val="center"/>
      </w:pPr>
      <w:r>
        <w:t>14. prosinca 2017. u 14</w:t>
      </w:r>
      <w:r w:rsidR="001B4146" w:rsidRPr="00E25754">
        <w:t>:</w:t>
      </w:r>
      <w:r>
        <w:t>0</w:t>
      </w:r>
      <w:r w:rsidR="001B4146">
        <w:t>0</w:t>
      </w:r>
      <w:r w:rsidR="001B4146" w:rsidRPr="00E25754">
        <w:t xml:space="preserve"> sati,</w:t>
      </w:r>
    </w:p>
    <w:p w:rsidRDefault="001B4146" w:rsidP="001B4146" w:rsidR="001B4146" w:rsidRPr="00E25754">
      <w:pPr>
        <w:jc w:val="center"/>
      </w:pPr>
      <w:r w:rsidRPr="00E25754">
        <w:t>sudnica broj 5,</w:t>
      </w:r>
    </w:p>
    <w:p w:rsidRDefault="001B4146" w:rsidP="001B4146" w:rsidR="001B4146" w:rsidRPr="00E25754">
      <w:pPr>
        <w:jc w:val="center"/>
      </w:pPr>
      <w:r w:rsidRPr="00E25754">
        <w:t xml:space="preserve">u Trgovačkom sudu u Pazinu, Dršćevka 1. </w:t>
      </w:r>
    </w:p>
    <w:p w:rsidRDefault="001B4146" w:rsidP="001B4146" w:rsidR="001B4146" w:rsidRPr="00E25754"/>
    <w:p w:rsidRDefault="001B4146" w:rsidP="001B4146" w:rsidR="001B4146" w:rsidRPr="004D3099">
      <w:pPr>
        <w:jc w:val="center"/>
      </w:pPr>
      <w:r w:rsidRPr="004D3099">
        <w:t>Obrazloženje</w:t>
      </w:r>
    </w:p>
    <w:p w:rsidRDefault="001B4146" w:rsidP="001B4146" w:rsidR="001B4146" w:rsidRPr="004D3099">
      <w:pPr>
        <w:jc w:val="both"/>
      </w:pPr>
    </w:p>
    <w:p w:rsidRDefault="001B4146" w:rsidP="001B4146" w:rsidR="001B4146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AC632A" w:rsidP="001B4146" w:rsidR="00AC632A" w:rsidRPr="004D3099">
      <w:pPr>
        <w:jc w:val="both"/>
      </w:pPr>
    </w:p>
    <w:p w:rsidRDefault="001B4146" w:rsidP="001B4146" w:rsidR="001B4146">
      <w:pPr>
        <w:jc w:val="center"/>
      </w:pPr>
      <w:r w:rsidRPr="004D3099">
        <w:t>U Paz</w:t>
      </w:r>
      <w:r w:rsidRPr="007F22AE">
        <w:t xml:space="preserve">inu </w:t>
      </w:r>
      <w:r w:rsidR="007F22AE" w:rsidRPr="007F22AE">
        <w:t>17</w:t>
      </w:r>
      <w:r w:rsidRPr="007F22AE">
        <w:t>. studenog 2017.</w:t>
      </w:r>
    </w:p>
    <w:p w:rsidRDefault="00E80739" w:rsidP="001B4146" w:rsidR="00E80739" w:rsidRPr="004D3099">
      <w:pPr>
        <w:jc w:val="center"/>
      </w:pPr>
    </w:p>
    <w:p w:rsidRDefault="001B4146" w:rsidP="001B4146" w:rsidR="001B4146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1B4146" w:rsidP="001B4146" w:rsidR="001B414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B4146" w:rsidP="001B4146" w:rsidR="001B4146">
      <w:pPr>
        <w:jc w:val="both"/>
      </w:pPr>
    </w:p>
    <w:p w:rsidRDefault="001B4146" w:rsidP="001B4146" w:rsidR="001B4146" w:rsidRPr="004D3099">
      <w:pPr>
        <w:jc w:val="both"/>
      </w:pPr>
    </w:p>
    <w:p w:rsidRDefault="001B4146" w:rsidP="001B4146" w:rsidR="001B4146">
      <w:r>
        <w:t>UPUTA O PRAVNOM LIJEKU:</w:t>
      </w:r>
    </w:p>
    <w:p w:rsidRDefault="001B4146" w:rsidP="001B4146" w:rsidR="001B4146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B4146" w:rsidP="001B4146" w:rsidR="001B4146" w:rsidRPr="00E605C9">
      <w:pPr>
        <w:jc w:val="both"/>
      </w:pPr>
    </w:p>
    <w:p w:rsidRDefault="001B4146" w:rsidP="001B4146" w:rsidR="001B4146" w:rsidRPr="004D3099">
      <w:pPr>
        <w:jc w:val="both"/>
      </w:pPr>
      <w:r w:rsidRPr="004D3099">
        <w:t>DNA:</w:t>
      </w:r>
    </w:p>
    <w:p w:rsidRDefault="001B4146" w:rsidP="001B4146" w:rsidR="001B4146" w:rsidRPr="00B61A0B">
      <w:pPr>
        <w:jc w:val="both"/>
      </w:pPr>
      <w:r w:rsidRPr="00B61A0B">
        <w:t xml:space="preserve">- stečajnom upravitelju </w:t>
      </w:r>
      <w:r w:rsidRPr="00750852">
        <w:t>Ivor</w:t>
      </w:r>
      <w:r>
        <w:t>u Pliskovcu</w:t>
      </w:r>
      <w:r w:rsidRPr="00750852">
        <w:t>, Rijeka, Ive Marinkovića 2</w:t>
      </w:r>
      <w:r w:rsidRPr="00B61A0B">
        <w:t xml:space="preserve"> </w:t>
      </w:r>
    </w:p>
    <w:p w:rsidRDefault="001B4146" w:rsidP="001B4146" w:rsidR="001B4146">
      <w:pPr>
        <w:jc w:val="both"/>
      </w:pPr>
      <w:r w:rsidRPr="004D3099">
        <w:t>- e-oglasna ploča 8 dana</w:t>
      </w:r>
    </w:p>
    <w:p w:rsidRDefault="001B4146" w:rsidP="001B4146" w:rsidR="001B4146"/>
    <w:p w:rsidRDefault="001B4146" w:rsidP="001B4146" w:rsidR="001B4146"/>
    <w:p w:rsidRDefault="001B4146" w:rsidP="001B4146" w:rsidR="001B4146"/>
    <w:p w:rsidRDefault="001B4146" w:rsidP="001B4146" w:rsidR="001B4146"/>
    <w:p w:rsidRDefault="001B4146" w:rsidP="001B4146" w:rsidR="001B4146"/>
    <w:p w:rsidRDefault="001B4146" w:rsidP="001B4146" w:rsidR="001B4146"/>
    <w:p w:rsidRDefault="00435608" w:rsidR="00500701"/>
    <w:sectPr w:rsidSect="00E8073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146" w:rsidP="001B4146" w:rsidR="001B4146">
      <w:r>
        <w:separator/>
      </w:r>
    </w:p>
  </w:endnote>
  <w:endnote w:id="0" w:type="continuationSeparator">
    <w:p w:rsidRDefault="001B4146" w:rsidP="001B4146" w:rsidR="001B4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146" w:rsidP="001B4146" w:rsidR="001B4146">
      <w:r>
        <w:separator/>
      </w:r>
    </w:p>
  </w:footnote>
  <w:footnote w:id="0" w:type="continuationSeparator">
    <w:p w:rsidRDefault="001B4146" w:rsidP="001B4146" w:rsidR="001B4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1C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560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1C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6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41C7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7F22AE">
      <w:t xml:space="preserve">          2 St-832</w:t>
    </w:r>
    <w:r w:rsidR="007F22AE" w:rsidRPr="004D3099">
      <w:t>/</w:t>
    </w:r>
    <w:r w:rsidR="007F22AE">
      <w:t>2016</w:t>
    </w:r>
    <w:r w:rsidR="007F22AE" w:rsidRPr="004D3099">
      <w:t>-</w:t>
    </w:r>
    <w:r w:rsidR="007F22AE">
      <w:t>54</w:t>
    </w:r>
  </w:p>
  <w:p w:rsidRDefault="0043560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1C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146"/>
    <w:rsid w:val="000341C7"/>
    <w:rsid w:val="001B4146"/>
    <w:rsid w:val="00435608"/>
    <w:rsid w:val="00554328"/>
    <w:rsid w:val="005743DE"/>
    <w:rsid w:val="007F22AE"/>
    <w:rsid w:val="00985388"/>
    <w:rsid w:val="00AC632A"/>
    <w:rsid w:val="00B64680"/>
    <w:rsid w:val="00E8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1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41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B414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4146"/>
  </w:style>
  <w:style w:styleId="Tekstbalonia" w:type="paragraph">
    <w:name w:val="Balloon Text"/>
    <w:basedOn w:val="Normal"/>
    <w:link w:val="TekstbaloniaChar"/>
    <w:uiPriority w:val="99"/>
    <w:semiHidden/>
    <w:unhideWhenUsed/>
    <w:rsid w:val="001B4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414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1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14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60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60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60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60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1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41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B414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4146"/>
  </w:style>
  <w:style w:styleId="Tekstbalonia" w:type="paragraph">
    <w:name w:val="Balloon Text"/>
    <w:basedOn w:val="Normal"/>
    <w:link w:val="TekstbaloniaChar"/>
    <w:uiPriority w:val="99"/>
    <w:semiHidden/>
    <w:unhideWhenUsed/>
    <w:rsid w:val="001B4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414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1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14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60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60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6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6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1995</properties:Characters>
  <properties:Lines>65</properties:Lines>
  <properties:Paragraphs>25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2017-11-09T12:50:00Z</dcterms:created>
  <dc:creator>Jasmina Matika</dc:creator>
  <cp:lastModifiedBy>Jasmina Matika</cp:lastModifiedBy>
  <dcterms:modified xmlns:xsi="http://www.w3.org/2001/XMLSchema-instance" xsi:type="dcterms:W3CDTF">2017-11-17T12:14:00Z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