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0936" w14:paraId="07a093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14684">
        <w:t>22</w:t>
      </w:r>
      <w:r w:rsidR="00A577B6">
        <w:t>37</w:t>
      </w:r>
      <w:r w:rsidRPr="00151FF0">
        <w:t>/1</w:t>
      </w:r>
      <w:r w:rsidR="00414684">
        <w:t>6</w:t>
      </w:r>
      <w:r w:rsidRPr="00151FF0">
        <w:t>-</w:t>
      </w:r>
      <w:r w:rsidR="009502E3">
        <w:t>2</w:t>
      </w:r>
      <w:r w:rsidR="00A577B6">
        <w:t>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A577B6" w:rsidP="00A577B6" w:rsidR="00A577B6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85821130368 </w:t>
      </w:r>
      <w:r w:rsidRPr="00611430">
        <w:t xml:space="preserve">za otvaranje stečajnog postupka nad dužnikom </w:t>
      </w:r>
      <w:r w:rsidRPr="005848C3">
        <w:t>NEMET j.d.o.o. za ugostiteljstvo i usluge, Dalj, Josipa Astaloša 63, MBS 030169527, OIB 93708750521</w:t>
      </w:r>
      <w:r w:rsidRPr="000B1DB2">
        <w:t xml:space="preserve">, dana </w:t>
      </w:r>
      <w:r>
        <w:t>26.</w:t>
      </w:r>
      <w:r w:rsidRPr="000B1DB2">
        <w:t xml:space="preserve"> </w:t>
      </w:r>
      <w:r>
        <w:t>siječnja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CC3247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A577B6" w:rsidRPr="00A577B6">
        <w:t>Vink</w:t>
      </w:r>
      <w:r w:rsidR="00A577B6">
        <w:t>u</w:t>
      </w:r>
      <w:r w:rsidR="00A577B6" w:rsidRPr="00A577B6">
        <w:t xml:space="preserve"> Pečanić, Lipik, Frankopanska 17, OIB 03918439681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CC3247" w:rsidRPr="00CC3247">
        <w:t>NEMET j.d.o.o. za ugostiteljstvo i usluge, Dalj, Josipa Astaloša 63, MBS 030169527, OIB 93708750521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s predmeta broj St-2237/16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A7779B">
        <w:t>HR</w:t>
      </w:r>
      <w:r w:rsidR="009531E8">
        <w:t>2923600003116614601</w:t>
      </w:r>
      <w:r w:rsidR="00D51D7D">
        <w:t xml:space="preserve"> kod </w:t>
      </w:r>
      <w:r w:rsidR="009531E8">
        <w:t>ZAGREBAČ</w:t>
      </w:r>
      <w:r w:rsidR="0069081D">
        <w:t>KE</w:t>
      </w:r>
      <w:r w:rsidR="00BC068F">
        <w:t xml:space="preserve"> BANK</w:t>
      </w:r>
      <w:r w:rsidR="0069081D">
        <w:t>E</w:t>
      </w:r>
      <w:r w:rsidR="00D51D7D">
        <w:t xml:space="preserve"> d.d. </w:t>
      </w:r>
      <w:r w:rsidR="009531E8">
        <w:t>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F3B44">
        <w:t>22</w:t>
      </w:r>
      <w:r w:rsidR="00782F39">
        <w:t>37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764FCC">
        <w:t>1</w:t>
      </w:r>
      <w:r w:rsidR="00AF3B44">
        <w:t>1</w:t>
      </w:r>
      <w:r w:rsidR="009B0F1B">
        <w:t xml:space="preserve"> od </w:t>
      </w:r>
      <w:r w:rsidR="00AF3B44">
        <w:t>1</w:t>
      </w:r>
      <w:r w:rsidR="00782F39">
        <w:t>6</w:t>
      </w:r>
      <w:r w:rsidR="009B0F1B">
        <w:t>.</w:t>
      </w:r>
      <w:r w:rsidR="00AF3B44">
        <w:t>1</w:t>
      </w:r>
      <w:r w:rsidR="00782F39">
        <w:t>1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782F39">
        <w:t>Vinko Pečanić iz Lipika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782F39">
        <w:t>13</w:t>
      </w:r>
      <w:r w:rsidR="00D23353">
        <w:t>.</w:t>
      </w:r>
      <w:r w:rsidR="00C9484A">
        <w:t>1</w:t>
      </w:r>
      <w:r w:rsidR="00782F39">
        <w:t>2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782F39">
        <w:t>26</w:t>
      </w:r>
      <w:r w:rsidRPr="008D4802">
        <w:t xml:space="preserve">. </w:t>
      </w:r>
      <w:r w:rsidR="00C9484A">
        <w:t>siječ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A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A577B6" w:rsidRPr="00A577B6">
      <w:t>14 St-2237/16-23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2AEB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2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A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A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AE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AE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2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A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A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AE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AE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2237</izvorni_sadrzaj>
    <derivirana_varijabla naziv="DomainObject.Predmet.Broj_1">2237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2017.</izvorni_sadrzaj>
    <derivirana_varijabla naziv="DomainObject.Predmet.DatumRjesavanja_1">27.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St-2237/2016</izvorni_sadrzaj>
    <derivirana_varijabla naziv="DomainObject.Predmet.OznakaBroj_1">St-2237/2016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NEMET j.d.o.o. za ugostiteljstvo i usluge</izvorni_sadrzaj>
    <derivirana_varijabla naziv="DomainObject.Predmet.ProtustrankaFormated_1">  NEMET j.d.o.o. za ugostiteljstvo i usluge</derivirana_varijabla>
  </DomainObject.Predmet.ProtustrankaFormated>
  <DomainObject.Predmet.ProtustrankaFormatedOIB>
    <izvorni_sadrzaj>  NEMET j.d.o.o. za ugostiteljstvo i usluge, OIB 93708750521</izvorni_sadrzaj>
    <derivirana_varijabla naziv="DomainObject.Predmet.ProtustrankaFormatedOIB_1">  NEMET j.d.o.o. za ugostiteljstvo i usluge, OIB 93708750521</derivirana_varijabla>
  </DomainObject.Predmet.ProtustrankaFormatedOIB>
  <DomainObject.Predmet.ProtustrankaFormatedWithAdress>
    <izvorni_sadrzaj> NEMET j.d.o.o. za ugostiteljstvo i usluge, Josipa Astaloša 63, 31226 Dalj</izvorni_sadrzaj>
    <derivirana_varijabla naziv="DomainObject.Predmet.ProtustrankaFormatedWithAdress_1"> NEMET j.d.o.o. za ugostiteljstvo i usluge, Josipa Astaloša 63, 31226 Dalj</derivirana_varijabla>
  </DomainObject.Predmet.ProtustrankaFormatedWithAdress>
  <DomainObject.Predmet.ProtustrankaFormatedWithAdressOIB>
    <izvorni_sadrzaj> NEMET j.d.o.o. za ugostiteljstvo i usluge, OIB 93708750521, Josipa Astaloša 63, 31226 Dalj</izvorni_sadrzaj>
    <derivirana_varijabla naziv="DomainObject.Predmet.ProtustrankaFormatedWithAdressOIB_1"> NEMET j.d.o.o. za ugostiteljstvo i usluge, OIB 93708750521, Josipa Astaloša 63, 31226 Dalj</derivirana_varijabla>
  </DomainObject.Predmet.ProtustrankaFormatedWithAdressOIB>
  <DomainObject.Predmet.ProtustrankaWithAdress>
    <izvorni_sadrzaj>NEMET j.d.o.o. za ugostiteljstvo i usluge Josipa Astaloša 63, 31226 Dalj</izvorni_sadrzaj>
    <derivirana_varijabla naziv="DomainObject.Predmet.ProtustrankaWithAdress_1">NEMET j.d.o.o. za ugostiteljstvo i usluge Josipa Astaloša 63, 31226 Dalj</derivirana_varijabla>
  </DomainObject.Predmet.ProtustrankaWithAdress>
  <DomainObject.Predmet.ProtustrankaWithAdressOIB>
    <izvorni_sadrzaj>NEMET j.d.o.o. za ugostiteljstvo i usluge, OIB 93708750521, Josipa Astaloša 63, 31226 Dalj</izvorni_sadrzaj>
    <derivirana_varijabla naziv="DomainObject.Predmet.ProtustrankaWithAdressOIB_1">NEMET j.d.o.o. za ugostiteljstvo i usluge, OIB 93708750521, Josipa Astaloša 63, 31226 Dalj</derivirana_varijabla>
  </DomainObject.Predmet.ProtustrankaWithAdressOIB>
  <DomainObject.Predmet.ProtustrankaNazivFormated>
    <izvorni_sadrzaj>NEMET j.d.o.o. za ugostiteljstvo i usluge</izvorni_sadrzaj>
    <derivirana_varijabla naziv="DomainObject.Predmet.ProtustrankaNazivFormated_1">NEMET j.d.o.o. za ugostiteljstvo i usluge</derivirana_varijabla>
  </DomainObject.Predmet.ProtustrankaNazivFormated>
  <DomainObject.Predmet.ProtustrankaNazivFormatedOIB>
    <izvorni_sadrzaj>NEMET j.d.o.o. za ugostiteljstvo i usluge, OIB 93708750521</izvorni_sadrzaj>
    <derivirana_varijabla naziv="DomainObject.Predmet.ProtustrankaNazivFormatedOIB_1">NEMET j.d.o.o. za ugostiteljstvo i usluge, OIB 93708750521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NEMET j.d.o.o. za ugostiteljstvo i usluge</item>
    </izvorni_sadrzaj>
    <derivirana_varijabla naziv="DomainObject.Predmet.ProtuStrankaListFormated_1">
      <item>NEMET j.d.o.o. za ugostiteljstvo i usluge</item>
    </derivirana_varijabla>
  </DomainObject.Predmet.ProtuStrankaListFormated>
  <DomainObject.Predmet.ProtuStrankaListFormatedOIB>
    <izvorni_sadrzaj>
      <item>NEMET j.d.o.o. za ugostiteljstvo i usluge, OIB 93708750521</item>
    </izvorni_sadrzaj>
    <derivirana_varijabla naziv="DomainObject.Predmet.ProtuStrankaListFormatedOIB_1">
      <item>NEMET j.d.o.o. za ugostiteljstvo i usluge, OIB 93708750521</item>
    </derivirana_varijabla>
  </DomainObject.Predmet.ProtuStrankaListFormatedOIB>
  <DomainObject.Predmet.ProtuStrankaListFormatedWithAdress>
    <izvorni_sadrzaj>
      <item>NEMET j.d.o.o. za ugostiteljstvo i usluge, Josipa Astaloša 63, 31226 Dalj</item>
    </izvorni_sadrzaj>
    <derivirana_varijabla naziv="DomainObject.Predmet.ProtuStrankaListFormatedWithAdress_1">
      <item>NEMET j.d.o.o. za ugostiteljstvo i usluge, Josipa Astaloša 63, 31226 Dalj</item>
    </derivirana_varijabla>
  </DomainObject.Predmet.ProtuStrankaListFormatedWithAdress>
  <DomainObject.Predmet.ProtuStrankaListFormatedWithAdressOIB>
    <izvorni_sadrzaj>
      <item>NEMET j.d.o.o. za ugostiteljstvo i usluge, OIB 93708750521, Josipa Astaloša 63, 31226 Dalj</item>
    </izvorni_sadrzaj>
    <derivirana_varijabla naziv="DomainObject.Predmet.ProtuStrankaListFormatedWithAdressOIB_1">
      <item>NEMET j.d.o.o. za ugostiteljstvo i usluge, OIB 93708750521, Josipa Astaloša 63, 31226 Dalj</item>
    </derivirana_varijabla>
  </DomainObject.Predmet.ProtuStrankaListFormatedWithAdressOIB>
  <DomainObject.Predmet.ProtuStrankaListNazivFormated>
    <izvorni_sadrzaj>
      <item>NEMET j.d.o.o. za ugostiteljstvo i usluge</item>
    </izvorni_sadrzaj>
    <derivirana_varijabla naziv="DomainObject.Predmet.ProtuStrankaListNazivFormated_1">
      <item>NEMET j.d.o.o. za ugostiteljstvo i usluge</item>
    </derivirana_varijabla>
  </DomainObject.Predmet.ProtuStrankaListNazivFormated>
  <DomainObject.Predmet.ProtuStrankaListNazivFormatedOIB>
    <izvorni_sadrzaj>
      <item>NEMET j.d.o.o. za ugostiteljstvo i usluge, OIB 93708750521</item>
    </izvorni_sadrzaj>
    <derivirana_varijabla naziv="DomainObject.Predmet.ProtuStrankaListNazivFormatedOIB_1">
      <item>NEMET j.d.o.o. za ugostiteljstvo i usluge, OIB 93708750521</item>
    </derivirana_varijabla>
  </DomainObject.Predmet.ProtuStrankaListNazivFormatedOIB>
  <DomainObject.Predmet.OstaliListFormated>
    <izvorni_sadrzaj>
      <item>ŽDO GUO Osijek</item>
      <item>Vinko Pečanić</item>
      <item>Ankica Nemet</item>
    </izvorni_sadrzaj>
    <derivirana_varijabla naziv="DomainObject.Predmet.OstaliListFormated_1">
      <item>ŽDO GUO Osijek</item>
      <item>Vinko Pečanić</item>
      <item>Ankica Nemet</item>
    </derivirana_varijabla>
  </DomainObject.Predmet.OstaliListFormated>
  <DomainObject.Predmet.OstaliListFormatedOIB>
    <izvorni_sadrzaj>
      <item>ŽDO GUO Osijek</item>
      <item>Vinko Pečanić, OIB 03918439681</item>
      <item>Ankica Nemet, OIB 01063533630</item>
    </izvorni_sadrzaj>
    <derivirana_varijabla naziv="DomainObject.Predmet.OstaliListFormatedOIB_1">
      <item>ŽDO GUO Osijek</item>
      <item>Vinko Pečanić, OIB 03918439681</item>
      <item>Ankica Nemet, OIB 01063533630</item>
    </derivirana_varijabla>
  </DomainObject.Predmet.OstaliListFormatedOIB>
  <DomainObject.Predmet.OstaliListFormatedWithAdress>
    <izvorni_sadrzaj>
      <item>ŽDO GUO Osijek</item>
      <item>Vinko Pečanić, Frankopanska 17, 34551 Lipik</item>
      <item>Ankica Nemet, Josipa Astaloša 63, 31226 Dalj</item>
    </izvorni_sadrzaj>
    <derivirana_varijabla naziv="DomainObject.Predmet.OstaliListFormatedWithAdress_1">
      <item>ŽDO GUO Osijek</item>
      <item>Vinko Pečanić, Frankopanska 17, 34551 Lipik</item>
      <item>Ankica Nemet, Josipa Astaloša 63, 31226 Dalj</item>
    </derivirana_varijabla>
  </DomainObject.Predmet.OstaliListFormatedWithAdress>
  <DomainObject.Predmet.OstaliListFormatedWithAdressOIB>
    <izvorni_sadrzaj>
      <item>ŽDO GUO Osijek</item>
      <item>Vinko Pečanić, OIB 03918439681, Frankopanska 17, 34551 Lipik</item>
      <item>Ankica Nemet, OIB 01063533630, Josipa Astaloša 63, 31226 Dalj</item>
    </izvorni_sadrzaj>
    <derivirana_varijabla naziv="DomainObject.Predmet.OstaliListFormatedWithAdressOIB_1">
      <item>ŽDO GUO Osijek</item>
      <item>Vinko Pečanić, OIB 03918439681, Frankopanska 17, 34551 Lipik</item>
      <item>Ankica Nemet, OIB 01063533630, Josipa Astaloša 63, 31226 Dalj</item>
    </derivirana_varijabla>
  </DomainObject.Predmet.OstaliListFormatedWithAdressOIB>
  <DomainObject.Predmet.OstaliListNazivFormated>
    <izvorni_sadrzaj>
      <item>ŽDO GUO Osijek</item>
      <item>Vinko Pečanić</item>
      <item>Ankica Nemet</item>
    </izvorni_sadrzaj>
    <derivirana_varijabla naziv="DomainObject.Predmet.OstaliListNazivFormated_1">
      <item>ŽDO GUO Osijek</item>
      <item>Vinko Pečanić</item>
      <item>Ankica Nemet</item>
    </derivirana_varijabla>
  </DomainObject.Predmet.OstaliListNazivFormated>
  <DomainObject.Predmet.OstaliListNazivFormatedOIB>
    <izvorni_sadrzaj>
      <item>ŽDO GUO Osijek</item>
      <item>Vinko Pečanić, OIB 03918439681</item>
      <item>Ankica Nemet, OIB 01063533630</item>
    </izvorni_sadrzaj>
    <derivirana_varijabla naziv="DomainObject.Predmet.OstaliListNazivFormatedOIB_1">
      <item>ŽDO GUO Osijek</item>
      <item>Vinko Pečanić, OIB 03918439681</item>
      <item>Ankica Nemet, OIB 01063533630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NEMET j.d.o.o. za ugostiteljstvo i usluge</izvorni_sadrzaj>
    <derivirana_varijabla naziv="DomainObject.Predmet.ProtustrankaIDrugi_1">NEMET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NEMET j.d.o.o. za ugostiteljstvo i usluge, OIB 93708750521, Josipa Astaloša 63, 31226 Dalj</izvorni_sadrzaj>
    <derivirana_varijabla naziv="DomainObject.Predmet.ProtustrankaIDrugiAdressOIB_1">NEMET j.d.o.o. za ugostiteljstvo i usluge, OIB 93708750521, Josipa Astaloša 63,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2017.</izvorni_sadrzaj>
    <derivirana_varijabla naziv="DomainObject.Predmet.OdlukaRjesenje.DatumDonosenjaOdluke_1">26.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St-2237/2016-22</izvorni_sadrzaj>
    <derivirana_varijabla naziv="DomainObject.Predmet.OdlukaRjesenje.Oznaka_1">St-2237/2016-22</derivirana_varijabla>
  </DomainObject.Predmet.OdlukaRjesenje.Oznaka>
  <DomainObject.Predmet.SudioniciListNaziv>
    <izvorni_sadrzaj>
      <item>FINA RC OSIJEK</item>
      <item>NEMET j.d.o.o. za ugostiteljstvo i usluge</item>
      <item>ŽDO GUO Osijek</item>
      <item>Vinko Pečanić</item>
      <item>Ankica Nemet</item>
    </izvorni_sadrzaj>
    <derivirana_varijabla naziv="DomainObject.Predmet.SudioniciListNaziv_1">
      <item>FINA RC OSIJEK</item>
      <item>NEMET j.d.o.o. za ugostiteljstvo i usluge</item>
      <item>ŽDO GUO Osijek</item>
      <item>Vinko Pečanić</item>
      <item>Ankica Nemet</item>
    </derivirana_varijabla>
  </DomainObject.Predmet.SudioniciListNaziv>
  <DomainObject.Predmet.SudioniciListAdressOIB>
    <izvorni_sadrzaj>
      <item>FINA RC OSIJEK, OIB 85821130368</item>
      <item>NEMET j.d.o.o. za ugostiteljstvo i usluge, OIB 93708750521, Josipa Astaloša 63,31226 Dalj</item>
      <item>ŽDO GUO Osijek</item>
      <item>Vinko Pečanić, OIB 03918439681, Frankopanska 17,34551 Lipik</item>
      <item>Ankica Nemet, OIB 01063533630, Josipa Astaloša 63,31226 Dalj</item>
    </izvorni_sadrzaj>
    <derivirana_varijabla naziv="DomainObject.Predmet.SudioniciListAdressOIB_1">
      <item>FINA RC OSIJEK, OIB 85821130368</item>
      <item>NEMET j.d.o.o. za ugostiteljstvo i usluge, OIB 93708750521, Josipa Astaloša 63,31226 Dalj</item>
      <item>ŽDO GUO Osijek</item>
      <item>Vinko Pečanić, OIB 03918439681, Frankopanska 17,34551 Lipik</item>
      <item>Ankica Nemet, OIB 01063533630, Josipa Astaloša 63,31226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93708750521</item>
      <item>, OIB null</item>
      <item>, OIB 03918439681</item>
      <item>, OIB 01063533630</item>
    </izvorni_sadrzaj>
    <derivirana_varijabla naziv="DomainObject.Predmet.SudioniciListNazivOIB_1">
      <item>, OIB 85821130368</item>
      <item>, OIB 93708750521</item>
      <item>, OIB null</item>
      <item>, OIB 03918439681</item>
      <item>, OIB 01063533630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419</properties:Words>
  <properties:Characters>2369</properties:Characters>
  <properties:Lines>73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2017-01-26T11:24:00Z</cp:lastPrinted>
  <dcterms:modified xmlns:xsi="http://www.w3.org/2001/XMLSchema-instance" xsi:type="dcterms:W3CDTF">2017-01-27T06:59:00Z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