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0d9b" w14:paraId="0dd0d9b"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B45681" w:rsidRPr="00B45681">
        <w:rPr>
          <w:lang w:val="hr-HR"/>
        </w:rPr>
        <w:t>CRIADO j.d.o.o., OIB: 08644177136, Split, Pujanke 85</w:t>
      </w:r>
      <w:r w:rsidR="00B43416">
        <w:rPr>
          <w:lang w:val="hr-HR"/>
        </w:rPr>
        <w:t>,</w:t>
      </w:r>
      <w:r w:rsidR="00E23CCA" w:rsidRPr="00B43416">
        <w:rPr>
          <w:lang w:val="hr-HR"/>
        </w:rPr>
        <w:t xml:space="preserve"> dana</w:t>
      </w:r>
      <w:r w:rsidR="00E23CCA" w:rsidRPr="00334794">
        <w:rPr>
          <w:lang w:val="hr-HR"/>
        </w:rPr>
        <w:t xml:space="preserve"> </w:t>
      </w:r>
      <w:r w:rsidR="006C78B9">
        <w:rPr>
          <w:lang w:val="hr-HR"/>
        </w:rPr>
        <w:t>16</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45681" w:rsidR="006B7A91">
      <w:pPr>
        <w:ind w:firstLine="709"/>
        <w:jc w:val="both"/>
      </w:pPr>
      <w:r>
        <w:t xml:space="preserve">I. Poziva se </w:t>
      </w:r>
      <w:r w:rsidR="00B45681">
        <w:t>Ivan Lozo, OIB: 72689340052, iz Poljica, Ulica 3. Imotske bojne 42</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B45681">
        <w:t>681</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5A5E03" w:rsidP="005A5E03" w:rsidR="0054341E">
      <w:pPr>
        <w:spacing w:before="200"/>
        <w:ind w:firstLine="709"/>
        <w:jc w:val="both"/>
        <w:rPr>
          <w:szCs w:val="24"/>
        </w:rPr>
      </w:pPr>
      <w:r w:rsidRPr="005A5E03">
        <w:rPr>
          <w:szCs w:val="24"/>
        </w:rPr>
        <w:t>Financijska agencija, Regionalni centa</w:t>
      </w:r>
      <w:r w:rsidR="00B45681">
        <w:rPr>
          <w:szCs w:val="24"/>
        </w:rPr>
        <w:t>r Split podnijela je ovom sudu 7</w:t>
      </w:r>
      <w:r w:rsidRPr="005A5E03">
        <w:rPr>
          <w:szCs w:val="24"/>
        </w:rPr>
        <w:t xml:space="preserve">. ožujka 2016. godine prijedlog za otvaranje stečajnog postupka nad dužnikom </w:t>
      </w:r>
      <w:r w:rsidR="00B45681" w:rsidRPr="00B45681">
        <w:rPr>
          <w:szCs w:val="24"/>
        </w:rPr>
        <w:t>CRIADO j.d.o.o., OIB: 08644177136, Split, Pujanke 85</w:t>
      </w:r>
      <w:r w:rsidRPr="005A5E03">
        <w:rPr>
          <w:szCs w:val="24"/>
        </w:rPr>
        <w:t xml:space="preserve">, sukladno odredbi čl. 444. st. 2. SZ-a. </w:t>
      </w:r>
      <w:r>
        <w:rPr>
          <w:szCs w:val="24"/>
        </w:rPr>
        <w:t>U</w:t>
      </w:r>
      <w:r w:rsidRPr="005A5E03">
        <w:rPr>
          <w:szCs w:val="24"/>
        </w:rPr>
        <w:t xml:space="preserve"> prijedlogu se navodi da dužnik na dan 1. rujna 2015. godine u Očevidniku redoslijeda osnova za plaćanje ima evidentirane neizvršene osnove za plaćanj</w:t>
      </w:r>
      <w:r w:rsidR="00B45681">
        <w:rPr>
          <w:szCs w:val="24"/>
        </w:rPr>
        <w:t>e u neprekinutom razdoblju od 310</w:t>
      </w:r>
      <w:r w:rsidRPr="005A5E03">
        <w:rPr>
          <w:szCs w:val="24"/>
        </w:rPr>
        <w:t xml:space="preserve"> dana, u ukupnom iznosu od </w:t>
      </w:r>
      <w:r w:rsidR="00B45681">
        <w:rPr>
          <w:szCs w:val="24"/>
        </w:rPr>
        <w:t>8.248,53</w:t>
      </w:r>
      <w:r w:rsidRPr="005A5E03">
        <w:rPr>
          <w:szCs w:val="24"/>
        </w:rPr>
        <w:t xml:space="preserve">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B45681">
        <w:t>6</w:t>
      </w:r>
      <w:r w:rsidR="005A5E03">
        <w:t>8</w:t>
      </w:r>
      <w:r w:rsidR="00B45681">
        <w:t>1</w:t>
      </w:r>
      <w:r w:rsidR="00B43416">
        <w:t>/2016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B45681" w:rsidRPr="00B45681">
        <w:t>CRIADO j.d.o.o., OIB: 08644177136, Split, Pujanke 85</w:t>
      </w:r>
      <w:r w:rsidR="00B45681">
        <w:t xml:space="preserve"> </w:t>
      </w:r>
      <w:r w:rsidRPr="00B43416">
        <w:t>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 xml:space="preserve">Na traženje ovoga suda, FINA je dana </w:t>
      </w:r>
      <w:r w:rsidR="00B45681">
        <w:t>15. studenog</w:t>
      </w:r>
      <w:r w:rsidRPr="00334794">
        <w:t xml:space="preserve"> 2016. godine dostavila obavijest o osiguranju sredstava za namirenje troškova stečajnog postupka (list </w:t>
      </w:r>
      <w:r w:rsidR="0054341E">
        <w:t>1</w:t>
      </w:r>
      <w:r w:rsidR="00B45681">
        <w:t>7</w:t>
      </w:r>
      <w:r w:rsidRPr="00334794">
        <w:t xml:space="preserve"> spisa) iz kojeg proizlazi da na dan 2</w:t>
      </w:r>
      <w:r w:rsidR="00B45681">
        <w:t>7</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B45681">
        <w:t xml:space="preserve">CRIADO j.d.o.o. na </w:t>
      </w:r>
      <w:r w:rsidR="00B43416">
        <w:t>dan 1</w:t>
      </w:r>
      <w:r>
        <w:t>. rujna 2015.</w:t>
      </w:r>
      <w:r w:rsidR="00B43416">
        <w:t xml:space="preserve"> godine</w:t>
      </w:r>
      <w:r w:rsidR="00B43416" w:rsidRPr="00B43416">
        <w:t xml:space="preserve"> ima evidentirane neizvršene osnove za plaćanje u neprekinutom razdoblju od </w:t>
      </w:r>
      <w:r w:rsidR="00B45681">
        <w:t>310</w:t>
      </w:r>
      <w:r w:rsidR="00B43416" w:rsidRPr="00B43416">
        <w:t xml:space="preserve"> dana, u </w:t>
      </w:r>
      <w:r w:rsidR="00B43416">
        <w:t xml:space="preserve">ukupnom iznosu od </w:t>
      </w:r>
      <w:r w:rsidR="00B45681">
        <w:t>8.248,53</w:t>
      </w:r>
      <w:r w:rsidR="005A5E03">
        <w:t xml:space="preserve"> </w:t>
      </w:r>
      <w:r w:rsidR="00B43416">
        <w:t>kn te</w:t>
      </w:r>
      <w:r w:rsidR="008162BE">
        <w:t xml:space="preserve"> da </w:t>
      </w:r>
      <w:r w:rsidR="00B45681">
        <w:t>Ivan Lozo</w:t>
      </w:r>
      <w:r w:rsidR="008162BE">
        <w:t>, kao osoba ovlaštena za zastupanje dužnika po zakonu</w:t>
      </w:r>
      <w:r>
        <w:t xml:space="preserve"> </w:t>
      </w:r>
      <w:r w:rsidRPr="008162BE">
        <w:t>(kako to proizlazi iz izvatka iz sudskog registra)</w:t>
      </w:r>
      <w:r w:rsidR="008162BE">
        <w:t>, nije u roku iz čl. 110. st. 2. SZ-a podni</w:t>
      </w:r>
      <w:r w:rsidR="005A5E03">
        <w:t>jela</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B45681">
        <w:t xml:space="preserve"> 27</w:t>
      </w:r>
      <w:r w:rsidR="00334794" w:rsidRPr="00334794">
        <w:t xml:space="preserve">. listopada 2016. godine </w:t>
      </w:r>
      <w:r w:rsidRPr="00334794">
        <w:t xml:space="preserve">na računu dužnika nema </w:t>
      </w:r>
      <w:r w:rsidR="00315051" w:rsidRPr="00334794">
        <w:t>zaplijenjenih</w:t>
      </w:r>
      <w:r w:rsidRPr="00334794">
        <w:t xml:space="preserve"> novčanih sredstva za namirenje troškova stečajnog postupka (list </w:t>
      </w:r>
      <w:r w:rsidR="0054341E">
        <w:t>1</w:t>
      </w:r>
      <w:r w:rsidR="005A5E03">
        <w:t>8</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B45681">
        <w:t>Ivana Lozu</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B45681">
        <w:rPr>
          <w:szCs w:val="24"/>
        </w:rPr>
        <w:t>16.</w:t>
      </w:r>
      <w:r w:rsidR="00CA44BF">
        <w:rPr>
          <w:szCs w:val="24"/>
        </w:rPr>
        <w:t xml:space="preserve">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B45681">
        <w:t>Ivanu Lozi</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2D6006">
          <w:rPr>
            <w:noProof/>
          </w:rPr>
          <w:t>3</w:t>
        </w:r>
        <w:r>
          <w:fldChar w:fldCharType="end"/>
        </w:r>
      </w:p>
    </w:sdtContent>
  </w:sdt>
  <w:p w:rsidRDefault="00564E07" w:rsidP="00564E07" w:rsidR="00564E07">
    <w:pPr>
      <w:pStyle w:val="Zaglavlje"/>
      <w:jc w:val="right"/>
    </w:pPr>
    <w:r>
      <w:t>11. St-</w:t>
    </w:r>
    <w:r w:rsidR="005D6AD7">
      <w:t>6</w:t>
    </w:r>
    <w:r w:rsidR="005A5E03">
      <w:t>8</w:t>
    </w:r>
    <w:r w:rsidR="00B45681">
      <w:t>1</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D6AD7">
      <w:t>6</w:t>
    </w:r>
    <w:r w:rsidR="005A5E03">
      <w:t>8</w:t>
    </w:r>
    <w:r w:rsidR="00B45681">
      <w:t>1</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554C6"/>
    <w:rsid w:val="002D6006"/>
    <w:rsid w:val="002F4D49"/>
    <w:rsid w:val="00315051"/>
    <w:rsid w:val="00334794"/>
    <w:rsid w:val="00335E2C"/>
    <w:rsid w:val="00381069"/>
    <w:rsid w:val="003B4B67"/>
    <w:rsid w:val="003C2F22"/>
    <w:rsid w:val="00417EA6"/>
    <w:rsid w:val="00487D82"/>
    <w:rsid w:val="00537DED"/>
    <w:rsid w:val="0054341E"/>
    <w:rsid w:val="00547BB8"/>
    <w:rsid w:val="00564E07"/>
    <w:rsid w:val="005A5E03"/>
    <w:rsid w:val="005A69DA"/>
    <w:rsid w:val="005D6AD7"/>
    <w:rsid w:val="006563AD"/>
    <w:rsid w:val="0067251F"/>
    <w:rsid w:val="006B7A91"/>
    <w:rsid w:val="006C78B9"/>
    <w:rsid w:val="006F6711"/>
    <w:rsid w:val="0071519E"/>
    <w:rsid w:val="00734E45"/>
    <w:rsid w:val="00794684"/>
    <w:rsid w:val="007C0F76"/>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45681"/>
    <w:rsid w:val="00B51E65"/>
    <w:rsid w:val="00B7506F"/>
    <w:rsid w:val="00C42EB3"/>
    <w:rsid w:val="00CA44BF"/>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D6006"/>
    <w:rPr>
      <w:color w:val="808080"/>
      <w:bdr w:space="0" w:sz="0" w:color="auto" w:val="none"/>
      <w:shd w:fill="auto" w:color="auto" w:val="clear"/>
    </w:rPr>
  </w:style>
  <w:style w:customStyle="true" w:styleId="eSPISCCParagraphDefaultFont" w:type="character">
    <w:name w:val="eSPIS_CC_Paragraph Default Font"/>
    <w:basedOn w:val="Zadanifontodlomka"/>
    <w:rsid w:val="002D600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D600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D600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600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D6006"/>
    <w:rPr>
      <w:color w:val="808080"/>
      <w:bdr w:color="auto" w:space="0" w:sz="0" w:val="none"/>
      <w:shd w:color="auto" w:fill="auto" w:val="clear"/>
    </w:rPr>
  </w:style>
  <w:style w:customStyle="1" w:styleId="eSPISCCParagraphDefaultFont" w:type="character">
    <w:name w:val="eSPIS_CC_Paragraph Default Font"/>
    <w:basedOn w:val="Zadanifontodlomka"/>
    <w:rsid w:val="002D600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D600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D600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600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CRIADO jednostavno društvo s ograničenom odgovornošću za trgovinu i usluge</izvorni_sadrzaj>
    <derivirana_varijabla naziv="DomainObject.Predmet.ProtustrankaFormated_1">  CRIADO jednostavno društvo s ograničenom odgovornošću za trgovinu i usluge</derivirana_varijabla>
  </DomainObject.Predmet.ProtustrankaFormated>
  <DomainObject.Predmet.ProtustrankaFormatedOIB>
    <izvorni_sadrzaj>  CRIADO jednostavno društvo s ograničenom odgovornošću za trgovinu i usluge, OIB 08644177136</izvorni_sadrzaj>
    <derivirana_varijabla naziv="DomainObject.Predmet.ProtustrankaFormatedOIB_1">  CRIADO jednostavno društvo s ograničenom odgovornošću za trgovinu i usluge, OIB 08644177136</derivirana_varijabla>
  </DomainObject.Predmet.ProtustrankaFormatedOIB>
  <DomainObject.Predmet.ProtustrankaFormatedWithAdress>
    <izvorni_sadrzaj> CRIADO jednostavno društvo s ograničenom odgovornošću za trgovinu i usluge, Pujanke 85, 21000 Split</izvorni_sadrzaj>
    <derivirana_varijabla naziv="DomainObject.Predmet.ProtustrankaFormatedWithAdress_1"> CRIADO jednostavno društvo s ograničenom odgovornošću za trgovinu i usluge, Pujanke 85, 21000 Split</derivirana_varijabla>
  </DomainObject.Predmet.ProtustrankaFormatedWithAdress>
  <DomainObject.Predmet.ProtustrankaFormatedWithAdressOIB>
    <izvorni_sadrzaj> CRIADO jednostavno društvo s ograničenom odgovornošću za trgovinu i usluge, OIB 08644177136, Pujanke 85, 21000 Split</izvorni_sadrzaj>
    <derivirana_varijabla naziv="DomainObject.Predmet.ProtustrankaFormatedWithAdressOIB_1"> CRIADO jednostavno društvo s ograničenom odgovornošću za trgovinu i usluge, OIB 08644177136, Pujanke 85, 21000 Split</derivirana_varijabla>
  </DomainObject.Predmet.ProtustrankaFormatedWithAdressOIB>
  <DomainObject.Predmet.ProtustrankaWithAdress>
    <izvorni_sadrzaj>CRIADO jednostavno društvo s ograničenom odgovornošću za trgovinu i usluge Pujanke 85, 21000 Split</izvorni_sadrzaj>
    <derivirana_varijabla naziv="DomainObject.Predmet.ProtustrankaWithAdress_1">CRIADO jednostavno društvo s ograničenom odgovornošću za trgovinu i usluge Pujanke 85, 21000 Split</derivirana_varijabla>
  </DomainObject.Predmet.ProtustrankaWithAdress>
  <DomainObject.Predmet.ProtustrankaWithAdressOIB>
    <izvorni_sadrzaj>CRIADO jednostavno društvo s ograničenom odgovornošću za trgovinu i usluge, OIB 08644177136, Pujanke 85, 21000 Split</izvorni_sadrzaj>
    <derivirana_varijabla naziv="DomainObject.Predmet.ProtustrankaWithAdressOIB_1">CRIADO jednostavno društvo s ograničenom odgovornošću za trgovinu i usluge, OIB 08644177136, Pujanke 85, 21000 Split</derivirana_varijabla>
  </DomainObject.Predmet.ProtustrankaWithAdressOIB>
  <DomainObject.Predmet.ProtustrankaNazivFormated>
    <izvorni_sadrzaj>CRIADO jednostavno društvo s ograničenom odgovornošću za trgovinu i usluge</izvorni_sadrzaj>
    <derivirana_varijabla naziv="DomainObject.Predmet.ProtustrankaNazivFormated_1">CRIADO jednostavno društvo s ograničenom odgovornošću za trgovinu i usluge</derivirana_varijabla>
  </DomainObject.Predmet.ProtustrankaNazivFormated>
  <DomainObject.Predmet.ProtustrankaNazivFormatedOIB>
    <izvorni_sadrzaj>CRIADO jednostavno društvo s ograničenom odgovornošću za trgovinu i usluge, OIB 08644177136</izvorni_sadrzaj>
    <derivirana_varijabla naziv="DomainObject.Predmet.ProtustrankaNazivFormatedOIB_1">CRIADO jednostavno društvo s ograničenom odgovornošću za trgovinu i usluge, OIB 08644177136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8248.53</izvorni_sadrzaj>
    <derivirana_varijabla naziv="DomainObject.Predmet.TrenutnaVrijednost_1">8248.53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CRIADO jednostavno društvo s ograničenom odgovornošću za trgovinu i usluge</item>
    </izvorni_sadrzaj>
    <derivirana_varijabla naziv="DomainObject.Predmet.ProtuStrankaListFormated_1">
      <item>CRIADO jednostavno društvo s ograničenom odgovornošću za trgovinu i usluge</item>
    </derivirana_varijabla>
  </DomainObject.Predmet.ProtuStrankaListFormated>
  <DomainObject.Predmet.ProtuStrankaListFormatedOIB>
    <izvorni_sadrzaj>
      <item>CRIADO jednostavno društvo s ograničenom odgovornošću za trgovinu i usluge, OIB 08644177136</item>
    </izvorni_sadrzaj>
    <derivirana_varijabla naziv="DomainObject.Predmet.ProtuStrankaListFormatedOIB_1">
      <item>CRIADO jednostavno društvo s ograničenom odgovornošću za trgovinu i usluge, OIB 08644177136</item>
    </derivirana_varijabla>
  </DomainObject.Predmet.ProtuStrankaListFormatedOIB>
  <DomainObject.Predmet.ProtuStrankaListFormatedWithAdress>
    <izvorni_sadrzaj>
      <item>CRIADO jednostavno društvo s ograničenom odgovornošću za trgovinu i usluge, Pujanke 85, 21000 Split</item>
    </izvorni_sadrzaj>
    <derivirana_varijabla naziv="DomainObject.Predmet.ProtuStrankaListFormatedWithAdress_1">
      <item>CRIADO jednostavno društvo s ograničenom odgovornošću za trgovinu i usluge, Pujanke 85, 21000 Split</item>
    </derivirana_varijabla>
  </DomainObject.Predmet.ProtuStrankaListFormatedWithAdress>
  <DomainObject.Predmet.ProtuStrankaListFormatedWithAdressOIB>
    <izvorni_sadrzaj>
      <item>CRIADO jednostavno društvo s ograničenom odgovornošću za trgovinu i usluge, OIB 08644177136, Pujanke 85, 21000 Split</item>
    </izvorni_sadrzaj>
    <derivirana_varijabla naziv="DomainObject.Predmet.ProtuStrankaListFormatedWithAdressOIB_1">
      <item>CRIADO jednostavno društvo s ograničenom odgovornošću za trgovinu i usluge, OIB 08644177136, Pujanke 85, 21000 Split</item>
    </derivirana_varijabla>
  </DomainObject.Predmet.ProtuStrankaListFormatedWithAdressOIB>
  <DomainObject.Predmet.ProtuStrankaListNazivFormated>
    <izvorni_sadrzaj>
      <item>CRIADO jednostavno društvo s ograničenom odgovornošću za trgovinu i usluge</item>
    </izvorni_sadrzaj>
    <derivirana_varijabla naziv="DomainObject.Predmet.ProtuStrankaListNazivFormated_1">
      <item>CRIADO jednostavno društvo s ograničenom odgovornošću za trgovinu i usluge</item>
    </derivirana_varijabla>
  </DomainObject.Predmet.ProtuStrankaListNazivFormated>
  <DomainObject.Predmet.ProtuStrankaListNazivFormatedOIB>
    <izvorni_sadrzaj>
      <item>CRIADO jednostavno društvo s ograničenom odgovornošću za trgovinu i usluge, OIB 08644177136</item>
    </izvorni_sadrzaj>
    <derivirana_varijabla naziv="DomainObject.Predmet.ProtuStrankaListNazivFormatedOIB_1">
      <item>CRIADO jednostavno društvo s ograničenom odgovornošću za trgovinu i usluge, OIB 08644177136</item>
    </derivirana_varijabla>
  </DomainObject.Predmet.ProtuStrankaListNazivFormatedOIB>
  <DomainObject.Predmet.OstaliListFormated>
    <izvorni_sadrzaj>
      <item>Ivan Lozo</item>
    </izvorni_sadrzaj>
    <derivirana_varijabla naziv="DomainObject.Predmet.OstaliListFormated_1">
      <item>Ivan Lozo</item>
    </derivirana_varijabla>
  </DomainObject.Predmet.OstaliListFormated>
  <DomainObject.Predmet.OstaliListFormatedOIB>
    <izvorni_sadrzaj>
      <item>Ivan Lozo, OIB 72689340052</item>
    </izvorni_sadrzaj>
    <derivirana_varijabla naziv="DomainObject.Predmet.OstaliListFormatedOIB_1">
      <item>Ivan Lozo, OIB 72689340052</item>
    </derivirana_varijabla>
  </DomainObject.Predmet.OstaliListFormatedOIB>
  <DomainObject.Predmet.OstaliListFormatedWithAdress>
    <izvorni_sadrzaj>
      <item>Ivan Lozo</item>
    </izvorni_sadrzaj>
    <derivirana_varijabla naziv="DomainObject.Predmet.OstaliListFormatedWithAdress_1">
      <item>Ivan Lozo</item>
    </derivirana_varijabla>
  </DomainObject.Predmet.OstaliListFormatedWithAdress>
  <DomainObject.Predmet.OstaliListFormatedWithAdressOIB>
    <izvorni_sadrzaj>
      <item>Ivan Lozo, OIB 72689340052</item>
    </izvorni_sadrzaj>
    <derivirana_varijabla naziv="DomainObject.Predmet.OstaliListFormatedWithAdressOIB_1">
      <item>Ivan Lozo, OIB 72689340052</item>
    </derivirana_varijabla>
  </DomainObject.Predmet.OstaliListFormatedWithAdressOIB>
  <DomainObject.Predmet.OstaliListNazivFormated>
    <izvorni_sadrzaj>
      <item>Ivan Lozo</item>
    </izvorni_sadrzaj>
    <derivirana_varijabla naziv="DomainObject.Predmet.OstaliListNazivFormated_1">
      <item>Ivan Lozo</item>
    </derivirana_varijabla>
  </DomainObject.Predmet.OstaliListNazivFormated>
  <DomainObject.Predmet.OstaliListNazivFormatedOIB>
    <izvorni_sadrzaj>
      <item>Ivan Lozo, OIB 72689340052</item>
    </izvorni_sadrzaj>
    <derivirana_varijabla naziv="DomainObject.Predmet.OstaliListNazivFormatedOIB_1">
      <item>Ivan Lozo, OIB 72689340052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CRIADO jednostavno društvo s ograničenom odgovornošću za trgovinu i usluge</izvorni_sadrzaj>
    <derivirana_varijabla naziv="DomainObject.Predmet.ProtustrankaIDrugi_1">CRIADO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CRIADO jednostavno društvo s ograničenom odgovornošću za trgovinu i usluge, OIB 08644177136, Pujanke 85, 21000 Split</izvorni_sadrzaj>
    <derivirana_varijabla naziv="DomainObject.Predmet.ProtustrankaIDrugiAdressOIB_1">CRIADO jednostavno društvo s ograničenom odgovornošću za trgovinu i usluge, OIB 08644177136,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CRIADO jednostavno društvo s ograničenom odgovornošću za trgovinu i usluge</item>
      <item>FINANCIJSKA AGENCIJA, RC SPLIT</item>
      <item>Ivan Lozo</item>
    </izvorni_sadrzaj>
    <derivirana_varijabla naziv="DomainObject.Predmet.SudioniciListNaziv_1">
      <item>CRIADO jednostavno društvo s ograničenom odgovornošću za trgovinu i usluge</item>
      <item>FINANCIJSKA AGENCIJA, RC SPLIT</item>
      <item>Ivan Lozo</item>
    </derivirana_varijabla>
  </DomainObject.Predmet.SudioniciListNaziv>
  <DomainObject.Predmet.SudioniciListAdressOIB>
    <izvorni_sadrzaj>
      <item>CRIADO jednostavno društvo s ograničenom odgovornošću za trgovinu i usluge, OIB 08644177136, Pujanke 85,21000 Split</item>
      <item>FINANCIJSKA AGENCIJA, RC SPLIT, OIB 85821130368, Mažuranićevo šetalište 24 b,21000 Split</item>
      <item>Ivan Lozo, OIB 72689340052</item>
    </izvorni_sadrzaj>
    <derivirana_varijabla naziv="DomainObject.Predmet.SudioniciListAdressOIB_1">
      <item>CRIADO jednostavno društvo s ograničenom odgovornošću za trgovinu i usluge, OIB 08644177136, Pujanke 85,21000 Split</item>
      <item>FINANCIJSKA AGENCIJA, RC SPLIT, OIB 85821130368, Mažuranićevo šetalište 24 b,21000 Split</item>
      <item>Ivan Lozo, OIB 72689340052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08644177136</item>
      <item>, OIB 85821130368</item>
      <item>, OIB 72689340052</item>
    </izvorni_sadrzaj>
    <derivirana_varijabla naziv="DomainObject.Predmet.SudioniciListNazivOIB_1">
      <item>, OIB 08644177136</item>
      <item>, OIB 85821130368</item>
      <item>, OIB 72689340052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A96126-7CBE-4EE2-BE2A-A9BA33D015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1129</properties:Words>
  <properties:Characters>6077</properties:Characters>
  <properties:Lines>117</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2016-10-28T11:00:00Z</dcterms:created>
  <dc:creator>Katarina Mikulić</dc:creator>
  <cp:lastModifiedBy>Ana Golub Gruić</cp:lastModifiedBy>
  <cp:lastPrinted>2016-11-16T12:20:00Z</cp:lastPrinted>
  <dcterms:modified xmlns:xsi="http://www.w3.org/2001/XMLSchema-instance" xsi:type="dcterms:W3CDTF">2016-11-16T13:42:00Z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