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0c18" w14:paraId="b530c18" w:rsidRDefault="00702487" w:rsidP="002B136E" w:rsidR="006C7C1B" w:rsidRPr="002B136E">
      <w:pPr>
        <w:jc w:val="center"/>
        <w15:collapsed w:val="false"/>
        <w:rPr>
          <w:rFonts w:cstheme="minorHAnsi" w:hAnsiTheme="minorHAnsi" w:asciiTheme="minorHAnsi"/>
          <w:b/>
          <w:sz w:val="24"/>
          <w:szCs w:val="24"/>
        </w:rPr>
      </w:pPr>
      <w:bookmarkStart w:name="_GoBack" w:id="0"/>
      <w:bookmarkEnd w:id="0"/>
      <w:r w:rsidRPr="002B136E">
        <w:rPr>
          <w:rFonts w:cstheme="minorHAnsi" w:hAnsiTheme="minorHAnsi" w:asciiTheme="minorHAnsi"/>
          <w:b/>
          <w:sz w:val="24"/>
          <w:szCs w:val="24"/>
        </w:rPr>
        <w:t>Obrazac 19.</w:t>
      </w:r>
    </w:p>
    <w:p w:rsidRDefault="006C7C1B" w:rsidP="006C7C1B" w:rsidR="006C7C1B" w:rsidRPr="002B136E">
      <w:pPr>
        <w:jc w:val="both"/>
        <w:rPr>
          <w:rFonts w:cstheme="minorHAnsi" w:hAnsiTheme="minorHAnsi" w:asciiTheme="minorHAnsi"/>
          <w:sz w:val="24"/>
          <w:szCs w:val="24"/>
        </w:rPr>
      </w:pPr>
      <w:r w:rsidRPr="002B136E">
        <w:rPr>
          <w:rFonts w:cstheme="minorHAnsi" w:hAnsiTheme="minorHAnsi" w:asciiTheme="minorHAnsi"/>
          <w:sz w:val="24"/>
          <w:szCs w:val="24"/>
          <w:lang w:val="pl-PL"/>
        </w:rPr>
        <w:t>Nadle</w:t>
      </w:r>
      <w:r w:rsidRPr="002B136E">
        <w:rPr>
          <w:rFonts w:cstheme="minorHAnsi" w:hAnsiTheme="minorHAnsi" w:asciiTheme="minorHAnsi"/>
          <w:sz w:val="24"/>
          <w:szCs w:val="24"/>
        </w:rPr>
        <w:t>ž</w:t>
      </w:r>
      <w:r w:rsidRPr="002B136E">
        <w:rPr>
          <w:rFonts w:cstheme="minorHAnsi" w:hAnsiTheme="minorHAnsi" w:asciiTheme="minorHAnsi"/>
          <w:sz w:val="24"/>
          <w:szCs w:val="24"/>
          <w:lang w:val="pl-PL"/>
        </w:rPr>
        <w:t>ni</w:t>
      </w:r>
      <w:r w:rsidRPr="002B136E">
        <w:rPr>
          <w:rFonts w:cstheme="minorHAnsi" w:hAnsiTheme="minorHAnsi" w:asciiTheme="minorHAnsi"/>
          <w:sz w:val="24"/>
          <w:szCs w:val="24"/>
        </w:rPr>
        <w:t xml:space="preserve"> </w:t>
      </w:r>
      <w:r w:rsidRPr="002B136E">
        <w:rPr>
          <w:rFonts w:cstheme="minorHAnsi" w:hAnsiTheme="minorHAnsi" w:asciiTheme="minorHAnsi"/>
          <w:sz w:val="24"/>
          <w:szCs w:val="24"/>
          <w:lang w:val="pl-PL"/>
        </w:rPr>
        <w:t>trgova</w:t>
      </w:r>
      <w:r w:rsidRPr="002B136E">
        <w:rPr>
          <w:rFonts w:cstheme="minorHAnsi" w:hAnsiTheme="minorHAnsi" w:asciiTheme="minorHAnsi"/>
          <w:sz w:val="24"/>
          <w:szCs w:val="24"/>
        </w:rPr>
        <w:t>č</w:t>
      </w:r>
      <w:r w:rsidRPr="002B136E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Pr="002B136E">
        <w:rPr>
          <w:rFonts w:cstheme="minorHAnsi" w:hAnsiTheme="minorHAnsi" w:asciiTheme="minorHAnsi"/>
          <w:sz w:val="24"/>
          <w:szCs w:val="24"/>
        </w:rPr>
        <w:t xml:space="preserve"> </w:t>
      </w:r>
      <w:r w:rsidRPr="002B136E">
        <w:rPr>
          <w:rFonts w:cstheme="minorHAnsi" w:hAnsiTheme="minorHAnsi" w:asciiTheme="minorHAnsi"/>
          <w:sz w:val="24"/>
          <w:szCs w:val="24"/>
          <w:lang w:val="pl-PL"/>
        </w:rPr>
        <w:t>sud:</w:t>
      </w:r>
      <w:r w:rsidRPr="002B136E">
        <w:rPr>
          <w:rFonts w:cstheme="minorHAnsi" w:hAnsiTheme="minorHAnsi" w:asciiTheme="minorHAnsi"/>
          <w:sz w:val="24"/>
          <w:szCs w:val="24"/>
        </w:rPr>
        <w:t xml:space="preserve">  Trgovački sud u Zagrebu</w:t>
      </w:r>
    </w:p>
    <w:p w:rsidRDefault="006C7C1B" w:rsidP="006C7C1B" w:rsidR="006C7C1B" w:rsidRPr="002B136E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2B136E">
        <w:rPr>
          <w:rFonts w:cstheme="minorHAnsi" w:hAnsiTheme="minorHAnsi" w:asciiTheme="minorHAnsi"/>
          <w:sz w:val="24"/>
          <w:szCs w:val="24"/>
          <w:lang w:val="pl-PL"/>
        </w:rPr>
        <w:t>Poslovni broj spisa</w:t>
      </w:r>
      <w:r w:rsidR="00BE6EB6" w:rsidRPr="002B136E">
        <w:rPr>
          <w:rFonts w:cstheme="minorHAnsi" w:hAnsiTheme="minorHAnsi" w:asciiTheme="minorHAnsi"/>
          <w:sz w:val="24"/>
          <w:szCs w:val="24"/>
          <w:lang w:val="pl-PL"/>
        </w:rPr>
        <w:t xml:space="preserve"> St-332/17</w:t>
      </w:r>
    </w:p>
    <w:p w:rsidRDefault="00BE6EB6" w:rsidP="006C7C1B" w:rsidR="006C7C1B" w:rsidRPr="002B136E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2B136E">
        <w:rPr>
          <w:rFonts w:cstheme="minorHAnsi" w:hAnsiTheme="minorHAnsi" w:asciiTheme="minorHAnsi"/>
          <w:sz w:val="24"/>
          <w:szCs w:val="24"/>
          <w:lang w:val="pl-PL"/>
        </w:rPr>
        <w:t>FORUM RIDER</w:t>
      </w:r>
      <w:r w:rsidR="006C7C1B" w:rsidRPr="002B136E">
        <w:rPr>
          <w:rFonts w:cstheme="minorHAnsi" w:hAnsiTheme="minorHAnsi" w:asciiTheme="minorHAnsi"/>
          <w:sz w:val="24"/>
          <w:szCs w:val="24"/>
          <w:lang w:val="pl-PL"/>
        </w:rPr>
        <w:t xml:space="preserve">  d.o.o.  u stečaju, Zagreb, </w:t>
      </w:r>
      <w:r w:rsidRPr="002B136E">
        <w:rPr>
          <w:rFonts w:cstheme="minorHAnsi" w:hAnsiTheme="minorHAnsi" w:asciiTheme="minorHAnsi"/>
          <w:sz w:val="24"/>
          <w:szCs w:val="24"/>
          <w:lang w:val="pl-PL"/>
        </w:rPr>
        <w:t>Berislavićeva 19, OIB: 27530193041</w:t>
      </w:r>
      <w:r w:rsidR="00E64B00">
        <w:rPr>
          <w:rFonts w:cstheme="minorHAnsi" w:hAnsiTheme="minorHAnsi" w:asciiTheme="minorHAnsi"/>
          <w:sz w:val="24"/>
          <w:szCs w:val="24"/>
          <w:lang w:val="pl-PL"/>
        </w:rPr>
        <w:t xml:space="preserve"> koga zastupa stečajni upravitelj Tomislav Orehovec</w:t>
      </w:r>
    </w:p>
    <w:p w:rsidRDefault="00171937" w:rsidP="00BE6EB6" w:rsidR="00171937" w:rsidRPr="002B136E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:rsidRDefault="00702487" w:rsidP="002B136E" w:rsidR="00702487" w:rsidRPr="002B136E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  <w:r w:rsidRPr="002B136E">
        <w:rPr>
          <w:rFonts w:cstheme="minorHAnsi" w:hAnsiTheme="minorHAnsi" w:asciiTheme="minorHAnsi"/>
          <w:b/>
          <w:sz w:val="24"/>
          <w:szCs w:val="24"/>
          <w:lang w:val="pl-PL"/>
        </w:rPr>
        <w:t>TABLICA PRIJAVLJENIH TRAŽBINA, RAZLUČNIH I IZLUČNIH PRAVA</w:t>
      </w:r>
    </w:p>
    <w:p w:rsidRDefault="006C7C1B" w:rsidP="006C7C1B" w:rsidR="00A67224" w:rsidRPr="002B136E">
      <w:pPr>
        <w:pStyle w:val="Bezproreda"/>
        <w:numPr>
          <w:ilvl w:val="0"/>
          <w:numId w:val="1"/>
        </w:num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2B136E">
        <w:rPr>
          <w:rFonts w:cstheme="minorHAnsi" w:hAnsiTheme="minorHAnsi" w:asciiTheme="minorHAnsi"/>
          <w:b/>
          <w:sz w:val="24"/>
          <w:szCs w:val="24"/>
        </w:rPr>
        <w:t>TABLICA PRIJAVLJENIH</w:t>
      </w:r>
      <w:r w:rsidR="00313AF9" w:rsidRPr="002B136E">
        <w:rPr>
          <w:rFonts w:cstheme="minorHAnsi" w:hAnsiTheme="minorHAnsi" w:asciiTheme="minorHAnsi"/>
          <w:b/>
          <w:sz w:val="24"/>
          <w:szCs w:val="24"/>
        </w:rPr>
        <w:t xml:space="preserve"> TRAŽBINA</w:t>
      </w:r>
    </w:p>
    <w:p w:rsidRDefault="00AA6BE8" w:rsidP="006C7C1B" w:rsidR="00AA6BE8" w:rsidRPr="002B136E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:rsidRDefault="006C7C1B" w:rsidP="006C7C1B" w:rsidR="006C7C1B" w:rsidRPr="002B136E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  <w:r w:rsidRPr="002B136E">
        <w:rPr>
          <w:rFonts w:cstheme="minorHAnsi" w:hAnsiTheme="minorHAnsi" w:asciiTheme="minorHAnsi"/>
          <w:b/>
          <w:sz w:val="24"/>
          <w:szCs w:val="24"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2836"/>
        <w:gridCol w:w="1558"/>
        <w:gridCol w:w="990"/>
        <w:gridCol w:w="1558"/>
        <w:gridCol w:w="3122"/>
        <w:gridCol w:w="1700"/>
        <w:gridCol w:w="851"/>
        <w:gridCol w:w="990"/>
      </w:tblGrid>
      <w:tr w:rsidTr="00F300FC" w:rsidR="002B136E" w:rsidRPr="002B136E">
        <w:trPr>
          <w:jc w:val="center"/>
        </w:trPr>
        <w:tc>
          <w:tcPr>
            <w:tcW w:type="pct" w:w="189"/>
            <w:vAlign w:val="center"/>
          </w:tcPr>
          <w:p w:rsidRDefault="00FD1E99" w:rsidP="00FD1E99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Red. br</w:t>
            </w:r>
          </w:p>
        </w:tc>
        <w:tc>
          <w:tcPr>
            <w:tcW w:type="pct" w:w="1003"/>
            <w:vAlign w:val="center"/>
          </w:tcPr>
          <w:p w:rsidRDefault="00FD1E99" w:rsidP="00B91CBC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51"/>
            <w:vAlign w:val="center"/>
          </w:tcPr>
          <w:p w:rsidRDefault="00FD1E99" w:rsidP="00B91CBC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350"/>
            <w:vAlign w:val="center"/>
          </w:tcPr>
          <w:p w:rsidRDefault="00FD1E99" w:rsidP="00B91CBC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Adresa / sjedište vjerovnika</w:t>
            </w:r>
          </w:p>
        </w:tc>
        <w:tc>
          <w:tcPr>
            <w:tcW w:type="pct" w:w="551"/>
            <w:vAlign w:val="center"/>
          </w:tcPr>
          <w:p w:rsidRDefault="00FD1E99" w:rsidP="00B91CBC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Iznos prijavljene tražbine (kn)</w:t>
            </w:r>
            <w:r w:rsidRPr="002B136E">
              <w:rPr>
                <w:rStyle w:val="Referencafusnote"/>
                <w:rFonts w:cstheme="minorHAnsi" w:hAnsiTheme="minorHAnsi" w:asciiTheme="minorHAnsi"/>
                <w:sz w:val="24"/>
                <w:szCs w:val="24"/>
              </w:rPr>
              <w:footnoteReference w:id="1"/>
            </w:r>
          </w:p>
        </w:tc>
        <w:tc>
          <w:tcPr>
            <w:tcW w:type="pct" w:w="1103"/>
            <w:vAlign w:val="center"/>
          </w:tcPr>
          <w:p w:rsidRDefault="00FD1E99" w:rsidP="00B91CBC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01"/>
            <w:vAlign w:val="center"/>
          </w:tcPr>
          <w:p w:rsidRDefault="00FD1E99" w:rsidP="00B91CBC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Iznos priznate tražbine</w:t>
            </w:r>
          </w:p>
          <w:p w:rsidRDefault="00FD1E99" w:rsidP="00B91CBC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301"/>
            <w:vAlign w:val="center"/>
          </w:tcPr>
          <w:p w:rsidRDefault="00FD1E99" w:rsidP="00FD1E99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Iznos osporene tražbine</w:t>
            </w:r>
          </w:p>
          <w:p w:rsidRDefault="00FD1E99" w:rsidP="00FD1E99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350"/>
          </w:tcPr>
          <w:p w:rsidRDefault="00FD1E99" w:rsidP="00B91CBC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FD1E99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Razlog osporavanja</w:t>
            </w:r>
          </w:p>
        </w:tc>
      </w:tr>
      <w:tr w:rsidTr="00F300FC" w:rsidR="002B136E" w:rsidRPr="002B136E">
        <w:trPr>
          <w:trHeight w:val="2966"/>
          <w:jc w:val="center"/>
        </w:trPr>
        <w:tc>
          <w:tcPr>
            <w:tcW w:type="pct" w:w="189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113EE4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1.</w:t>
            </w:r>
          </w:p>
        </w:tc>
        <w:tc>
          <w:tcPr>
            <w:tcW w:type="pct" w:w="1003"/>
          </w:tcPr>
          <w:p w:rsidRDefault="00BE6EB6" w:rsidP="00287206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287206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287206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55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18683136487</w:t>
            </w:r>
          </w:p>
        </w:tc>
        <w:tc>
          <w:tcPr>
            <w:tcW w:type="pct" w:w="350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E6EB6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Zagreb, </w:t>
            </w:r>
            <w:r w:rsidR="00BE6EB6" w:rsidRPr="002B136E">
              <w:rPr>
                <w:rFonts w:cstheme="minorHAnsi" w:hAnsiTheme="minorHAnsi" w:asciiTheme="minorHAnsi"/>
                <w:sz w:val="24"/>
                <w:szCs w:val="24"/>
              </w:rPr>
              <w:t>Savska 41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</w:p>
        </w:tc>
        <w:tc>
          <w:tcPr>
            <w:tcW w:type="pct" w:w="551"/>
          </w:tcPr>
          <w:p w:rsidRDefault="00BE6EB6" w:rsidP="00B91CBC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92.724,78 kn</w:t>
            </w:r>
          </w:p>
        </w:tc>
        <w:tc>
          <w:tcPr>
            <w:tcW w:type="pct" w:w="1103"/>
          </w:tcPr>
          <w:p w:rsidRDefault="00BE6EB6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Prijava poreza na dodanu vrijednost za 12/2015., Prijava poreza na dodanu vrijednost za siječanj, veljaču, ožujak, travanj, svibanj, lipanj, srpanj, kolovoz, rujan, studeni i prosinac 2016., Prijava porezan na dodanu vrijednost za 2/2017., Uvidi u stanje računa poreznog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obveznika, Porezna Rješenja Klasa: UP/I-410-12/15-01/02640, Klasa: UP/I-410-12/16-01/01278, Prijava turističke članarine za 2015. i 2016. godinu, Prijava spomeničke rente za 2011. godinu, Uvidi u stenje računa poreznog obveznika</w:t>
            </w:r>
          </w:p>
        </w:tc>
        <w:tc>
          <w:tcPr>
            <w:tcW w:type="pct" w:w="60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92.724,78 kn</w:t>
            </w:r>
          </w:p>
        </w:tc>
        <w:tc>
          <w:tcPr>
            <w:tcW w:type="pct" w:w="30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FD1E99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F300FC" w:rsidR="002B136E" w:rsidRPr="002B136E">
        <w:trPr>
          <w:jc w:val="center"/>
        </w:trPr>
        <w:tc>
          <w:tcPr>
            <w:tcW w:type="pct" w:w="189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113EE4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2.</w:t>
            </w:r>
          </w:p>
        </w:tc>
        <w:tc>
          <w:tcPr>
            <w:tcW w:type="pct" w:w="1003"/>
          </w:tcPr>
          <w:p w:rsidRDefault="00BE6EB6" w:rsidP="00BE6EB6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E6EB6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E6EB6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E6EB6" w:rsidR="00BE6EB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E6EB6" w:rsidR="005F1F6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GRAD ZAGREB,  IBAN: HR3423600001500076919</w:t>
            </w:r>
            <w:r w:rsidR="00F92BA2" w:rsidRPr="002B136E">
              <w:rPr>
                <w:rFonts w:cstheme="minorHAnsi" w:hAnsiTheme="minorHAnsi" w:asciiTheme="minorHAnsi"/>
                <w:sz w:val="24"/>
                <w:szCs w:val="24"/>
              </w:rPr>
              <w:t>zastupan po dipl. iur. Ljubomiru Tonkoviću, službeniku Stručne službe gradonačelnika</w:t>
            </w:r>
          </w:p>
        </w:tc>
        <w:tc>
          <w:tcPr>
            <w:tcW w:type="pct" w:w="55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61817894937</w:t>
            </w:r>
          </w:p>
        </w:tc>
        <w:tc>
          <w:tcPr>
            <w:tcW w:type="pct" w:w="350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BE6EB6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Trg S. Radića 1, Zagreb</w:t>
            </w:r>
          </w:p>
        </w:tc>
        <w:tc>
          <w:tcPr>
            <w:tcW w:type="pct" w:w="55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16.361,19 kn</w:t>
            </w:r>
          </w:p>
        </w:tc>
        <w:tc>
          <w:tcPr>
            <w:tcW w:type="pct" w:w="1103"/>
          </w:tcPr>
          <w:p w:rsidRDefault="002B136E" w:rsidP="00B91CBC" w:rsid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2B136E" w:rsidP="00B91CBC" w:rsid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B91CBC" w:rsidR="005F1F6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Rekapitulacija izvatka iz poslovnih knjiga, Izvadci iz poslovnih knjiga, Kamatni listovi, Rješenja Gradskog ureda za prostorno uređenje Klasa: UP/I-363-03/2015-02/1803, Klasa: UP/I-363-03/2015-02/1804, Klasa: UP/I-363-03/2015-02/1805 </w:t>
            </w:r>
          </w:p>
          <w:p w:rsidRDefault="005F1F66" w:rsidP="00B91CBC" w:rsidR="005F1F66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0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16.361,19 kn</w:t>
            </w:r>
          </w:p>
        </w:tc>
        <w:tc>
          <w:tcPr>
            <w:tcW w:type="pct" w:w="30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F300FC" w:rsidR="002B136E" w:rsidRPr="002B136E">
        <w:trPr>
          <w:trHeight w:val="2827"/>
          <w:jc w:val="center"/>
        </w:trPr>
        <w:tc>
          <w:tcPr>
            <w:tcW w:type="pct" w:w="189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113EE4" w:rsidR="00FD1E99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3.</w:t>
            </w:r>
          </w:p>
        </w:tc>
        <w:tc>
          <w:tcPr>
            <w:tcW w:type="pct" w:w="1003"/>
          </w:tcPr>
          <w:p w:rsidRDefault="00F92BA2" w:rsidP="00287206" w:rsidR="00F92BA2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287206" w:rsidR="00F92BA2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287206" w:rsidR="00F92BA2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287206" w:rsidR="00F92BA2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F92BA2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HRVATSKE VODE, IBAN: HR3423600001500076919</w:t>
            </w:r>
          </w:p>
        </w:tc>
        <w:tc>
          <w:tcPr>
            <w:tcW w:type="pct" w:w="55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28921383001</w:t>
            </w:r>
          </w:p>
        </w:tc>
        <w:tc>
          <w:tcPr>
            <w:tcW w:type="pct" w:w="350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5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1.974,59 kn</w:t>
            </w:r>
          </w:p>
        </w:tc>
        <w:tc>
          <w:tcPr>
            <w:tcW w:type="pct" w:w="1103"/>
          </w:tcPr>
          <w:p w:rsidRDefault="00F92BA2" w:rsidP="00B91CBC" w:rsidR="00F92BA2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Rekapitulacija izvatka iz poslovnih knjiga, Izvadci iz poslovnih knjiga, Kamatni listovi, Rješenja Hrvatskih voda Klasa: UP/I-325-08/2015-07/3651, Klasa: UP/I-325-08/2015-07/3652, Klasa: UP/I-325-08/2015-07/3653</w:t>
            </w:r>
          </w:p>
        </w:tc>
        <w:tc>
          <w:tcPr>
            <w:tcW w:type="pct" w:w="601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1.974,59 kn</w:t>
            </w:r>
          </w:p>
        </w:tc>
        <w:tc>
          <w:tcPr>
            <w:tcW w:type="pct" w:w="301"/>
          </w:tcPr>
          <w:p w:rsidRDefault="00FD1E99" w:rsidP="00FD1E99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FD1E99" w:rsidP="00B91CBC" w:rsidR="00FD1E99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F300FC" w:rsidR="002B136E" w:rsidRPr="002B136E">
        <w:trPr>
          <w:jc w:val="center"/>
        </w:trPr>
        <w:tc>
          <w:tcPr>
            <w:tcW w:type="pct" w:w="189"/>
          </w:tcPr>
          <w:p w:rsidRDefault="00F92BA2" w:rsidP="00113EE4" w:rsidR="00395B63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4</w:t>
            </w:r>
            <w:r w:rsidR="00395B63" w:rsidRPr="002B136E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1003"/>
          </w:tcPr>
          <w:p w:rsidRDefault="002B136E" w:rsidP="00F92BA2" w:rsid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F92BA2" w:rsidR="00395B63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HEP ELEKTRA d.o.o., IBAN: HR8123400091510077602</w:t>
            </w:r>
          </w:p>
        </w:tc>
        <w:tc>
          <w:tcPr>
            <w:tcW w:type="pct" w:w="551"/>
          </w:tcPr>
          <w:p w:rsidRDefault="002B136E" w:rsidP="00E64B00" w:rsid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E64B00" w:rsidR="00395B63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43965974818</w:t>
            </w:r>
          </w:p>
        </w:tc>
        <w:tc>
          <w:tcPr>
            <w:tcW w:type="pct" w:w="350"/>
          </w:tcPr>
          <w:p w:rsidRDefault="00F92BA2" w:rsidP="00E64B00" w:rsidR="00395B63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Ulica grada Vukovara 37, Zagreb</w:t>
            </w:r>
          </w:p>
        </w:tc>
        <w:tc>
          <w:tcPr>
            <w:tcW w:type="pct" w:w="551"/>
          </w:tcPr>
          <w:p w:rsidRDefault="002B136E" w:rsidP="00E64B00" w:rsid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F92BA2" w:rsidP="00E64B00" w:rsidR="00395B63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86.641,98</w:t>
            </w:r>
            <w:r w:rsidR="00612C66"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03"/>
          </w:tcPr>
          <w:p w:rsidRDefault="00F92BA2" w:rsidP="00E64B00" w:rsidR="00395B63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Izvod iz poslovnih knjiga, Račun za kamatu, Računi za električnu energiju za 12/16, 01/17, 02/17, 03/17, 04/2017</w:t>
            </w:r>
          </w:p>
        </w:tc>
        <w:tc>
          <w:tcPr>
            <w:tcW w:type="pct" w:w="601"/>
          </w:tcPr>
          <w:p w:rsidRDefault="002B136E" w:rsidP="00E64B00" w:rsid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612C66" w:rsidP="00E64B00" w:rsidR="00395B63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86.641,98 kn</w:t>
            </w:r>
          </w:p>
        </w:tc>
        <w:tc>
          <w:tcPr>
            <w:tcW w:type="pct" w:w="301"/>
          </w:tcPr>
          <w:p w:rsidRDefault="00395B63" w:rsidP="00E64B00" w:rsidR="00395B63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395B63" w:rsidP="00E64B00" w:rsidR="00395B63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F300FC" w:rsidR="005955CD" w:rsidRPr="002B136E">
        <w:trPr>
          <w:jc w:val="center"/>
        </w:trPr>
        <w:tc>
          <w:tcPr>
            <w:tcW w:type="pct" w:w="3748"/>
            <w:gridSpan w:val="6"/>
          </w:tcPr>
          <w:p w:rsidRDefault="005955CD" w:rsidP="00E64B00" w:rsidR="005955CD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UKUPNO</w:t>
            </w:r>
          </w:p>
        </w:tc>
        <w:tc>
          <w:tcPr>
            <w:tcW w:type="pct" w:w="601"/>
          </w:tcPr>
          <w:p w:rsidRDefault="00F300FC" w:rsidP="002B136E" w:rsidR="005955CD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197.702,54 </w:t>
            </w:r>
            <w:r w:rsidR="005955CD" w:rsidRPr="002B136E">
              <w:rPr>
                <w:rFonts w:cstheme="minorHAnsi" w:hAnsiTheme="minorHAnsi" w:asciiTheme="minorHAnsi"/>
                <w:sz w:val="24"/>
                <w:szCs w:val="24"/>
              </w:rPr>
              <w:t>kn</w:t>
            </w:r>
          </w:p>
        </w:tc>
        <w:tc>
          <w:tcPr>
            <w:tcW w:type="pct" w:w="301"/>
          </w:tcPr>
          <w:p w:rsidRDefault="005955CD" w:rsidP="00E64B00" w:rsidR="005955CD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5955CD" w:rsidP="00E64B00" w:rsidR="005955CD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</w:tbl>
    <w:p w:rsidRDefault="006C7C1B" w:rsidP="006C7C1B" w:rsidR="006C7C1B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C1160C" w:rsidP="00702487" w:rsidR="00C1160C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8D2115" w:rsidP="00702487" w:rsidR="008D211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702487" w:rsidP="00702487" w:rsidR="00702487" w:rsidRPr="002B136E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2B136E">
        <w:rPr>
          <w:rFonts w:cstheme="minorHAnsi" w:hAnsiTheme="minorHAnsi" w:asciiTheme="minorHAnsi"/>
          <w:b/>
          <w:sz w:val="24"/>
          <w:szCs w:val="24"/>
        </w:rPr>
        <w:t>II. TABLICA RAZLUČNIH PRAVA</w:t>
      </w:r>
    </w:p>
    <w:p w:rsidRDefault="00702487" w:rsidP="00702487" w:rsidR="00702487" w:rsidRPr="002B136E">
      <w:pPr>
        <w:jc w:val="center"/>
        <w:rPr>
          <w:rFonts w:cstheme="minorHAnsi" w:hAnsiTheme="minorHAnsi" w:asciiTheme="minorHAnsi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837"/>
        <w:gridCol w:w="1666"/>
        <w:gridCol w:w="1027"/>
        <w:gridCol w:w="1700"/>
        <w:gridCol w:w="2267"/>
        <w:gridCol w:w="1982"/>
        <w:gridCol w:w="2226"/>
      </w:tblGrid>
      <w:tr w:rsidTr="00DA28A5" w:rsidR="005F1F66" w:rsidRPr="002B136E">
        <w:trPr>
          <w:jc w:val="center"/>
        </w:trPr>
        <w:tc>
          <w:tcPr>
            <w:tcW w:type="pct" w:w="235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Redni broj </w:t>
            </w:r>
          </w:p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86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579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357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88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89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74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Dio imovine na koji se odnosi razlučno pravo</w:t>
            </w:r>
          </w:p>
        </w:tc>
      </w:tr>
    </w:tbl>
    <w:p w:rsidRDefault="00702487" w:rsidP="00702487" w:rsidR="00702487" w:rsidRPr="002B136E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442EA3" w:rsidP="002B136E" w:rsidR="00442EA3" w:rsidRPr="002B136E">
      <w:pPr>
        <w:rPr>
          <w:rFonts w:cstheme="minorHAnsi" w:hAnsiTheme="minorHAnsi" w:asciiTheme="minorHAnsi"/>
          <w:b/>
          <w:sz w:val="24"/>
          <w:szCs w:val="24"/>
        </w:rPr>
      </w:pPr>
    </w:p>
    <w:p w:rsidRDefault="00B61B98" w:rsidP="00702487" w:rsidR="00B61B98" w:rsidRPr="002B136E">
      <w:pPr>
        <w:jc w:val="center"/>
        <w:rPr>
          <w:rFonts w:cstheme="minorHAnsi" w:hAnsiTheme="minorHAnsi" w:asciiTheme="minorHAnsi"/>
          <w:b/>
          <w:sz w:val="24"/>
          <w:szCs w:val="24"/>
        </w:rPr>
      </w:pPr>
    </w:p>
    <w:p w:rsidRDefault="00702487" w:rsidP="00702487" w:rsidR="00702487" w:rsidRPr="002B136E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2B136E">
        <w:rPr>
          <w:rFonts w:cstheme="minorHAnsi" w:hAnsiTheme="minorHAnsi" w:asciiTheme="minorHAnsi"/>
          <w:b/>
          <w:sz w:val="24"/>
          <w:szCs w:val="24"/>
        </w:rPr>
        <w:t>III. TABLICA IZLUČNIH PRAVA</w:t>
      </w:r>
    </w:p>
    <w:p w:rsidRDefault="00702487" w:rsidP="00702487" w:rsidR="00702487" w:rsidRPr="002B136E">
      <w:pPr>
        <w:jc w:val="center"/>
        <w:rPr>
          <w:rFonts w:cstheme="minorHAnsi" w:hAnsiTheme="minorHAnsi" w:asciiTheme="minorHAnsi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B91CBC" w:rsidR="00702487" w:rsidRPr="002B136E">
        <w:trPr>
          <w:jc w:val="center"/>
        </w:trPr>
        <w:tc>
          <w:tcPr>
            <w:tcW w:type="pct" w:w="747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Redni broj </w:t>
            </w:r>
          </w:p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Predmet izlučnog prava</w:t>
            </w:r>
          </w:p>
        </w:tc>
      </w:tr>
      <w:tr w:rsidTr="00B91CBC" w:rsidR="00702487" w:rsidRPr="002B136E">
        <w:trPr>
          <w:jc w:val="center"/>
        </w:trPr>
        <w:tc>
          <w:tcPr>
            <w:tcW w:type="pct" w:w="747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B91CBC" w:rsidR="00702487" w:rsidRPr="002B136E">
        <w:trPr>
          <w:jc w:val="center"/>
        </w:trPr>
        <w:tc>
          <w:tcPr>
            <w:tcW w:type="pct" w:w="747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B91CBC" w:rsidR="00702487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</w:tbl>
    <w:p w:rsidRDefault="00702487" w:rsidP="00702487" w:rsidR="00702487" w:rsidRPr="002B136E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702487" w:rsidP="00702487" w:rsidR="00702487" w:rsidRPr="002B136E">
      <w:pPr>
        <w:rPr>
          <w:rFonts w:cstheme="minorHAnsi" w:hAnsiTheme="minorHAnsi" w:asciiTheme="minorHAnsi"/>
          <w:sz w:val="24"/>
          <w:szCs w:val="24"/>
        </w:rPr>
      </w:pPr>
      <w:r w:rsidRPr="002B136E">
        <w:rPr>
          <w:rFonts w:cstheme="minorHAnsi" w:hAnsiTheme="minorHAnsi" w:asciiTheme="minorHAnsi"/>
          <w:sz w:val="24"/>
          <w:szCs w:val="24"/>
        </w:rPr>
        <w:t xml:space="preserve">Mjesto i datum </w:t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  <w:t>Stečajni upravitelj</w:t>
      </w:r>
    </w:p>
    <w:p w:rsidRDefault="00693234" w:rsidP="00702487" w:rsidR="00702487" w:rsidRPr="002B136E">
      <w:pPr>
        <w:rPr>
          <w:rFonts w:cstheme="minorHAnsi" w:hAnsiTheme="minorHAnsi" w:asciiTheme="minorHAnsi"/>
          <w:sz w:val="24"/>
          <w:szCs w:val="24"/>
        </w:rPr>
      </w:pPr>
      <w:r w:rsidRPr="002B136E">
        <w:rPr>
          <w:rFonts w:cstheme="minorHAnsi" w:hAnsiTheme="minorHAnsi" w:asciiTheme="minorHAnsi"/>
          <w:sz w:val="24"/>
          <w:szCs w:val="24"/>
        </w:rPr>
        <w:t xml:space="preserve">Zagreb, </w:t>
      </w:r>
      <w:r w:rsidR="00BB14DE" w:rsidRPr="002B136E">
        <w:rPr>
          <w:rFonts w:cstheme="minorHAnsi" w:hAnsiTheme="minorHAnsi" w:asciiTheme="minorHAnsi"/>
          <w:sz w:val="24"/>
          <w:szCs w:val="24"/>
        </w:rPr>
        <w:t xml:space="preserve">25. </w:t>
      </w:r>
      <w:r w:rsidR="002B136E">
        <w:rPr>
          <w:rFonts w:cstheme="minorHAnsi" w:hAnsiTheme="minorHAnsi" w:asciiTheme="minorHAnsi"/>
          <w:sz w:val="24"/>
          <w:szCs w:val="24"/>
        </w:rPr>
        <w:t>kolovoza</w:t>
      </w:r>
      <w:r w:rsidR="00BB14DE" w:rsidRPr="002B136E">
        <w:rPr>
          <w:rFonts w:cstheme="minorHAnsi" w:hAnsiTheme="minorHAnsi" w:asciiTheme="minorHAnsi"/>
          <w:sz w:val="24"/>
          <w:szCs w:val="24"/>
        </w:rPr>
        <w:t xml:space="preserve"> 2017. godine</w:t>
      </w:r>
      <w:r w:rsidR="00BB14DE" w:rsidRPr="002B136E">
        <w:rPr>
          <w:rFonts w:cstheme="minorHAnsi" w:hAnsiTheme="minorHAnsi" w:asciiTheme="minorHAnsi"/>
          <w:sz w:val="24"/>
          <w:szCs w:val="24"/>
        </w:rPr>
        <w:tab/>
      </w:r>
      <w:r w:rsidR="00BB14DE" w:rsidRPr="002B136E">
        <w:rPr>
          <w:rFonts w:cstheme="minorHAnsi" w:hAnsiTheme="minorHAnsi" w:asciiTheme="minorHAnsi"/>
          <w:sz w:val="24"/>
          <w:szCs w:val="24"/>
        </w:rPr>
        <w:tab/>
      </w:r>
      <w:r w:rsidR="00BB14DE" w:rsidRPr="002B136E">
        <w:rPr>
          <w:rFonts w:cstheme="minorHAnsi" w:hAnsiTheme="minorHAnsi" w:asciiTheme="minorHAnsi"/>
          <w:sz w:val="24"/>
          <w:szCs w:val="24"/>
        </w:rPr>
        <w:tab/>
      </w:r>
      <w:r w:rsidR="00BB14DE" w:rsidRP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2B136E">
        <w:rPr>
          <w:rFonts w:cstheme="minorHAnsi" w:hAnsiTheme="minorHAnsi" w:asciiTheme="minorHAnsi"/>
          <w:sz w:val="24"/>
          <w:szCs w:val="24"/>
        </w:rPr>
        <w:tab/>
      </w:r>
      <w:r w:rsidR="00BB14DE" w:rsidRPr="002B136E">
        <w:rPr>
          <w:rFonts w:cstheme="minorHAnsi" w:hAnsiTheme="minorHAnsi" w:asciiTheme="minorHAnsi"/>
          <w:sz w:val="24"/>
          <w:szCs w:val="24"/>
        </w:rPr>
        <w:t>Tomislav Orehovec</w:t>
      </w:r>
    </w:p>
    <w:p w:rsidRDefault="00C61F72" w:rsidR="00C61F72" w:rsidRPr="002B136E">
      <w:pPr>
        <w:rPr>
          <w:rFonts w:cstheme="minorHAnsi" w:hAnsiTheme="minorHAnsi" w:asciiTheme="minorHAnsi"/>
          <w:sz w:val="24"/>
          <w:szCs w:val="24"/>
        </w:rPr>
      </w:pPr>
    </w:p>
    <w:sectPr w:rsidSect="00DB0D9E" w:rsidR="00C61F72" w:rsidRPr="002B136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B00" w:rsidP="00702487" w:rsidR="00E64B00">
      <w:pPr>
        <w:spacing w:after="0"/>
      </w:pPr>
      <w:r>
        <w:separator/>
      </w:r>
    </w:p>
  </w:endnote>
  <w:endnote w:id="0" w:type="continuationSeparator">
    <w:p w:rsidRDefault="00E64B00" w:rsidP="00702487" w:rsidR="00E64B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B00" w:rsidP="00702487" w:rsidR="00E64B00">
      <w:pPr>
        <w:spacing w:after="0"/>
      </w:pPr>
      <w:r>
        <w:separator/>
      </w:r>
    </w:p>
  </w:footnote>
  <w:footnote w:id="0" w:type="continuationSeparator">
    <w:p w:rsidRDefault="00E64B00" w:rsidP="00702487" w:rsidR="00E64B00">
      <w:pPr>
        <w:spacing w:after="0"/>
      </w:pPr>
      <w:r>
        <w:continuationSeparator/>
      </w:r>
    </w:p>
  </w:footnote>
  <w:footnote w:id="1">
    <w:p w:rsidRDefault="00E64B00" w:rsidP="006C7C1B" w:rsidR="00E64B00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0FE2"/>
    <w:rsid w:val="0008251E"/>
    <w:rsid w:val="000A0FAA"/>
    <w:rsid w:val="000E70BE"/>
    <w:rsid w:val="00113EE4"/>
    <w:rsid w:val="00143937"/>
    <w:rsid w:val="00171937"/>
    <w:rsid w:val="001768C0"/>
    <w:rsid w:val="00196634"/>
    <w:rsid w:val="001967A7"/>
    <w:rsid w:val="001D0338"/>
    <w:rsid w:val="001E503C"/>
    <w:rsid w:val="00225B34"/>
    <w:rsid w:val="0023218B"/>
    <w:rsid w:val="00247F06"/>
    <w:rsid w:val="00287206"/>
    <w:rsid w:val="002B136E"/>
    <w:rsid w:val="00313AF9"/>
    <w:rsid w:val="003569B3"/>
    <w:rsid w:val="0036611C"/>
    <w:rsid w:val="00374705"/>
    <w:rsid w:val="00395B63"/>
    <w:rsid w:val="003D6C81"/>
    <w:rsid w:val="00421932"/>
    <w:rsid w:val="00442EA3"/>
    <w:rsid w:val="00516FA0"/>
    <w:rsid w:val="005624F5"/>
    <w:rsid w:val="005955CD"/>
    <w:rsid w:val="005B6AE1"/>
    <w:rsid w:val="005D2085"/>
    <w:rsid w:val="005E126E"/>
    <w:rsid w:val="005F1F66"/>
    <w:rsid w:val="00603E6D"/>
    <w:rsid w:val="00605DC1"/>
    <w:rsid w:val="00612C66"/>
    <w:rsid w:val="00693234"/>
    <w:rsid w:val="006A5FFA"/>
    <w:rsid w:val="006B335C"/>
    <w:rsid w:val="006C7C1B"/>
    <w:rsid w:val="00702487"/>
    <w:rsid w:val="00721E6D"/>
    <w:rsid w:val="007842D4"/>
    <w:rsid w:val="007B0E43"/>
    <w:rsid w:val="007B13FE"/>
    <w:rsid w:val="0081342B"/>
    <w:rsid w:val="0082203A"/>
    <w:rsid w:val="008243CA"/>
    <w:rsid w:val="00840FB7"/>
    <w:rsid w:val="008512FB"/>
    <w:rsid w:val="00852A9E"/>
    <w:rsid w:val="00856825"/>
    <w:rsid w:val="00874BCD"/>
    <w:rsid w:val="00881B1F"/>
    <w:rsid w:val="008B5C46"/>
    <w:rsid w:val="008C41E7"/>
    <w:rsid w:val="008C6E08"/>
    <w:rsid w:val="008D2115"/>
    <w:rsid w:val="008F439D"/>
    <w:rsid w:val="00930437"/>
    <w:rsid w:val="00A067E1"/>
    <w:rsid w:val="00A60142"/>
    <w:rsid w:val="00A67224"/>
    <w:rsid w:val="00A9359D"/>
    <w:rsid w:val="00AA494C"/>
    <w:rsid w:val="00AA6BE8"/>
    <w:rsid w:val="00AD6490"/>
    <w:rsid w:val="00AE3A5C"/>
    <w:rsid w:val="00AF0FCC"/>
    <w:rsid w:val="00B2065B"/>
    <w:rsid w:val="00B23F69"/>
    <w:rsid w:val="00B24234"/>
    <w:rsid w:val="00B61B98"/>
    <w:rsid w:val="00B63B6F"/>
    <w:rsid w:val="00B736F3"/>
    <w:rsid w:val="00B76D67"/>
    <w:rsid w:val="00B91CBC"/>
    <w:rsid w:val="00B95842"/>
    <w:rsid w:val="00BA41C2"/>
    <w:rsid w:val="00BB14DE"/>
    <w:rsid w:val="00BD19CD"/>
    <w:rsid w:val="00BD657D"/>
    <w:rsid w:val="00BE6EB6"/>
    <w:rsid w:val="00C1160C"/>
    <w:rsid w:val="00C15B0B"/>
    <w:rsid w:val="00C61F72"/>
    <w:rsid w:val="00C778CE"/>
    <w:rsid w:val="00CD33F9"/>
    <w:rsid w:val="00CE6CB0"/>
    <w:rsid w:val="00CF04C8"/>
    <w:rsid w:val="00D171A8"/>
    <w:rsid w:val="00D33D58"/>
    <w:rsid w:val="00D473AE"/>
    <w:rsid w:val="00D659F0"/>
    <w:rsid w:val="00DA09C3"/>
    <w:rsid w:val="00DA28A5"/>
    <w:rsid w:val="00DB0D9E"/>
    <w:rsid w:val="00DB22FA"/>
    <w:rsid w:val="00DF00FB"/>
    <w:rsid w:val="00E0198A"/>
    <w:rsid w:val="00E17E4A"/>
    <w:rsid w:val="00E45803"/>
    <w:rsid w:val="00E626B3"/>
    <w:rsid w:val="00E64B00"/>
    <w:rsid w:val="00E828BB"/>
    <w:rsid w:val="00EA2680"/>
    <w:rsid w:val="00EC7F11"/>
    <w:rsid w:val="00F300FC"/>
    <w:rsid w:val="00F92BA2"/>
    <w:rsid w:val="00F9313B"/>
    <w:rsid w:val="00FC0F05"/>
    <w:rsid w:val="00FD1E99"/>
    <w:rsid w:val="00FD5CF1"/>
    <w:rsid w:val="00F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65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9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9F0"/>
    <w:rPr>
      <w:rFonts w:cstheme="minorHAnsi" w:hAnsiTheme="minorHAnsi" w:ascii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9F0"/>
    <w:rPr>
      <w:rFonts w:cstheme="minorHAnsi" w:hAnsiTheme="minorHAnsi" w:asciiTheme="minorHAns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9F0"/>
    <w:rPr>
      <w:rFonts w:cstheme="minorHAnsi" w:hAnsiTheme="minorHAnsi" w:asciiTheme="minorHAns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65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9F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9F0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9F0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9F0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uz prijave tražbina (od 1 do 4)</izvorni_sadrzaj>
    <derivirana_varijabla naziv="DomainObject.Primjedba_1">uz prijave tražbina (od 1 do 4)</derivirana_varijabla>
  </DomainObject.Primjedba>
  <DomainObject.Oznaka>
    <izvorni_sadrzaj>St-332/2017-6</izvorni_sadrzaj>
    <derivirana_varijabla naziv="DomainObject.Oznaka_1">St-332/2017-6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FORUM RIDER d.o.o.</izvorni_sadrzaj>
    <derivirana_varijabla naziv="DomainObject.Predmet.ProtustrankaFormated_1">  FORUM RIDER d.o.o.</derivirana_varijabla>
  </DomainObject.Predmet.ProtustrankaFormated>
  <DomainObject.Predmet.ProtustrankaFormatedOIB>
    <izvorni_sadrzaj>  FORUM RIDER d.o.o., OIB 27530193041</izvorni_sadrzaj>
    <derivirana_varijabla naziv="DomainObject.Predmet.ProtustrankaFormatedOIB_1">  FORUM RIDER d.o.o., OIB 27530193041</derivirana_varijabla>
  </DomainObject.Predmet.ProtustrankaFormatedOIB>
  <DomainObject.Predmet.ProtustrankaFormatedWithAdress>
    <izvorni_sadrzaj> FORUM RIDER d.o.o., Berislavićeva 19, 10000 Zagreb</izvorni_sadrzaj>
    <derivirana_varijabla naziv="DomainObject.Predmet.ProtustrankaFormatedWithAdress_1"> FORUM RIDER d.o.o., Berislavićeva 19, 10000 Zagreb</derivirana_varijabla>
  </DomainObject.Predmet.ProtustrankaFormatedWithAdress>
  <DomainObject.Predmet.ProtustrankaFormatedWithAdressOIB>
    <izvorni_sadrzaj> FORUM RIDER d.o.o., OIB 27530193041, Berislavićeva 19, 10000 Zagreb</izvorni_sadrzaj>
    <derivirana_varijabla naziv="DomainObject.Predmet.ProtustrankaFormatedWithAdressOIB_1"> FORUM RIDER d.o.o., OIB 27530193041, Berislavićeva 19, 10000 Zagreb</derivirana_varijabla>
  </DomainObject.Predmet.ProtustrankaFormatedWithAdressOIB>
  <DomainObject.Predmet.ProtustrankaWithAdress>
    <izvorni_sadrzaj>FORUM RIDER d.o.o. Berislavićeva 19, 10000 Zagreb</izvorni_sadrzaj>
    <derivirana_varijabla naziv="DomainObject.Predmet.ProtustrankaWithAdress_1">FORUM RIDER d.o.o. Berislavićeva 19, 10000 Zagreb</derivirana_varijabla>
  </DomainObject.Predmet.ProtustrankaWithAdress>
  <DomainObject.Predmet.ProtustrankaWithAdressOIB>
    <izvorni_sadrzaj>FORUM RIDER d.o.o., OIB 27530193041, Berislavićeva 19, 10000 Zagreb</izvorni_sadrzaj>
    <derivirana_varijabla naziv="DomainObject.Predmet.ProtustrankaWithAdressOIB_1">FORUM RIDER d.o.o., OIB 27530193041, Berislavićeva 19, 10000 Zagreb</derivirana_varijabla>
  </DomainObject.Predmet.ProtustrankaWithAdressOIB>
  <DomainObject.Predmet.ProtustrankaNazivFormated>
    <izvorni_sadrzaj>FORUM RIDER d.o.o.</izvorni_sadrzaj>
    <derivirana_varijabla naziv="DomainObject.Predmet.ProtustrankaNazivFormated_1">FORUM RIDER d.o.o.</derivirana_varijabla>
  </DomainObject.Predmet.ProtustrankaNazivFormated>
  <DomainObject.Predmet.ProtustrankaNazivFormatedOIB>
    <izvorni_sadrzaj>FORUM RIDER d.o.o., OIB 27530193041</izvorni_sadrzaj>
    <derivirana_varijabla naziv="DomainObject.Predmet.ProtustrankaNazivFormatedOIB_1">FORUM RIDER d.o.o., OIB 27530193041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Slavonskom Brodu</izvorni_sadrzaj>
    <derivirana_varijabla naziv="DomainObject.Predmet.StrankaFormated_1">  FINA Regionalni centar Zagreb; RH MF Porezna uprava Zagreb zastupanog po punomoćniku ŽDO u Slavonskom Brodu</derivirana_varijabla>
  </DomainObject.Predmet.StrankaFormated>
  <DomainObject.Predmet.StrankaFormatedOIB>
    <izvorni_sadrzaj>  FINA Regionalni centar Zagreb, OIB 85821130368; RH MF Porezna uprava Zagreb, OIB 18683136487 zastupanog po punomoćniku ŽDO u Slavonskom Brodu</izvorni_sadrzaj>
    <derivirana_varijabla naziv="DomainObject.Predmet.StrankaFormatedOIB_1">  FINA Regionalni centar Zagreb, OIB 85821130368;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Slavonskom Brodu</izvorni_sadrzaj>
    <derivirana_varijabla naziv="DomainObject.Predmet.StrankaFormatedWithAdress_1"> FINA Regionalni centar Zagreb, Trg svibanjskih žrtava 1995. br. 1,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Slavonskom Brodu</item>
    </izvorni_sadrzaj>
    <derivirana_varijabla naziv="DomainObject.Predmet.StrankaListFormated_1">
      <item>FINA Regionalni centar Zagreb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FORUM RIDER d.o.o.</item>
    </izvorni_sadrzaj>
    <derivirana_varijabla naziv="DomainObject.Predmet.ProtuStrankaListFormated_1">
      <item>FORUM RIDER d.o.o.</item>
    </derivirana_varijabla>
  </DomainObject.Predmet.ProtuStrankaListFormated>
  <DomainObject.Predmet.ProtuStrankaListFormatedOIB>
    <izvorni_sadrzaj>
      <item>FORUM RIDER d.o.o., OIB 27530193041</item>
    </izvorni_sadrzaj>
    <derivirana_varijabla naziv="DomainObject.Predmet.ProtuStrankaListFormatedOIB_1">
      <item>FORUM RIDER d.o.o., OIB 27530193041</item>
    </derivirana_varijabla>
  </DomainObject.Predmet.ProtuStrankaListFormatedOIB>
  <DomainObject.Predmet.ProtuStrankaListFormatedWithAdress>
    <izvorni_sadrzaj>
      <item>FORUM RIDER d.o.o., Berislavićeva 19, 10000 Zagreb</item>
    </izvorni_sadrzaj>
    <derivirana_varijabla naziv="DomainObject.Predmet.ProtuStrankaListFormatedWithAdress_1">
      <item>FORUM RIDER d.o.o., Berislavićeva 19, 10000 Zagreb</item>
    </derivirana_varijabla>
  </DomainObject.Predmet.ProtuStrankaListFormatedWithAdress>
  <DomainObject.Predmet.ProtuStrankaListFormatedWithAdressOIB>
    <izvorni_sadrzaj>
      <item>FORUM RIDER d.o.o., OIB 27530193041, Berislavićeva 19, 10000 Zagreb</item>
    </izvorni_sadrzaj>
    <derivirana_varijabla naziv="DomainObject.Predmet.ProtuStrankaListFormatedWithAdressOIB_1">
      <item>FORUM RIDER d.o.o., OIB 27530193041, Berislavićeva 19, 10000 Zagreb</item>
    </derivirana_varijabla>
  </DomainObject.Predmet.ProtuStrankaListFormatedWithAdressOIB>
  <DomainObject.Predmet.ProtuStrankaListNazivFormated>
    <izvorni_sadrzaj>
      <item>FORUM RIDER d.o.o.</item>
    </izvorni_sadrzaj>
    <derivirana_varijabla naziv="DomainObject.Predmet.ProtuStrankaListNazivFormated_1">
      <item>FORUM RIDER d.o.o.</item>
    </derivirana_varijabla>
  </DomainObject.Predmet.ProtuStrankaListNazivFormated>
  <DomainObject.Predmet.ProtuStrankaListNazivFormatedOIB>
    <izvorni_sadrzaj>
      <item>FORUM RIDER d.o.o., OIB 27530193041</item>
    </izvorni_sadrzaj>
    <derivirana_varijabla naziv="DomainObject.Predmet.ProtuStrankaListNazivFormatedOIB_1">
      <item>FORUM RIDER d.o.o., OIB 27530193041</item>
    </derivirana_varijabla>
  </DomainObject.Predmet.ProtuStrankaListNazivFormatedOIB>
  <DomainObject.Predmet.OstaliListFormated>
    <izvorni_sadrzaj>
      <item>ŽDO u Slavonskom Brodu punomoćnik sudionika u postupku RH MF Porezna uprava Zagreb</item>
      <item>Tomislav Orehovec</item>
      <item>Damir Klisović</item>
    </izvorni_sadrzaj>
    <derivirana_varijabla naziv="DomainObject.Predmet.OstaliListFormated_1">
      <item>ŽDO u Slavonskom Brodu punomoćnik sudionika u postupku RH MF Porezna uprava Zagreb</item>
      <item>Tomislav Orehovec</item>
      <item>Damir Klisović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Tomislav Orehovec, OIB 02009648274</item>
      <item>Damir Klisović, OIB 62365781095</item>
    </izvorni_sadrzaj>
    <derivirana_varijabla naziv="DomainObject.Predmet.OstaliListFormatedOIB_1">
      <item>ŽDO u Slavonskom Brodu, OIB 12144806706 punomoćnik sudionika u postupku RH MF Porezna uprava Zagreb</item>
      <item>Tomislav Orehovec, OIB 02009648274</item>
      <item>Damir Klisović, OIB 62365781095</item>
    </derivirana_varijabla>
  </DomainObject.Predmet.OstaliListFormatedOIB>
  <DomainObject.Predmet.OstaliListFormatedWithAdress>
    <izvorni_sadrzaj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izvorni_sadrzaj>
    <derivirana_varijabla naziv="DomainObject.Predmet.OstaliListFormatedWithAdress_1"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derivirana_varijabla>
  </DomainObject.Predmet.OstaliListFormatedWithAdress>
  <DomainObject.Predmet.OstaliListFormatedWithAdressOIB>
    <izvorni_sadrzaj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izvorni_sadrzaj>
    <derivirana_varijabla naziv="DomainObject.Predmet.OstaliListFormatedWithAdressOIB_1"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derivirana_varijabla>
  </DomainObject.Predmet.OstaliListFormatedWithAdressOIB>
  <DomainObject.Predmet.OstaliListNazivFormated>
    <izvorni_sadrzaj>
      <item>ŽDO u Slavonskom Brodu</item>
      <item>Tomislav Orehovec</item>
      <item>Damir Klisović</item>
    </izvorni_sadrzaj>
    <derivirana_varijabla naziv="DomainObject.Predmet.OstaliListNazivFormated_1">
      <item>ŽDO u Slavonskom Brodu</item>
      <item>Tomislav Orehovec</item>
      <item>Damir Klisović</item>
    </derivirana_varijabla>
  </DomainObject.Predmet.OstaliListNazivFormated>
  <DomainObject.Predmet.OstaliListNazivFormatedOIB>
    <izvorni_sadrzaj>
      <item>ŽDO u Slavonskom Brodu, OIB 12144806706</item>
      <item>Tomislav Orehovec, OIB 02009648274</item>
      <item>Damir Klisović, OIB 62365781095</item>
    </izvorni_sadrzaj>
    <derivirana_varijabla naziv="DomainObject.Predmet.OstaliListNazivFormatedOIB_1">
      <item>ŽDO u Slavonskom Brodu, OIB 12144806706</item>
      <item>Tomislav Orehovec, OIB 02009648274</item>
      <item>Damir Klisović, OIB 62365781095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FORUM RIDER d.o.o.</izvorni_sadrzaj>
    <derivirana_varijabla naziv="DomainObject.Predmet.ProtustrankaIDrugi_1">FORUM RIDER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FORUM RIDER d.o.o., OIB 27530193041, Berislavićeva 19, 10000 Zagreb</izvorni_sadrzaj>
    <derivirana_varijabla naziv="DomainObject.Predmet.ProtustrankaIDrugiAdressOIB_1">FORUM RIDER d.o.o., OIB 27530193041, Berislavićeva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FORUM RIDER d.o.o.</item>
      <item>RH MF Porezna uprava Zagreb</item>
      <item>ŽDO u Slavonskom Brodu</item>
      <item>Tomislav Orehovec</item>
      <item>Damir Klisović</item>
    </izvorni_sadrzaj>
    <derivirana_varijabla naziv="DomainObject.Predmet.SudioniciListNaziv_1">
      <item>FINA Regionalni centar Zagreb</item>
      <item>FORUM RIDER d.o.o.</item>
      <item>RH MF Porezna uprava Zagreb</item>
      <item>ŽDO u Slavonskom Brodu</item>
      <item>Tomislav Orehovec</item>
      <item>Damir Klisović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izvorni_sadrzaj>
    <derivirana_varijabla naziv="DomainObject.Predmet.SudioniciListAdressOIB_1"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27530193041</item>
      <item>, OIB 18683136487</item>
      <item>, OIB 12144806706</item>
      <item>, OIB 02009648274</item>
      <item>, OIB 62365781095</item>
    </izvorni_sadrzaj>
    <derivirana_varijabla naziv="DomainObject.Predmet.SudioniciListNazivOIB_1">
      <item>, OIB 85821130368</item>
      <item>, OIB 27530193041</item>
      <item>, OIB 18683136487</item>
      <item>, OIB 12144806706</item>
      <item>, OIB 02009648274</item>
      <item>, OIB 62365781095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86FE1-D7AC-4CAF-B2E5-6881ED1DD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378</properties:Words>
  <properties:Characters>2529</properties:Characters>
  <properties:Lines>308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2017-09-08T09:51:00Z</dcterms:created>
  <dc:creator>ADMINIBM</dc:creator>
  <cp:lastModifiedBy>Ivana Stampf</cp:lastModifiedBy>
  <dcterms:modified xmlns:xsi="http://www.w3.org/2001/XMLSchema-instance" xsi:type="dcterms:W3CDTF">2017-09-11T06:51:00Z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St-332/2017-6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