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0b00" w14:paraId="06c0b00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7537FC">
        <w:rPr>
          <w:b/>
          <w:sz w:val="22"/>
          <w:szCs w:val="22"/>
        </w:rPr>
        <w:t>154/2016-7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2144D3">
        <w:rPr>
          <w:sz w:val="22"/>
          <w:szCs w:val="22"/>
        </w:rPr>
        <w:t xml:space="preserve">dužnikom </w:t>
      </w:r>
      <w:r w:rsidR="007537FC" w:rsidRPr="007537FC">
        <w:rPr>
          <w:sz w:val="22"/>
          <w:szCs w:val="22"/>
        </w:rPr>
        <w:t>ROVOSWISS d.o.o., OIB: 16908973630, Kneza Branimira 22 /1, Metković</w:t>
      </w:r>
      <w:r w:rsidRPr="00DD002E">
        <w:rPr>
          <w:sz w:val="22"/>
          <w:szCs w:val="22"/>
        </w:rPr>
        <w:t xml:space="preserve">, dana </w:t>
      </w:r>
      <w:r w:rsidR="007537FC">
        <w:rPr>
          <w:sz w:val="22"/>
          <w:szCs w:val="22"/>
        </w:rPr>
        <w:t>9. svibnja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9167F5" w:rsidRPr="007537FC">
        <w:rPr>
          <w:sz w:val="22"/>
          <w:szCs w:val="22"/>
        </w:rPr>
        <w:t>ROVOSWISS d.o.o., OIB: 16908973630, Kneza Branimira 22 /1, Metković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9167F5" w:rsidRPr="007537FC">
        <w:rPr>
          <w:sz w:val="22"/>
          <w:szCs w:val="22"/>
        </w:rPr>
        <w:t>ROVOSWISS d.o.o., OIB: 16908973630, Kneza Branimira 22 /1, Metković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9167F5">
        <w:rPr>
          <w:sz w:val="22"/>
          <w:szCs w:val="22"/>
        </w:rPr>
        <w:t>9. 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9167F5">
        <w:rPr>
          <w:sz w:val="22"/>
          <w:szCs w:val="22"/>
        </w:rPr>
        <w:t>2</w:t>
      </w:r>
      <w:r w:rsidR="00354918">
        <w:rPr>
          <w:sz w:val="22"/>
          <w:szCs w:val="22"/>
        </w:rPr>
        <w:t>,</w:t>
      </w:r>
      <w:r w:rsidR="00D01E30">
        <w:rPr>
          <w:sz w:val="22"/>
          <w:szCs w:val="22"/>
        </w:rPr>
        <w:t>0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C847F2">
        <w:rPr>
          <w:bCs/>
          <w:sz w:val="22"/>
          <w:szCs w:val="22"/>
        </w:rPr>
        <w:t>Renato Sabljić, Zagreb, Zdenački zavoj 14</w:t>
      </w:r>
      <w:r w:rsidR="00C732A2" w:rsidRPr="00A8134F">
        <w:rPr>
          <w:bCs/>
          <w:sz w:val="22"/>
          <w:szCs w:val="22"/>
        </w:rPr>
        <w:t xml:space="preserve">, OIB: </w:t>
      </w:r>
      <w:r w:rsidR="00C847F2">
        <w:rPr>
          <w:bCs/>
          <w:sz w:val="22"/>
          <w:szCs w:val="22"/>
        </w:rPr>
        <w:t>74644810692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9167F5" w:rsidRPr="007537FC">
        <w:rPr>
          <w:sz w:val="22"/>
          <w:szCs w:val="22"/>
        </w:rPr>
        <w:t>ROVOSWISS d.o.o., OIB: 16908973630, Kneza Branimira 22 /1, Metković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9167F5">
        <w:rPr>
          <w:sz w:val="22"/>
          <w:szCs w:val="22"/>
        </w:rPr>
        <w:t>14. siječnja 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9167F5">
        <w:rPr>
          <w:sz w:val="22"/>
          <w:szCs w:val="22"/>
        </w:rPr>
        <w:t>14. siječnja</w:t>
      </w:r>
      <w:r w:rsidRPr="00B21296">
        <w:rPr>
          <w:sz w:val="22"/>
          <w:szCs w:val="22"/>
        </w:rPr>
        <w:t xml:space="preserve"> 201</w:t>
      </w:r>
      <w:r w:rsidR="009167F5">
        <w:rPr>
          <w:sz w:val="22"/>
          <w:szCs w:val="22"/>
        </w:rPr>
        <w:t>6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 w:rsidR="009167F5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dan</w:t>
      </w:r>
      <w:r w:rsidR="009167F5">
        <w:rPr>
          <w:sz w:val="22"/>
          <w:szCs w:val="22"/>
        </w:rPr>
        <w:t>a</w:t>
      </w:r>
      <w:r w:rsidRPr="00B21296">
        <w:rPr>
          <w:sz w:val="22"/>
          <w:szCs w:val="22"/>
        </w:rPr>
        <w:t xml:space="preserve"> u ukupnom iznosu od </w:t>
      </w:r>
      <w:r w:rsidR="009167F5">
        <w:rPr>
          <w:sz w:val="22"/>
          <w:szCs w:val="22"/>
        </w:rPr>
        <w:t>8.920,89</w:t>
      </w:r>
      <w:r w:rsidR="000A028C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>ima otvoren</w:t>
      </w:r>
      <w:r w:rsidR="009167F5">
        <w:rPr>
          <w:sz w:val="22"/>
          <w:szCs w:val="22"/>
        </w:rPr>
        <w:t>e</w:t>
      </w:r>
      <w:r w:rsidR="00FB0D83">
        <w:rPr>
          <w:sz w:val="22"/>
          <w:szCs w:val="22"/>
        </w:rPr>
        <w:t xml:space="preserve"> račun kod </w:t>
      </w:r>
      <w:r w:rsidR="009167F5">
        <w:rPr>
          <w:sz w:val="22"/>
          <w:szCs w:val="22"/>
        </w:rPr>
        <w:t>Croatia banka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="009167F5">
        <w:rPr>
          <w:sz w:val="22"/>
          <w:szCs w:val="22"/>
        </w:rPr>
        <w:t xml:space="preserve"> i Splitske banke d.d.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9167F5">
        <w:rPr>
          <w:sz w:val="22"/>
          <w:szCs w:val="22"/>
        </w:rPr>
        <w:t>4. veljače 2016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>je Renato Sabljić iz Zagreba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9167F5">
        <w:rPr>
          <w:b/>
          <w:sz w:val="22"/>
          <w:szCs w:val="22"/>
        </w:rPr>
        <w:t>9. 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9167F5">
        <w:rPr>
          <w:b/>
          <w:sz w:val="22"/>
          <w:szCs w:val="22"/>
        </w:rPr>
        <w:t>, v.r.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167F5">
        <w:rPr>
          <w:sz w:val="22"/>
          <w:szCs w:val="22"/>
        </w:rPr>
        <w:t>09.05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9167F5">
        <w:rPr>
          <w:sz w:val="22"/>
          <w:szCs w:val="22"/>
        </w:rPr>
        <w:t>Metković</w:t>
      </w:r>
    </w:p>
    <w:p w:rsidRDefault="009167F5" w:rsidP="00DA764D" w:rsidR="00687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Croatia banka</w:t>
      </w:r>
      <w:r w:rsidR="00687DB9">
        <w:rPr>
          <w:sz w:val="22"/>
          <w:szCs w:val="22"/>
        </w:rPr>
        <w:t xml:space="preserve"> d.d., putem e oglasne ploče,</w:t>
      </w:r>
    </w:p>
    <w:p w:rsidRDefault="009167F5" w:rsidP="00DA764D" w:rsidR="009167F5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Splitska banka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9167F5">
        <w:rPr>
          <w:sz w:val="22"/>
          <w:szCs w:val="22"/>
        </w:rPr>
        <w:t xml:space="preserve"> Stalna služba u Metkoviću,</w:t>
      </w:r>
      <w:r w:rsidRPr="00E54DB9">
        <w:rPr>
          <w:sz w:val="22"/>
          <w:szCs w:val="22"/>
        </w:rPr>
        <w:t xml:space="preserve">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2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9167F5">
      <w:rPr>
        <w:b/>
        <w:sz w:val="22"/>
        <w:szCs w:val="22"/>
      </w:rPr>
      <w:t>154/2016-7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028C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28E"/>
    <w:rsid w:val="001A041A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144D3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37FC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167F5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0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2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2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2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2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0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2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2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2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2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St-154/2016</izvorni_sadrzaj>
    <derivirana_varijabla naziv="DomainObject.Predmet.OznakaBroj_1">St-154/2016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ROVOSWISS društvo s ograničenom odgovornošću za popravak, servis i montažu građevinskih strojeva</izvorni_sadrzaj>
    <derivirana_varijabla naziv="DomainObject.Predmet.ProtustrankaFormated_1">  ROVOSWISS društvo s ograničenom odgovornošću za popravak, servis i montažu građevinskih strojeva</derivirana_varijabla>
  </DomainObject.Predmet.ProtustrankaFormated>
  <DomainObject.Predmet.ProtustrankaFormatedOIB>
    <izvorni_sadrzaj>  ROVOSWISS društvo s ograničenom odgovornošću za popravak, servis i montažu građevinskih strojeva, OIB 16908973630</izvorni_sadrzaj>
    <derivirana_varijabla naziv="DomainObject.Predmet.ProtustrankaFormatedOIB_1">  ROVOSWISS društvo s ograničenom odgovornošću za popravak, servis i montažu građevinskih strojeva, OIB 16908973630</derivirana_varijabla>
  </DomainObject.Predmet.ProtustrankaFormatedOIB>
  <DomainObject.Predmet.ProtustrankaFormatedWithAdress>
    <izvorni_sadrzaj> ROVOSWISS društvo s ograničenom odgovornošću za popravak, servis i montažu građevinskih strojeva, Kneza Branimira 22/1, 20350 Metković</izvorni_sadrzaj>
    <derivirana_varijabla naziv="DomainObject.Predmet.ProtustrankaFormatedWithAdress_1"> ROVOSWISS društvo s ograničenom odgovornošću za popravak, servis i montažu građevinskih strojeva, Kneza Branimira 22/1, 20350 Metković</derivirana_varijabla>
  </DomainObject.Predmet.ProtustrankaFormatedWithAdress>
  <DomainObject.Predmet.ProtustrankaFormatedWithAdressOIB>
    <izvorni_sadrzaj> ROVOSWISS društvo s ograničenom odgovornošću za popravak, servis i montažu građevinskih strojeva, OIB 16908973630, Kneza Branimira 22/1, 20350 Metković</izvorni_sadrzaj>
    <derivirana_varijabla naziv="DomainObject.Predmet.ProtustrankaFormatedWithAdressOIB_1"> ROVOSWISS društvo s ograničenom odgovornošću za popravak, servis i montažu građevinskih strojeva, OIB 16908973630, Kneza Branimira 22/1, 20350 Metković</derivirana_varijabla>
  </DomainObject.Predmet.ProtustrankaFormatedWithAdressOIB>
  <DomainObject.Predmet.ProtustrankaWithAdress>
    <izvorni_sadrzaj>ROVOSWISS društvo s ograničenom odgovornošću za popravak, servis i montažu građevinskih strojeva Kneza Branimira 22/1, 20350 Metković</izvorni_sadrzaj>
    <derivirana_varijabla naziv="DomainObject.Predmet.ProtustrankaWithAdress_1">ROVOSWISS društvo s ograničenom odgovornošću za popravak, servis i montažu građevinskih strojeva Kneza Branimira 22/1, 20350 Metković</derivirana_varijabla>
  </DomainObject.Predmet.ProtustrankaWithAdress>
  <DomainObject.Predmet.ProtustrankaWithAdressOIB>
    <izvorni_sadrzaj>ROVOSWISS društvo s ograničenom odgovornošću za popravak, servis i montažu građevinskih strojeva, OIB 16908973630, Kneza Branimira 22/1, 20350 Metković</izvorni_sadrzaj>
    <derivirana_varijabla naziv="DomainObject.Predmet.ProtustrankaWithAdressOIB_1">ROVOSWISS društvo s ograničenom odgovornošću za popravak, servis i montažu građevinskih strojeva, OIB 16908973630, Kneza Branimira 22/1, 20350 Metković</derivirana_varijabla>
  </DomainObject.Predmet.ProtustrankaWithAdressOIB>
  <DomainObject.Predmet.ProtustrankaNazivFormated>
    <izvorni_sadrzaj>ROVOSWISS društvo s ograničenom odgovornošću za popravak, servis i montažu građevinskih strojeva</izvorni_sadrzaj>
    <derivirana_varijabla naziv="DomainObject.Predmet.ProtustrankaNazivFormated_1">ROVOSWISS društvo s ograničenom odgovornošću za popravak, servis i montažu građevinskih strojeva</derivirana_varijabla>
  </DomainObject.Predmet.ProtustrankaNazivFormated>
  <DomainObject.Predmet.ProtustrankaNazivFormatedOIB>
    <izvorni_sadrzaj>ROVOSWISS društvo s ograničenom odgovornošću za popravak, servis i montažu građevinskih strojeva, OIB 16908973630</izvorni_sadrzaj>
    <derivirana_varijabla naziv="DomainObject.Predmet.ProtustrankaNazivFormatedOIB_1">ROVOSWISS društvo s ograničenom odgovornošću za popravak, servis i montažu građevinskih strojeva, OIB 16908973630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8920.89</izvorni_sadrzaj>
    <derivirana_varijabla naziv="DomainObject.Predmet.TrenutnaVrijednost_1">8920.89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ROVOSWISS društvo s ograničenom odgovornošću za popravak, servis i montažu građevinskih strojeva</item>
    </izvorni_sadrzaj>
    <derivirana_varijabla naziv="DomainObject.Predmet.ProtuStrankaListFormated_1">
      <item>ROVOSWISS društvo s ograničenom odgovornošću za popravak, servis i montažu građevinskih strojeva</item>
    </derivirana_varijabla>
  </DomainObject.Predmet.ProtuStrankaListFormated>
  <DomainObject.Predmet.ProtuStrankaListFormatedOIB>
    <izvorni_sadrzaj>
      <item>ROVOSWISS društvo s ograničenom odgovornošću za popravak, servis i montažu građevinskih strojeva, OIB 16908973630</item>
    </izvorni_sadrzaj>
    <derivirana_varijabla naziv="DomainObject.Predmet.ProtuStrankaListFormatedOIB_1">
      <item>ROVOSWISS društvo s ograničenom odgovornošću za popravak, servis i montažu građevinskih strojeva, OIB 16908973630</item>
    </derivirana_varijabla>
  </DomainObject.Predmet.ProtuStrankaListFormatedOIB>
  <DomainObject.Predmet.ProtuStrankaListFormatedWithAdress>
    <izvorni_sadrzaj>
      <item>ROVOSWISS društvo s ograničenom odgovornošću za popravak, servis i montažu građevinskih strojeva, Kneza Branimira 22/1, 20350 Metković</item>
    </izvorni_sadrzaj>
    <derivirana_varijabla naziv="DomainObject.Predmet.ProtuStrankaListFormatedWithAdress_1">
      <item>ROVOSWISS društvo s ograničenom odgovornošću za popravak, servis i montažu građevinskih strojeva, Kneza Branimira 22/1, 20350 Metković</item>
    </derivirana_varijabla>
  </DomainObject.Predmet.ProtuStrankaListFormatedWithAdress>
  <DomainObject.Predmet.ProtuStrankaListFormatedWithAdressOIB>
    <izvorni_sadrzaj>
      <item>ROVOSWISS društvo s ograničenom odgovornošću za popravak, servis i montažu građevinskih strojeva, OIB 16908973630, Kneza Branimira 22/1, 20350 Metković</item>
    </izvorni_sadrzaj>
    <derivirana_varijabla naziv="DomainObject.Predmet.ProtuStrankaListFormatedWithAdressOIB_1">
      <item>ROVOSWISS društvo s ograničenom odgovornošću za popravak, servis i montažu građevinskih strojeva, OIB 16908973630, Kneza Branimira 22/1, 20350 Metković</item>
    </derivirana_varijabla>
  </DomainObject.Predmet.ProtuStrankaListFormatedWithAdressOIB>
  <DomainObject.Predmet.ProtuStrankaListNazivFormated>
    <izvorni_sadrzaj>
      <item>ROVOSWISS društvo s ograničenom odgovornošću za popravak, servis i montažu građevinskih strojeva</item>
    </izvorni_sadrzaj>
    <derivirana_varijabla naziv="DomainObject.Predmet.ProtuStrankaListNazivFormated_1">
      <item>ROVOSWISS društvo s ograničenom odgovornošću za popravak, servis i montažu građevinskih strojeva</item>
    </derivirana_varijabla>
  </DomainObject.Predmet.ProtuStrankaListNazivFormated>
  <DomainObject.Predmet.ProtuStrankaListNazivFormatedOIB>
    <izvorni_sadrzaj>
      <item>ROVOSWISS društvo s ograničenom odgovornošću za popravak, servis i montažu građevinskih strojeva, OIB 16908973630</item>
    </izvorni_sadrzaj>
    <derivirana_varijabla naziv="DomainObject.Predmet.ProtuStrankaListNazivFormatedOIB_1">
      <item>ROVOSWISS društvo s ograničenom odgovornošću za popravak, servis i montažu građevinskih strojeva, OIB 16908973630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ROVOSWISS društvo s ograničenom odgovornošću za popravak, servis i montažu građevinskih strojeva</izvorni_sadrzaj>
    <derivirana_varijabla naziv="DomainObject.Predmet.ProtustrankaIDrugi_1">ROVOSWISS društvo s ograničenom odgovornošću za popravak, servis i montažu građevinskih strojeva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ROVOSWISS društvo s ograničenom odgovornošću za popravak, servis i montažu građevinskih strojeva, OIB 16908973630, Kneza Branimira 22/1, 20350 Metković</izvorni_sadrzaj>
    <derivirana_varijabla naziv="DomainObject.Predmet.ProtustrankaIDrugiAdressOIB_1">ROVOSWISS društvo s ograničenom odgovornošću za popravak, servis i montažu građevinskih strojeva, OIB 16908973630, Kneza Branimira 22/1,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ROVOSWISS društvo s ograničenom odgovornošću za popravak, servis i montažu građevinskih strojeva</item>
    </izvorni_sadrzaj>
    <derivirana_varijabla naziv="DomainObject.Predmet.SudioniciListNaziv_1">
      <item>FINA, RC Split, Podružnica Dubrovnik</item>
      <item>ROVOSWISS društvo s ograničenom odgovornošću za popravak, servis i montažu građevinskih strojeva</item>
    </derivirana_varijabla>
  </DomainObject.Predmet.SudioniciListNaziv>
  <DomainObject.Predmet.SudioniciListAdressOIB>
    <izvorni_sadrzaj>
      <item>FINA, RC Split, Podružnica Dubrovnik, OIB 85821130368, Vukovarska 2,20000 Dubrovnik</item>
      <item>ROVOSWISS društvo s ograničenom odgovornošću za popravak, servis i montažu građevinskih strojeva, OIB 16908973630, Kneza Branimira 22/1,20350 Metković</item>
    </izvorni_sadrzaj>
    <derivirana_varijabla naziv="DomainObject.Predmet.SudioniciListAdressOIB_1">
      <item>FINA, RC Split, Podružnica Dubrovnik, OIB 85821130368, Vukovarska 2,20000 Dubrovnik</item>
      <item>ROVOSWISS društvo s ograničenom odgovornošću za popravak, servis i montažu građevinskih strojeva, OIB 16908973630, Kneza Branimira 22/1,20350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16908973630</item>
    </izvorni_sadrzaj>
    <derivirana_varijabla naziv="DomainObject.Predmet.SudioniciListNazivOIB_1">
      <item>, OIB 85821130368</item>
      <item>, OIB 16908973630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50D06-1D7D-45D4-8B8E-02E266BF3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728</properties:Words>
  <properties:Characters>4010</properties:Characters>
  <properties:Lines>105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2016-04-27T06:53:00Z</dcterms:created>
  <dc:creator>Ante Kačić</dc:creator>
  <cp:lastModifiedBy>Mara Marčinko</cp:lastModifiedBy>
  <cp:lastPrinted>2016-05-09T08:15:00Z</cp:lastPrinted>
  <dcterms:modified xmlns:xsi="http://www.w3.org/2001/XMLSchema-instance" xsi:type="dcterms:W3CDTF">2016-05-09T08:16:00Z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