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58af" w14:paraId="f7f58a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C21D6C">
        <w:t>879</w:t>
      </w:r>
      <w:r w:rsidR="00501BEB">
        <w:t>/2016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C21D6C">
        <w:t xml:space="preserve">Scrupus j.d.o.o., Škrip (Grad Supetar), Put Ploča 7, </w:t>
      </w:r>
      <w:r w:rsidR="00FB0739">
        <w:t>O</w:t>
      </w:r>
      <w:r w:rsidR="0057550C">
        <w:t>IB:</w:t>
      </w:r>
      <w:r w:rsidR="00C21D6C">
        <w:t xml:space="preserve"> 08495525672</w:t>
      </w:r>
      <w:r w:rsidR="009F79C1">
        <w:t>,</w:t>
      </w:r>
      <w:r w:rsidR="00F576EC">
        <w:t xml:space="preserve"> </w:t>
      </w:r>
      <w:r w:rsidR="00FB62CF">
        <w:t>dana 4. svibnja</w:t>
      </w:r>
      <w:r w:rsidR="004A2A86">
        <w:t xml:space="preserve">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C21D6C" w:rsidRPr="00C21D6C">
        <w:t>Scrupus j.d.o.o., Škrip (Grad Supetar), Put Ploča 7, OIB: 08495525672</w:t>
      </w:r>
      <w:r w:rsidR="00C21D6C">
        <w:t xml:space="preserve">, </w:t>
      </w:r>
      <w:r w:rsidR="00D5790D">
        <w:t>n</w:t>
      </w:r>
      <w:r w:rsidR="003E1593">
        <w:t xml:space="preserve">a </w:t>
      </w:r>
      <w:r w:rsidR="00D5790D">
        <w:t>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C21D6C">
        <w:t>120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C21D6C">
        <w:t xml:space="preserve"> 31.449,99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7F559A">
        <w:t>ju</w:t>
      </w:r>
      <w:r>
        <w:t xml:space="preserve"> se </w:t>
      </w:r>
      <w:r w:rsidR="00D36A52">
        <w:t>o</w:t>
      </w:r>
      <w:r w:rsidR="000F3A5E">
        <w:t>vlašt</w:t>
      </w:r>
      <w:r w:rsidR="00BF30E3">
        <w:t>en</w:t>
      </w:r>
      <w:r w:rsidR="007F559A">
        <w:t>e</w:t>
      </w:r>
      <w:r w:rsidR="00783052">
        <w:t xml:space="preserve"> osob</w:t>
      </w:r>
      <w:r w:rsidR="007F559A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</w:t>
      </w:r>
      <w:r w:rsidR="00C21D6C">
        <w:t>879</w:t>
      </w:r>
      <w:r w:rsidR="00501BEB">
        <w:t>/2016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F559A">
        <w:t>e</w:t>
      </w:r>
      <w:r w:rsidR="003D3A71">
        <w:t xml:space="preserve"> ovlašten</w:t>
      </w:r>
      <w:r w:rsidR="007F559A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F559A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B62CF" w:rsidP="00F576EC" w:rsidR="008922FD">
      <w:pPr>
        <w:jc w:val="center"/>
      </w:pPr>
      <w:r>
        <w:t>U Splitu, 4. svibnja</w:t>
      </w:r>
      <w:r w:rsidR="004A2A86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91C5F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87054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01BEB"/>
    <w:rsid w:val="00524ABA"/>
    <w:rsid w:val="00543777"/>
    <w:rsid w:val="00562349"/>
    <w:rsid w:val="0056438D"/>
    <w:rsid w:val="0057550C"/>
    <w:rsid w:val="005C4FA6"/>
    <w:rsid w:val="005F0E13"/>
    <w:rsid w:val="00602A20"/>
    <w:rsid w:val="00695C51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7F559A"/>
    <w:rsid w:val="0080225C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62C6C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21D6C"/>
    <w:rsid w:val="00C46474"/>
    <w:rsid w:val="00C81826"/>
    <w:rsid w:val="00CB223B"/>
    <w:rsid w:val="00CF2246"/>
    <w:rsid w:val="00D02BB5"/>
    <w:rsid w:val="00D242DA"/>
    <w:rsid w:val="00D36A52"/>
    <w:rsid w:val="00D437EF"/>
    <w:rsid w:val="00D5790D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EE3A9F"/>
    <w:rsid w:val="00F139C9"/>
    <w:rsid w:val="00F21228"/>
    <w:rsid w:val="00F555EE"/>
    <w:rsid w:val="00F576EC"/>
    <w:rsid w:val="00F61726"/>
    <w:rsid w:val="00F945BC"/>
    <w:rsid w:val="00F96BD1"/>
    <w:rsid w:val="00FA2D65"/>
    <w:rsid w:val="00FA3D10"/>
    <w:rsid w:val="00FA60C8"/>
    <w:rsid w:val="00FB0739"/>
    <w:rsid w:val="00FB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A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A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Scrupus jednostavno društvo s ograničenom odgovornošću za usluge</izvorni_sadrzaj>
    <derivirana_varijabla naziv="DomainObject.Predmet.ProtustrankaFormated_1">  Scrupus jednostavno društvo s ograničenom odgovornošću za usluge</derivirana_varijabla>
  </DomainObject.Predmet.ProtustrankaFormated>
  <DomainObject.Predmet.ProtustrankaFormatedOIB>
    <izvorni_sadrzaj>  Scrupus jednostavno društvo s ograničenom odgovornošću za usluge, OIB 08495525672</izvorni_sadrzaj>
    <derivirana_varijabla naziv="DomainObject.Predmet.ProtustrankaFormatedOIB_1">  Scrupus jednostavno društvo s ograničenom odgovornošću za usluge, OIB 08495525672</derivirana_varijabla>
  </DomainObject.Predmet.ProtustrankaFormatedOIB>
  <DomainObject.Predmet.ProtustrankaFormatedWithAdress>
    <izvorni_sadrzaj> Scrupus jednostavno društvo s ograničenom odgovornošću za usluge, Put Ploča 7, 21400 Škrip</izvorni_sadrzaj>
    <derivirana_varijabla naziv="DomainObject.Predmet.ProtustrankaFormatedWithAdress_1"> Scrupus jednostavno društvo s ograničenom odgovornošću za usluge, Put Ploča 7, 21400 Škrip</derivirana_varijabla>
  </DomainObject.Predmet.ProtustrankaFormatedWithAdress>
  <DomainObject.Predmet.ProtustrankaFormatedWithAdressOIB>
    <izvorni_sadrzaj> Scrupus jednostavno društvo s ograničenom odgovornošću za usluge, OIB 08495525672, Put Ploča 7, 21400 Škrip</izvorni_sadrzaj>
    <derivirana_varijabla naziv="DomainObject.Predmet.ProtustrankaFormatedWithAdressOIB_1"> Scrupus jednostavno društvo s ograničenom odgovornošću za usluge, OIB 08495525672, Put Ploča 7, 21400 Škrip</derivirana_varijabla>
  </DomainObject.Predmet.ProtustrankaFormatedWithAdressOIB>
  <DomainObject.Predmet.ProtustrankaWithAdress>
    <izvorni_sadrzaj>Scrupus jednostavno društvo s ograničenom odgovornošću za usluge Put Ploča 7, 21400 Škrip</izvorni_sadrzaj>
    <derivirana_varijabla naziv="DomainObject.Predmet.ProtustrankaWithAdress_1">Scrupus jednostavno društvo s ograničenom odgovornošću za usluge Put Ploča 7, 21400 Škrip</derivirana_varijabla>
  </DomainObject.Predmet.ProtustrankaWithAdress>
  <DomainObject.Predmet.ProtustrankaWithAdressOIB>
    <izvorni_sadrzaj>Scrupus jednostavno društvo s ograničenom odgovornošću za usluge, OIB 08495525672, Put Ploča 7, 21400 Škrip</izvorni_sadrzaj>
    <derivirana_varijabla naziv="DomainObject.Predmet.ProtustrankaWithAdressOIB_1">Scrupus jednostavno društvo s ograničenom odgovornošću za usluge, OIB 08495525672, Put Ploča 7, 21400 Škrip</derivirana_varijabla>
  </DomainObject.Predmet.ProtustrankaWithAdressOIB>
  <DomainObject.Predmet.ProtustrankaNazivFormated>
    <izvorni_sadrzaj>Scrupus jednostavno društvo s ograničenom odgovornošću za usluge</izvorni_sadrzaj>
    <derivirana_varijabla naziv="DomainObject.Predmet.ProtustrankaNazivFormated_1">Scrupus jednostavno društvo s ograničenom odgovornošću za usluge</derivirana_varijabla>
  </DomainObject.Predmet.ProtustrankaNazivFormated>
  <DomainObject.Predmet.ProtustrankaNazivFormatedOIB>
    <izvorni_sadrzaj>Scrupus jednostavno društvo s ograničenom odgovornošću za usluge, OIB 08495525672</izvorni_sadrzaj>
    <derivirana_varijabla naziv="DomainObject.Predmet.ProtustrankaNazivFormatedOIB_1">Scrupus jednostavno društvo s ograničenom odgovornošću za usluge, OIB 08495525672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31449.99</izvorni_sadrzaj>
    <derivirana_varijabla naziv="DomainObject.Predmet.TrenutnaVrijednost_1">31449.99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Scrupus jednostavno društvo s ograničenom odgovornošću za usluge</item>
    </izvorni_sadrzaj>
    <derivirana_varijabla naziv="DomainObject.Predmet.ProtuStrankaListFormated_1">
      <item>Scrupus jednostavno društvo s ograničenom odgovornošću za usluge</item>
    </derivirana_varijabla>
  </DomainObject.Predmet.ProtuStrankaListFormated>
  <DomainObject.Predmet.ProtuStrankaListFormatedOIB>
    <izvorni_sadrzaj>
      <item>Scrupus jednostavno društvo s ograničenom odgovornošću za usluge, OIB 08495525672</item>
    </izvorni_sadrzaj>
    <derivirana_varijabla naziv="DomainObject.Predmet.ProtuStrankaListFormatedOIB_1">
      <item>Scrupus jednostavno društvo s ograničenom odgovornošću za usluge, OIB 08495525672</item>
    </derivirana_varijabla>
  </DomainObject.Predmet.ProtuStrankaListFormatedOIB>
  <DomainObject.Predmet.ProtuStrankaListFormatedWithAdress>
    <izvorni_sadrzaj>
      <item>Scrupus jednostavno društvo s ograničenom odgovornošću za usluge, Put Ploča 7, 21400 Škrip</item>
    </izvorni_sadrzaj>
    <derivirana_varijabla naziv="DomainObject.Predmet.ProtuStrankaListFormatedWithAdress_1">
      <item>Scrupus jednostavno društvo s ograničenom odgovornošću za usluge, Put Ploča 7, 21400 Škrip</item>
    </derivirana_varijabla>
  </DomainObject.Predmet.ProtuStrankaListFormatedWithAdress>
  <DomainObject.Predmet.ProtuStrankaListFormatedWithAdressOIB>
    <izvorni_sadrzaj>
      <item>Scrupus jednostavno društvo s ograničenom odgovornošću za usluge, OIB 08495525672, Put Ploča 7, 21400 Škrip</item>
    </izvorni_sadrzaj>
    <derivirana_varijabla naziv="DomainObject.Predmet.ProtuStrankaListFormatedWithAdressOIB_1">
      <item>Scrupus jednostavno društvo s ograničenom odgovornošću za usluge, OIB 08495525672, Put Ploča 7, 21400 Škrip</item>
    </derivirana_varijabla>
  </DomainObject.Predmet.ProtuStrankaListFormatedWithAdressOIB>
  <DomainObject.Predmet.ProtuStrankaListNazivFormated>
    <izvorni_sadrzaj>
      <item>Scrupus jednostavno društvo s ograničenom odgovornošću za usluge</item>
    </izvorni_sadrzaj>
    <derivirana_varijabla naziv="DomainObject.Predmet.ProtuStrankaListNazivFormated_1">
      <item>Scrupus jednostavno društvo s ograničenom odgovornošću za usluge</item>
    </derivirana_varijabla>
  </DomainObject.Predmet.ProtuStrankaListNazivFormated>
  <DomainObject.Predmet.ProtuStrankaListNazivFormatedOIB>
    <izvorni_sadrzaj>
      <item>Scrupus jednostavno društvo s ograničenom odgovornošću za usluge, OIB 08495525672</item>
    </izvorni_sadrzaj>
    <derivirana_varijabla naziv="DomainObject.Predmet.ProtuStrankaListNazivFormatedOIB_1">
      <item>Scrupus jednostavno društvo s ograničenom odgovornošću za usluge, OIB 08495525672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Scrupus jednostavno društvo s ograničenom odgovornošću za usluge</izvorni_sadrzaj>
    <derivirana_varijabla naziv="DomainObject.Predmet.ProtustrankaIDrugi_1">Scrupus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Scrupus jednostavno društvo s ograničenom odgovornošću za usluge, OIB 08495525672, Put Ploča 7, 21400 Škrip</izvorni_sadrzaj>
    <derivirana_varijabla naziv="DomainObject.Predmet.ProtustrankaIDrugiAdressOIB_1">Scrupus jednostavno društvo s ograničenom odgovornošću za usluge, OIB 08495525672, Put Ploča 7, 21400 Škrip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Scrupus jednostavno društvo s ograničenom odgovornošću za usluge</item>
      <item>FINANCIJSKA AGENCIJA, RC SPLIT</item>
    </izvorni_sadrzaj>
    <derivirana_varijabla naziv="DomainObject.Predmet.SudioniciListNaziv_1">
      <item>Scrupus jednostavno društvo s ograničenom odgovornošću za usluge</item>
      <item>FINANCIJSKA AGENCIJA, RC SPLIT</item>
    </derivirana_varijabla>
  </DomainObject.Predmet.SudioniciListNaziv>
  <DomainObject.Predmet.SudioniciListAdressOIB>
    <izvorni_sadrzaj>
      <item>Scrupus jednostavno društvo s ograničenom odgovornošću za usluge, OIB 08495525672, Put Ploča 7,21400 Škrip</item>
      <item>FINANCIJSKA AGENCIJA, RC SPLIT, OIB 85821130368, Mažuranićevo šetalište 24 b,21000 Split</item>
    </izvorni_sadrzaj>
    <derivirana_varijabla naziv="DomainObject.Predmet.SudioniciListAdressOIB_1">
      <item>Scrupus jednostavno društvo s ograničenom odgovornošću za usluge, OIB 08495525672, Put Ploča 7,21400 Škrip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08495525672</item>
      <item>, OIB 85821130368</item>
    </izvorni_sadrzaj>
    <derivirana_varijabla naziv="DomainObject.Predmet.SudioniciListNazivOIB_1">
      <item>, OIB 08495525672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1747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2016-05-04T06:51:00Z</dcterms:created>
  <dc:creator>Lari Glavaš</dc:creator>
  <cp:lastModifiedBy>Lari Glavaš</cp:lastModifiedBy>
  <cp:lastPrinted>2016-05-04T06:51:00Z</cp:lastPrinted>
  <dcterms:modified xmlns:xsi="http://www.w3.org/2001/XMLSchema-instance" xsi:type="dcterms:W3CDTF">2016-05-04T06:52:00Z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