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695b" w14:paraId="8b2695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354F3">
        <w:rPr>
          <w:sz w:val="24"/>
          <w:szCs w:val="24"/>
        </w:rPr>
        <w:t>1395</w:t>
      </w:r>
      <w:r w:rsidR="00450676" w:rsidRPr="00E974B3">
        <w:rPr>
          <w:sz w:val="24"/>
          <w:szCs w:val="24"/>
        </w:rPr>
        <w:t>/1</w:t>
      </w:r>
      <w:r w:rsidR="00F53315">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A1AB9">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CE23A3">
        <w:rPr>
          <w:sz w:val="24"/>
          <w:szCs w:val="24"/>
          <w:lang w:val="pt-BR"/>
        </w:rPr>
        <w:t xml:space="preserve">S. i M. ZELINA d.o.o., </w:t>
      </w:r>
      <w:r w:rsidR="006E5149">
        <w:rPr>
          <w:sz w:val="24"/>
          <w:szCs w:val="24"/>
          <w:lang w:val="pt-BR"/>
        </w:rPr>
        <w:t xml:space="preserve">Sesvete, Varaždinska 10ª, </w:t>
      </w:r>
      <w:r w:rsidR="00DA43F7">
        <w:rPr>
          <w:sz w:val="24"/>
          <w:szCs w:val="24"/>
          <w:lang w:val="pt-BR"/>
        </w:rPr>
        <w:t xml:space="preserve">OIB: </w:t>
      </w:r>
      <w:r w:rsidR="00C0538A" w:rsidRPr="00C0538A">
        <w:rPr>
          <w:sz w:val="24"/>
          <w:szCs w:val="24"/>
        </w:rPr>
        <w:t>31483727823</w:t>
      </w:r>
      <w:r w:rsidR="004B732A">
        <w:rPr>
          <w:sz w:val="24"/>
          <w:szCs w:val="24"/>
          <w:lang w:val="pt-BR"/>
        </w:rPr>
        <w:t xml:space="preserve">, </w:t>
      </w:r>
      <w:r w:rsidR="00636302">
        <w:rPr>
          <w:sz w:val="24"/>
          <w:szCs w:val="24"/>
          <w:lang w:val="pt-BR"/>
        </w:rPr>
        <w:t>16</w:t>
      </w:r>
      <w:r w:rsidR="00CD6BB3" w:rsidRPr="00AA1AB9">
        <w:rPr>
          <w:sz w:val="24"/>
          <w:szCs w:val="24"/>
          <w:lang w:val="pt-BR"/>
        </w:rPr>
        <w:t xml:space="preserve">. </w:t>
      </w:r>
      <w:r w:rsidR="009F47C9">
        <w:rPr>
          <w:sz w:val="24"/>
          <w:szCs w:val="24"/>
          <w:lang w:val="pt-BR"/>
        </w:rPr>
        <w:t>listopada</w:t>
      </w:r>
      <w:r w:rsidR="00CD6BB3" w:rsidRPr="00AA1AB9">
        <w:rPr>
          <w:sz w:val="24"/>
          <w:szCs w:val="24"/>
          <w:lang w:val="pt-BR"/>
        </w:rPr>
        <w:t xml:space="preserve"> 2017</w:t>
      </w:r>
      <w:r w:rsidR="0098563E" w:rsidRPr="00AA1AB9">
        <w:rPr>
          <w:sz w:val="24"/>
          <w:szCs w:val="24"/>
          <w:lang w:val="pt-BR"/>
        </w:rPr>
        <w:t>.</w:t>
      </w:r>
      <w:r w:rsidR="00F53100" w:rsidRPr="00AA1AB9">
        <w:rPr>
          <w:sz w:val="24"/>
          <w:szCs w:val="24"/>
        </w:rPr>
        <w:t>,</w:t>
      </w: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6C09DD">
        <w:rPr>
          <w:sz w:val="24"/>
          <w:szCs w:val="24"/>
          <w:lang w:val="pt-BR"/>
        </w:rPr>
        <w:t xml:space="preserve">S. i M. ZELINA d.o.o., Sesvete, Varaždinska 10ª, OIB: </w:t>
      </w:r>
      <w:r w:rsidR="006C09DD" w:rsidRPr="00C0538A">
        <w:rPr>
          <w:sz w:val="24"/>
          <w:szCs w:val="24"/>
        </w:rPr>
        <w:t>31483727823</w:t>
      </w:r>
      <w:r w:rsidR="007E3C54" w:rsidRPr="00C21A02">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821DE6">
        <w:rPr>
          <w:sz w:val="24"/>
          <w:szCs w:val="24"/>
        </w:rPr>
        <w:t xml:space="preserve">i </w:t>
      </w:r>
      <w:r>
        <w:rPr>
          <w:sz w:val="24"/>
          <w:szCs w:val="24"/>
        </w:rPr>
        <w:t>ovlašten</w:t>
      </w:r>
      <w:r w:rsidR="00821DE6">
        <w:rPr>
          <w:sz w:val="24"/>
          <w:szCs w:val="24"/>
        </w:rPr>
        <w:t>oj</w:t>
      </w:r>
      <w:r w:rsidR="0035505E">
        <w:rPr>
          <w:sz w:val="24"/>
          <w:szCs w:val="24"/>
        </w:rPr>
        <w:t xml:space="preserve"> za </w:t>
      </w:r>
      <w:r w:rsidR="0041101F" w:rsidRPr="0041101F">
        <w:rPr>
          <w:sz w:val="24"/>
          <w:szCs w:val="24"/>
        </w:rPr>
        <w:t xml:space="preserve">zastupanje </w:t>
      </w:r>
      <w:r w:rsidR="0041101F" w:rsidRPr="005F1E6C">
        <w:rPr>
          <w:sz w:val="24"/>
          <w:szCs w:val="24"/>
        </w:rPr>
        <w:t>dužnika</w:t>
      </w:r>
      <w:r w:rsidRPr="005F1E6C">
        <w:rPr>
          <w:sz w:val="24"/>
          <w:szCs w:val="24"/>
        </w:rPr>
        <w:t xml:space="preserve"> </w:t>
      </w:r>
      <w:r w:rsidR="005F1E6C" w:rsidRPr="005F1E6C">
        <w:rPr>
          <w:sz w:val="24"/>
          <w:szCs w:val="24"/>
        </w:rPr>
        <w:t>Mladen</w:t>
      </w:r>
      <w:r w:rsidR="005F1E6C">
        <w:rPr>
          <w:sz w:val="24"/>
          <w:szCs w:val="24"/>
        </w:rPr>
        <w:t>u</w:t>
      </w:r>
      <w:r w:rsidR="005F1E6C" w:rsidRPr="005F1E6C">
        <w:rPr>
          <w:sz w:val="24"/>
          <w:szCs w:val="24"/>
        </w:rPr>
        <w:t xml:space="preserve"> Kušić</w:t>
      </w:r>
      <w:r w:rsidR="005F1E6C">
        <w:rPr>
          <w:sz w:val="24"/>
          <w:szCs w:val="24"/>
        </w:rPr>
        <w:t>u</w:t>
      </w:r>
      <w:r w:rsidR="005F1E6C" w:rsidRPr="005F1E6C">
        <w:rPr>
          <w:sz w:val="24"/>
          <w:szCs w:val="24"/>
        </w:rPr>
        <w:t>, OIB: 48125377704</w:t>
      </w:r>
      <w:r w:rsidR="005F1E6C">
        <w:rPr>
          <w:sz w:val="24"/>
          <w:szCs w:val="24"/>
        </w:rPr>
        <w:t xml:space="preserve">, </w:t>
      </w:r>
      <w:r w:rsidR="005F1E6C" w:rsidRPr="005F1E6C">
        <w:rPr>
          <w:sz w:val="24"/>
          <w:szCs w:val="24"/>
        </w:rPr>
        <w:t>Donje Psarjevo, Donje Psarjevo 81</w:t>
      </w:r>
      <w:r w:rsidR="00E17ED0" w:rsidRPr="005F1E6C">
        <w:rPr>
          <w:sz w:val="24"/>
          <w:szCs w:val="24"/>
        </w:rPr>
        <w:t xml:space="preserve">, </w:t>
      </w:r>
      <w:r w:rsidR="0041101F" w:rsidRPr="005F1E6C">
        <w:rPr>
          <w:sz w:val="24"/>
          <w:szCs w:val="24"/>
        </w:rPr>
        <w:t>u roku 8 dana, dostaviti ovom sudu pisano izvješće o financijsko-gospodarskom stanju dužnika u kojem će, među ostalim</w:t>
      </w:r>
      <w:r w:rsidR="0041101F" w:rsidRPr="006B6001">
        <w:rPr>
          <w:sz w:val="24"/>
          <w:szCs w:val="24"/>
        </w:rPr>
        <w:t xml:space="preserve">,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A07567">
        <w:rPr>
          <w:sz w:val="24"/>
          <w:szCs w:val="24"/>
        </w:rPr>
        <w:t>a</w:t>
      </w:r>
      <w:r>
        <w:rPr>
          <w:sz w:val="24"/>
          <w:szCs w:val="24"/>
        </w:rPr>
        <w:t xml:space="preserve"> ovlašten</w:t>
      </w:r>
      <w:r w:rsidR="00A07567">
        <w:rPr>
          <w:sz w:val="24"/>
          <w:szCs w:val="24"/>
        </w:rPr>
        <w:t>a</w:t>
      </w:r>
      <w:r w:rsidR="0041101F" w:rsidRPr="0041101F">
        <w:rPr>
          <w:sz w:val="24"/>
          <w:szCs w:val="24"/>
        </w:rPr>
        <w:t xml:space="preserve"> za zastupanje  dužnika u roku iz to</w:t>
      </w:r>
      <w:r w:rsidR="00FD0F08">
        <w:rPr>
          <w:sz w:val="24"/>
          <w:szCs w:val="24"/>
        </w:rPr>
        <w:t>čke I. ovog zaključka ne dostav</w:t>
      </w:r>
      <w:r w:rsidR="00A07567">
        <w:rPr>
          <w:sz w:val="24"/>
          <w:szCs w:val="24"/>
        </w:rPr>
        <w:t>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w:t>
      </w:r>
      <w:r w:rsidR="00A07567">
        <w:rPr>
          <w:sz w:val="24"/>
          <w:szCs w:val="24"/>
        </w:rPr>
        <w:t>a</w:t>
      </w:r>
      <w:r w:rsidR="003A02AD">
        <w:rPr>
          <w:sz w:val="24"/>
          <w:szCs w:val="24"/>
        </w:rPr>
        <w:t xml:space="preserve"> </w:t>
      </w:r>
      <w:r w:rsidR="00E32B17">
        <w:rPr>
          <w:sz w:val="24"/>
          <w:szCs w:val="24"/>
        </w:rPr>
        <w:t>ovlašten</w:t>
      </w:r>
      <w:r w:rsidR="00A07567">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sidR="00A07567">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A07567">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C6C50" w:rsidP="007B593F" w:rsidR="007B593F" w:rsidRPr="00E974B3">
      <w:pPr>
        <w:ind w:left="1003"/>
        <w:jc w:val="both"/>
        <w:rPr>
          <w:sz w:val="24"/>
          <w:szCs w:val="24"/>
        </w:rPr>
      </w:pPr>
      <w:r>
        <w:rPr>
          <w:b/>
          <w:sz w:val="24"/>
          <w:szCs w:val="24"/>
        </w:rPr>
        <w:t>30</w:t>
      </w:r>
      <w:r w:rsidR="009F3A09" w:rsidRPr="00FD0F08">
        <w:rPr>
          <w:b/>
          <w:sz w:val="24"/>
          <w:szCs w:val="24"/>
        </w:rPr>
        <w:t xml:space="preserve">. </w:t>
      </w:r>
      <w:r>
        <w:rPr>
          <w:b/>
          <w:sz w:val="24"/>
          <w:szCs w:val="24"/>
        </w:rPr>
        <w:t>studenoga</w:t>
      </w:r>
      <w:r w:rsidR="009C08A6" w:rsidRPr="00FD0F08">
        <w:rPr>
          <w:b/>
          <w:sz w:val="24"/>
          <w:szCs w:val="24"/>
        </w:rPr>
        <w:t xml:space="preserve"> 2017</w:t>
      </w:r>
      <w:r w:rsidR="000F32D6" w:rsidRPr="00FD0F08">
        <w:rPr>
          <w:b/>
          <w:sz w:val="24"/>
          <w:szCs w:val="24"/>
        </w:rPr>
        <w:t xml:space="preserve">. u </w:t>
      </w:r>
      <w:r w:rsidR="002E5B19">
        <w:rPr>
          <w:b/>
          <w:sz w:val="24"/>
          <w:szCs w:val="24"/>
        </w:rPr>
        <w:t>9,45</w:t>
      </w:r>
      <w:r w:rsidR="00CF5109">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r w:rsidR="00F93EF6">
        <w:rPr>
          <w:sz w:val="24"/>
          <w:szCs w:val="24"/>
        </w:rPr>
        <w:t>,</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F93EF6">
        <w:rPr>
          <w:sz w:val="24"/>
          <w:szCs w:val="24"/>
        </w:rPr>
        <w:t xml:space="preserve"> i</w:t>
      </w:r>
    </w:p>
    <w:p w:rsidRDefault="00F93EF6" w:rsidP="007B593F" w:rsidR="00F93EF6">
      <w:pPr>
        <w:ind w:firstLine="283" w:left="720"/>
        <w:jc w:val="both"/>
        <w:rPr>
          <w:sz w:val="24"/>
          <w:szCs w:val="24"/>
        </w:rPr>
      </w:pPr>
      <w:r>
        <w:rPr>
          <w:sz w:val="24"/>
          <w:szCs w:val="24"/>
        </w:rPr>
        <w:t>- pravna osoba ovlaštenja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771AB8">
        <w:rPr>
          <w:sz w:val="24"/>
          <w:szCs w:val="24"/>
          <w:lang w:val="pt-BR"/>
        </w:rPr>
        <w:t xml:space="preserve">S. i M. ZELINA d.o.o., Sesvete, Varaždinska 10ª, OIB: </w:t>
      </w:r>
      <w:r w:rsidR="00771AB8" w:rsidRPr="00C0538A">
        <w:rPr>
          <w:sz w:val="24"/>
          <w:szCs w:val="24"/>
        </w:rPr>
        <w:t>31483727823</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107DB5">
        <w:rPr>
          <w:sz w:val="24"/>
          <w:szCs w:val="24"/>
        </w:rPr>
        <w:t>110</w:t>
      </w:r>
      <w:r w:rsidR="00F95E79">
        <w:rPr>
          <w:sz w:val="24"/>
          <w:szCs w:val="24"/>
        </w:rPr>
        <w:t xml:space="preserve">. st. </w:t>
      </w:r>
      <w:r w:rsidR="00107DB5">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E64370" w:rsidR="00E64370">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B00400">
        <w:rPr>
          <w:sz w:val="24"/>
          <w:szCs w:val="24"/>
        </w:rPr>
        <w:t>2. svibnja</w:t>
      </w:r>
      <w:r w:rsidR="00967DAA">
        <w:rPr>
          <w:sz w:val="24"/>
          <w:szCs w:val="24"/>
        </w:rPr>
        <w:t xml:space="preserve"> 2017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967DAA">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906C3">
        <w:rPr>
          <w:sz w:val="24"/>
          <w:szCs w:val="24"/>
        </w:rPr>
        <w:t>1.269.626,65</w:t>
      </w:r>
      <w:r>
        <w:rPr>
          <w:sz w:val="24"/>
          <w:szCs w:val="24"/>
        </w:rPr>
        <w:t xml:space="preserve"> </w:t>
      </w:r>
      <w:r w:rsidR="00500C65" w:rsidRPr="00E974B3">
        <w:rPr>
          <w:sz w:val="24"/>
          <w:szCs w:val="24"/>
        </w:rPr>
        <w:t xml:space="preserve">kn, </w:t>
      </w:r>
      <w:r w:rsidR="00CF18F4">
        <w:rPr>
          <w:sz w:val="24"/>
          <w:szCs w:val="24"/>
        </w:rPr>
        <w:t xml:space="preserve">te je imao </w:t>
      </w:r>
      <w:r w:rsidR="006906C3">
        <w:rPr>
          <w:sz w:val="24"/>
          <w:szCs w:val="24"/>
        </w:rPr>
        <w:t>1</w:t>
      </w:r>
      <w:r w:rsidR="00EB4003" w:rsidRPr="00E974B3">
        <w:rPr>
          <w:sz w:val="24"/>
          <w:szCs w:val="24"/>
        </w:rPr>
        <w:t xml:space="preserve"> zaposlen</w:t>
      </w:r>
      <w:r w:rsidR="006906C3">
        <w:rPr>
          <w:sz w:val="24"/>
          <w:szCs w:val="24"/>
        </w:rPr>
        <w:t>og</w:t>
      </w:r>
      <w:r w:rsidR="00025828">
        <w:rPr>
          <w:sz w:val="24"/>
          <w:szCs w:val="24"/>
        </w:rPr>
        <w:t>.</w:t>
      </w:r>
    </w:p>
    <w:p w:rsidRDefault="00E64370" w:rsidP="008C048F" w:rsidR="008C048F">
      <w:pPr>
        <w:ind w:firstLine="709"/>
        <w:jc w:val="both"/>
        <w:rPr>
          <w:sz w:val="24"/>
          <w:szCs w:val="24"/>
        </w:rPr>
      </w:pPr>
      <w:r>
        <w:rPr>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3A02AD">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36302">
        <w:rPr>
          <w:sz w:val="24"/>
          <w:szCs w:val="24"/>
        </w:rPr>
        <w:t>16</w:t>
      </w:r>
      <w:r w:rsidR="00F609C5">
        <w:rPr>
          <w:sz w:val="24"/>
          <w:szCs w:val="24"/>
        </w:rPr>
        <w:t>. listopada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83655">
        <w:rPr>
          <w:sz w:val="24"/>
          <w:szCs w:val="24"/>
        </w:rPr>
        <w:t>, v.r.</w:t>
      </w:r>
    </w:p>
    <w:p w:rsidRDefault="00025828" w:rsidR="00025828">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83655" w:rsidR="00C83655">
      <w:pPr>
        <w:jc w:val="both"/>
        <w:rPr>
          <w:sz w:val="24"/>
          <w:szCs w:val="24"/>
        </w:rPr>
      </w:pPr>
    </w:p>
    <w:p w:rsidRDefault="00C83655" w:rsidP="002D5470" w:rsidR="00C83655">
      <w:pPr>
        <w:jc w:val="right"/>
        <w:rPr>
          <w:sz w:val="22"/>
          <w:szCs w:val="22"/>
        </w:rPr>
      </w:pPr>
      <w:r w:rsidRPr="007F7F79">
        <w:rPr>
          <w:sz w:val="22"/>
          <w:szCs w:val="22"/>
        </w:rPr>
        <w:t xml:space="preserve">Za točnost otpravka ovl.službenik: </w:t>
      </w:r>
    </w:p>
    <w:p w:rsidRDefault="00C83655" w:rsidP="002D5470" w:rsidR="00C83655" w:rsidRPr="007F7F79">
      <w:pPr>
        <w:jc w:val="right"/>
        <w:rPr>
          <w:sz w:val="22"/>
          <w:szCs w:val="22"/>
        </w:rPr>
      </w:pPr>
      <w:r w:rsidRPr="007F7F79">
        <w:rPr>
          <w:sz w:val="22"/>
          <w:szCs w:val="22"/>
        </w:rPr>
        <w:t>Katarina Drndelić</w:t>
      </w:r>
    </w:p>
    <w:p w:rsidRDefault="008E6A96" w:rsidP="00C83655" w:rsidR="008E6A96" w:rsidRPr="00676B7D">
      <w:pPr>
        <w:pStyle w:val="Odlomakpopisa"/>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8365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354F3">
      <w:rPr>
        <w:sz w:val="24"/>
        <w:szCs w:val="24"/>
      </w:rPr>
      <w:t>1395</w:t>
    </w:r>
    <w:r w:rsidR="00502D8E">
      <w:rPr>
        <w:sz w:val="24"/>
        <w:szCs w:val="24"/>
      </w:rPr>
      <w:t>/1</w:t>
    </w:r>
    <w:r w:rsidR="00F53315">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75F"/>
    <w:rsid w:val="000712D5"/>
    <w:rsid w:val="00076868"/>
    <w:rsid w:val="000867BC"/>
    <w:rsid w:val="000A0821"/>
    <w:rsid w:val="000A1BCB"/>
    <w:rsid w:val="000A30A7"/>
    <w:rsid w:val="000A7C3A"/>
    <w:rsid w:val="000C24FA"/>
    <w:rsid w:val="000C6267"/>
    <w:rsid w:val="000D0746"/>
    <w:rsid w:val="000D38E4"/>
    <w:rsid w:val="000D4E47"/>
    <w:rsid w:val="000D69E8"/>
    <w:rsid w:val="000E0289"/>
    <w:rsid w:val="000E1B5F"/>
    <w:rsid w:val="000E3FF0"/>
    <w:rsid w:val="000F0C99"/>
    <w:rsid w:val="000F32D6"/>
    <w:rsid w:val="000F6D9A"/>
    <w:rsid w:val="00101689"/>
    <w:rsid w:val="00101BEC"/>
    <w:rsid w:val="00107DB5"/>
    <w:rsid w:val="001101A7"/>
    <w:rsid w:val="0011044A"/>
    <w:rsid w:val="001109BF"/>
    <w:rsid w:val="00111454"/>
    <w:rsid w:val="00113EC7"/>
    <w:rsid w:val="0011615F"/>
    <w:rsid w:val="00116954"/>
    <w:rsid w:val="00121C03"/>
    <w:rsid w:val="00122BA0"/>
    <w:rsid w:val="00131E99"/>
    <w:rsid w:val="00136235"/>
    <w:rsid w:val="00140C7F"/>
    <w:rsid w:val="001420EB"/>
    <w:rsid w:val="00146B5B"/>
    <w:rsid w:val="00146CF3"/>
    <w:rsid w:val="00160598"/>
    <w:rsid w:val="00163C6D"/>
    <w:rsid w:val="00164FFC"/>
    <w:rsid w:val="001662C4"/>
    <w:rsid w:val="0017074A"/>
    <w:rsid w:val="00183D53"/>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742"/>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E3FF5"/>
    <w:rsid w:val="002E5B19"/>
    <w:rsid w:val="002F01C6"/>
    <w:rsid w:val="002F1B0A"/>
    <w:rsid w:val="002F7065"/>
    <w:rsid w:val="002F78C9"/>
    <w:rsid w:val="002F7B61"/>
    <w:rsid w:val="00302064"/>
    <w:rsid w:val="00304BF2"/>
    <w:rsid w:val="00304D15"/>
    <w:rsid w:val="00314C4A"/>
    <w:rsid w:val="0033012B"/>
    <w:rsid w:val="00331E0F"/>
    <w:rsid w:val="00337798"/>
    <w:rsid w:val="00345621"/>
    <w:rsid w:val="00347895"/>
    <w:rsid w:val="003539DB"/>
    <w:rsid w:val="0035505E"/>
    <w:rsid w:val="003562CF"/>
    <w:rsid w:val="003566B9"/>
    <w:rsid w:val="003613DB"/>
    <w:rsid w:val="00364674"/>
    <w:rsid w:val="0036485A"/>
    <w:rsid w:val="00365959"/>
    <w:rsid w:val="00371143"/>
    <w:rsid w:val="00375FFC"/>
    <w:rsid w:val="00384910"/>
    <w:rsid w:val="003911A1"/>
    <w:rsid w:val="0039199F"/>
    <w:rsid w:val="0039410F"/>
    <w:rsid w:val="003A02AD"/>
    <w:rsid w:val="003A1F52"/>
    <w:rsid w:val="003A74A0"/>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167E"/>
    <w:rsid w:val="004B5980"/>
    <w:rsid w:val="004B732A"/>
    <w:rsid w:val="004C74C9"/>
    <w:rsid w:val="004D2841"/>
    <w:rsid w:val="004D7BA1"/>
    <w:rsid w:val="004E02CD"/>
    <w:rsid w:val="004E2FD0"/>
    <w:rsid w:val="004E5FEF"/>
    <w:rsid w:val="004F00D2"/>
    <w:rsid w:val="004F1118"/>
    <w:rsid w:val="004F56AE"/>
    <w:rsid w:val="00500C65"/>
    <w:rsid w:val="00502D8E"/>
    <w:rsid w:val="005078A3"/>
    <w:rsid w:val="00516616"/>
    <w:rsid w:val="005166FA"/>
    <w:rsid w:val="00531FAC"/>
    <w:rsid w:val="00534BEA"/>
    <w:rsid w:val="005423F0"/>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C7FA0"/>
    <w:rsid w:val="005D42A4"/>
    <w:rsid w:val="005E0442"/>
    <w:rsid w:val="005E34A3"/>
    <w:rsid w:val="005E3BD4"/>
    <w:rsid w:val="005E604E"/>
    <w:rsid w:val="005E778E"/>
    <w:rsid w:val="005F144F"/>
    <w:rsid w:val="005F1E6C"/>
    <w:rsid w:val="00601987"/>
    <w:rsid w:val="00615A8B"/>
    <w:rsid w:val="00622313"/>
    <w:rsid w:val="00623484"/>
    <w:rsid w:val="00626395"/>
    <w:rsid w:val="00626786"/>
    <w:rsid w:val="006276EF"/>
    <w:rsid w:val="006303D1"/>
    <w:rsid w:val="006309D3"/>
    <w:rsid w:val="00636302"/>
    <w:rsid w:val="00636628"/>
    <w:rsid w:val="00646A33"/>
    <w:rsid w:val="00653EAB"/>
    <w:rsid w:val="00656E2A"/>
    <w:rsid w:val="00676B7D"/>
    <w:rsid w:val="00686237"/>
    <w:rsid w:val="006863E9"/>
    <w:rsid w:val="006906C3"/>
    <w:rsid w:val="00690884"/>
    <w:rsid w:val="0069126B"/>
    <w:rsid w:val="00692095"/>
    <w:rsid w:val="006A5506"/>
    <w:rsid w:val="006A5E09"/>
    <w:rsid w:val="006A67EC"/>
    <w:rsid w:val="006B14BD"/>
    <w:rsid w:val="006B6001"/>
    <w:rsid w:val="006C09DD"/>
    <w:rsid w:val="006C36E6"/>
    <w:rsid w:val="006C57B1"/>
    <w:rsid w:val="006C7E17"/>
    <w:rsid w:val="006D2BAA"/>
    <w:rsid w:val="006D3FF2"/>
    <w:rsid w:val="006D5F65"/>
    <w:rsid w:val="006D7186"/>
    <w:rsid w:val="006D7A0F"/>
    <w:rsid w:val="006E23FC"/>
    <w:rsid w:val="006E5149"/>
    <w:rsid w:val="006E6B77"/>
    <w:rsid w:val="006F2D89"/>
    <w:rsid w:val="006F3924"/>
    <w:rsid w:val="006F46EA"/>
    <w:rsid w:val="006F7455"/>
    <w:rsid w:val="006F7E16"/>
    <w:rsid w:val="00703B4F"/>
    <w:rsid w:val="00703E96"/>
    <w:rsid w:val="007139F6"/>
    <w:rsid w:val="00727BFD"/>
    <w:rsid w:val="00733D12"/>
    <w:rsid w:val="007354F3"/>
    <w:rsid w:val="00744C78"/>
    <w:rsid w:val="007473E2"/>
    <w:rsid w:val="007509E6"/>
    <w:rsid w:val="00753215"/>
    <w:rsid w:val="0075681B"/>
    <w:rsid w:val="0075688D"/>
    <w:rsid w:val="007602F0"/>
    <w:rsid w:val="007669AF"/>
    <w:rsid w:val="00771AB8"/>
    <w:rsid w:val="00773DAD"/>
    <w:rsid w:val="0078773F"/>
    <w:rsid w:val="00793A39"/>
    <w:rsid w:val="007A67C0"/>
    <w:rsid w:val="007B593F"/>
    <w:rsid w:val="007D2FAF"/>
    <w:rsid w:val="007E3C54"/>
    <w:rsid w:val="007F4D32"/>
    <w:rsid w:val="008005FD"/>
    <w:rsid w:val="00811176"/>
    <w:rsid w:val="00812F90"/>
    <w:rsid w:val="00821DE6"/>
    <w:rsid w:val="008224EC"/>
    <w:rsid w:val="008347EF"/>
    <w:rsid w:val="008366A0"/>
    <w:rsid w:val="00841EAC"/>
    <w:rsid w:val="00852283"/>
    <w:rsid w:val="0085270F"/>
    <w:rsid w:val="0086588B"/>
    <w:rsid w:val="00866751"/>
    <w:rsid w:val="00871C1F"/>
    <w:rsid w:val="00876285"/>
    <w:rsid w:val="00877060"/>
    <w:rsid w:val="008771CC"/>
    <w:rsid w:val="008834A2"/>
    <w:rsid w:val="00893289"/>
    <w:rsid w:val="008964F3"/>
    <w:rsid w:val="008A3EFF"/>
    <w:rsid w:val="008A73A0"/>
    <w:rsid w:val="008B0FC7"/>
    <w:rsid w:val="008B3760"/>
    <w:rsid w:val="008B6C76"/>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52D"/>
    <w:rsid w:val="00964D0F"/>
    <w:rsid w:val="00967DAA"/>
    <w:rsid w:val="009718B2"/>
    <w:rsid w:val="009850B8"/>
    <w:rsid w:val="0098563E"/>
    <w:rsid w:val="00985FD1"/>
    <w:rsid w:val="009909AB"/>
    <w:rsid w:val="00992FCB"/>
    <w:rsid w:val="00996305"/>
    <w:rsid w:val="009A7B7B"/>
    <w:rsid w:val="009B106A"/>
    <w:rsid w:val="009B5D8A"/>
    <w:rsid w:val="009C02F1"/>
    <w:rsid w:val="009C08A6"/>
    <w:rsid w:val="009C166C"/>
    <w:rsid w:val="009C7B8B"/>
    <w:rsid w:val="009D1E33"/>
    <w:rsid w:val="009D7CE2"/>
    <w:rsid w:val="009E37F7"/>
    <w:rsid w:val="009E52EB"/>
    <w:rsid w:val="009F3571"/>
    <w:rsid w:val="009F3A09"/>
    <w:rsid w:val="009F47C9"/>
    <w:rsid w:val="00A0471E"/>
    <w:rsid w:val="00A07567"/>
    <w:rsid w:val="00A110D0"/>
    <w:rsid w:val="00A15AB7"/>
    <w:rsid w:val="00A25E9B"/>
    <w:rsid w:val="00A26775"/>
    <w:rsid w:val="00A26BB1"/>
    <w:rsid w:val="00A404BE"/>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E7343"/>
    <w:rsid w:val="00AF1C4E"/>
    <w:rsid w:val="00AF4C01"/>
    <w:rsid w:val="00B00400"/>
    <w:rsid w:val="00B00EB0"/>
    <w:rsid w:val="00B01169"/>
    <w:rsid w:val="00B058B1"/>
    <w:rsid w:val="00B32BC2"/>
    <w:rsid w:val="00B32E61"/>
    <w:rsid w:val="00B35218"/>
    <w:rsid w:val="00B3623B"/>
    <w:rsid w:val="00B437E8"/>
    <w:rsid w:val="00B46364"/>
    <w:rsid w:val="00B4780B"/>
    <w:rsid w:val="00B560AC"/>
    <w:rsid w:val="00B609F0"/>
    <w:rsid w:val="00B6553F"/>
    <w:rsid w:val="00B669DA"/>
    <w:rsid w:val="00B72D76"/>
    <w:rsid w:val="00B73C9B"/>
    <w:rsid w:val="00B74564"/>
    <w:rsid w:val="00B74FAB"/>
    <w:rsid w:val="00B844BF"/>
    <w:rsid w:val="00B8469C"/>
    <w:rsid w:val="00B865B3"/>
    <w:rsid w:val="00B86BB5"/>
    <w:rsid w:val="00B93B9A"/>
    <w:rsid w:val="00B95513"/>
    <w:rsid w:val="00B965F2"/>
    <w:rsid w:val="00BB3427"/>
    <w:rsid w:val="00BB435F"/>
    <w:rsid w:val="00BC2454"/>
    <w:rsid w:val="00BC4571"/>
    <w:rsid w:val="00BC5A1F"/>
    <w:rsid w:val="00BC6E8F"/>
    <w:rsid w:val="00BD13CB"/>
    <w:rsid w:val="00BE3356"/>
    <w:rsid w:val="00BE5841"/>
    <w:rsid w:val="00BF71F8"/>
    <w:rsid w:val="00C039EC"/>
    <w:rsid w:val="00C03ACA"/>
    <w:rsid w:val="00C04EFF"/>
    <w:rsid w:val="00C0538A"/>
    <w:rsid w:val="00C105FC"/>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2C14"/>
    <w:rsid w:val="00C83655"/>
    <w:rsid w:val="00C85927"/>
    <w:rsid w:val="00C95DA3"/>
    <w:rsid w:val="00CA0105"/>
    <w:rsid w:val="00CA29BD"/>
    <w:rsid w:val="00CA4656"/>
    <w:rsid w:val="00CA5100"/>
    <w:rsid w:val="00CC43BC"/>
    <w:rsid w:val="00CC7D07"/>
    <w:rsid w:val="00CD1553"/>
    <w:rsid w:val="00CD201B"/>
    <w:rsid w:val="00CD4B89"/>
    <w:rsid w:val="00CD61E2"/>
    <w:rsid w:val="00CD6BB3"/>
    <w:rsid w:val="00CE22D1"/>
    <w:rsid w:val="00CE23A3"/>
    <w:rsid w:val="00CE3890"/>
    <w:rsid w:val="00CE3B7D"/>
    <w:rsid w:val="00CE4F52"/>
    <w:rsid w:val="00CE5905"/>
    <w:rsid w:val="00CE6775"/>
    <w:rsid w:val="00CF18F4"/>
    <w:rsid w:val="00CF24B5"/>
    <w:rsid w:val="00CF3F03"/>
    <w:rsid w:val="00CF5109"/>
    <w:rsid w:val="00D02707"/>
    <w:rsid w:val="00D100AB"/>
    <w:rsid w:val="00D10A4F"/>
    <w:rsid w:val="00D12623"/>
    <w:rsid w:val="00D172ED"/>
    <w:rsid w:val="00D31451"/>
    <w:rsid w:val="00D3334A"/>
    <w:rsid w:val="00D35E6C"/>
    <w:rsid w:val="00D448E9"/>
    <w:rsid w:val="00D45DD1"/>
    <w:rsid w:val="00D5722C"/>
    <w:rsid w:val="00D60187"/>
    <w:rsid w:val="00D60476"/>
    <w:rsid w:val="00D61E4F"/>
    <w:rsid w:val="00D62191"/>
    <w:rsid w:val="00D74B94"/>
    <w:rsid w:val="00D7588B"/>
    <w:rsid w:val="00D76428"/>
    <w:rsid w:val="00D82B17"/>
    <w:rsid w:val="00D83193"/>
    <w:rsid w:val="00D90C3F"/>
    <w:rsid w:val="00D913FB"/>
    <w:rsid w:val="00D959BC"/>
    <w:rsid w:val="00D964DB"/>
    <w:rsid w:val="00D97834"/>
    <w:rsid w:val="00DA43F7"/>
    <w:rsid w:val="00DA5FA3"/>
    <w:rsid w:val="00DA76EE"/>
    <w:rsid w:val="00DB189D"/>
    <w:rsid w:val="00DB36A3"/>
    <w:rsid w:val="00DB4CF3"/>
    <w:rsid w:val="00DB6D29"/>
    <w:rsid w:val="00DC15AC"/>
    <w:rsid w:val="00DC2259"/>
    <w:rsid w:val="00DC26E2"/>
    <w:rsid w:val="00DC5C1B"/>
    <w:rsid w:val="00DC6C50"/>
    <w:rsid w:val="00DC72C4"/>
    <w:rsid w:val="00DD0F68"/>
    <w:rsid w:val="00DD67BA"/>
    <w:rsid w:val="00DE1976"/>
    <w:rsid w:val="00DE4318"/>
    <w:rsid w:val="00DE479D"/>
    <w:rsid w:val="00DF31DC"/>
    <w:rsid w:val="00E00FA4"/>
    <w:rsid w:val="00E13334"/>
    <w:rsid w:val="00E1519F"/>
    <w:rsid w:val="00E16438"/>
    <w:rsid w:val="00E17ED0"/>
    <w:rsid w:val="00E20ACF"/>
    <w:rsid w:val="00E21923"/>
    <w:rsid w:val="00E32B17"/>
    <w:rsid w:val="00E34A79"/>
    <w:rsid w:val="00E37042"/>
    <w:rsid w:val="00E410E7"/>
    <w:rsid w:val="00E456BD"/>
    <w:rsid w:val="00E45758"/>
    <w:rsid w:val="00E479E7"/>
    <w:rsid w:val="00E605E8"/>
    <w:rsid w:val="00E62F8B"/>
    <w:rsid w:val="00E64370"/>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5583"/>
    <w:rsid w:val="00EF671B"/>
    <w:rsid w:val="00F1259F"/>
    <w:rsid w:val="00F27E7F"/>
    <w:rsid w:val="00F3034C"/>
    <w:rsid w:val="00F360F1"/>
    <w:rsid w:val="00F3761C"/>
    <w:rsid w:val="00F42A90"/>
    <w:rsid w:val="00F45ADC"/>
    <w:rsid w:val="00F51F6C"/>
    <w:rsid w:val="00F52798"/>
    <w:rsid w:val="00F53100"/>
    <w:rsid w:val="00F53315"/>
    <w:rsid w:val="00F5562D"/>
    <w:rsid w:val="00F56715"/>
    <w:rsid w:val="00F5779C"/>
    <w:rsid w:val="00F609C5"/>
    <w:rsid w:val="00F65ED3"/>
    <w:rsid w:val="00F6709C"/>
    <w:rsid w:val="00F71AC5"/>
    <w:rsid w:val="00F72583"/>
    <w:rsid w:val="00F7394A"/>
    <w:rsid w:val="00F83060"/>
    <w:rsid w:val="00F84FB0"/>
    <w:rsid w:val="00F93EF6"/>
    <w:rsid w:val="00F95E79"/>
    <w:rsid w:val="00FA1855"/>
    <w:rsid w:val="00FA240E"/>
    <w:rsid w:val="00FA6FF6"/>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C7B8B"/>
    <w:rPr>
      <w:color w:val="808080"/>
      <w:bdr w:space="0" w:sz="0" w:color="auto" w:val="none"/>
      <w:shd w:fill="auto" w:color="auto" w:val="clear"/>
    </w:rPr>
  </w:style>
  <w:style w:customStyle="true" w:styleId="eSPISCCParagraphDefaultFont" w:type="character">
    <w:name w:val="eSPIS_CC_Paragraph Default Font"/>
    <w:basedOn w:val="Zadanifontodlomka"/>
    <w:rsid w:val="009C7B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B8B"/>
    <w:rPr>
      <w:bdr w:space="0" w:sz="0" w:color="auto" w:val="none"/>
      <w:shd w:fill="FFFFCC" w:color="auto" w:val="clear"/>
      <w:lang w:val="hr-HR"/>
    </w:rPr>
  </w:style>
  <w:style w:customStyle="true" w:styleId="PozadinaSvijetloCrvena" w:type="character">
    <w:name w:val="Pozadina_SvijetloCrvena"/>
    <w:basedOn w:val="eSPISCCParagraphDefaultFont"/>
    <w:rsid w:val="009C7B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B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C7B8B"/>
    <w:rPr>
      <w:color w:val="808080"/>
      <w:bdr w:color="auto" w:space="0" w:sz="0" w:val="none"/>
      <w:shd w:color="auto" w:fill="auto" w:val="clear"/>
    </w:rPr>
  </w:style>
  <w:style w:customStyle="1" w:styleId="eSPISCCParagraphDefaultFont" w:type="character">
    <w:name w:val="eSPIS_CC_Paragraph Default Font"/>
    <w:basedOn w:val="Zadanifontodlomka"/>
    <w:rsid w:val="009C7B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B8B"/>
    <w:rPr>
      <w:bdr w:color="auto" w:space="0" w:sz="0" w:val="none"/>
      <w:shd w:color="auto" w:fill="FFFFCC" w:val="clear"/>
      <w:lang w:val="hr-HR"/>
    </w:rPr>
  </w:style>
  <w:style w:customStyle="1" w:styleId="PozadinaSvijetloCrvena" w:type="character">
    <w:name w:val="Pozadina_SvijetloCrvena"/>
    <w:basedOn w:val="eSPISCCParagraphDefaultFont"/>
    <w:rsid w:val="009C7B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B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St-1395/2017-2</izvorni_sadrzaj>
    <derivirana_varijabla naziv="DomainObject.Oznaka_1">St-1395/2017-2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1395</izvorni_sadrzaj>
    <derivirana_varijabla naziv="DomainObject.Predmet.Broj_1">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St-1395/2017</izvorni_sadrzaj>
    <derivirana_varijabla naziv="DomainObject.Predmet.OznakaBroj_1">St-1395/2017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i M. ZELINA d.o.o.</izvorni_sadrzaj>
    <derivirana_varijabla naziv="DomainObject.Predmet.ProtustrankaFormated_1">  S. i M. ZELINA d.o.o.</derivirana_varijabla>
  </DomainObject.Predmet.ProtustrankaFormated>
  <DomainObject.Predmet.ProtustrankaFormatedOIB>
    <izvorni_sadrzaj>  S. i M. ZELINA d.o.o., OIB 31483727823</izvorni_sadrzaj>
    <derivirana_varijabla naziv="DomainObject.Predmet.ProtustrankaFormatedOIB_1">  S. i M. ZELINA d.o.o., OIB 31483727823</derivirana_varijabla>
  </DomainObject.Predmet.ProtustrankaFormatedOIB>
  <DomainObject.Predmet.ProtustrankaFormatedWithAdress>
    <izvorni_sadrzaj> S. i M. ZELINA d.o.o., Varaždinska 10 A , 10360 Sesvete</izvorni_sadrzaj>
    <derivirana_varijabla naziv="DomainObject.Predmet.ProtustrankaFormatedWithAdress_1"> S. i M. ZELINA d.o.o., Varaždinska 10 A , 10360 Sesvete</derivirana_varijabla>
  </DomainObject.Predmet.ProtustrankaFormatedWithAdress>
  <DomainObject.Predmet.ProtustrankaFormatedWithAdressOIB>
    <izvorni_sadrzaj> S. i M. ZELINA d.o.o., OIB 31483727823, Varaždinska 10 A , 10360 Sesvete</izvorni_sadrzaj>
    <derivirana_varijabla naziv="DomainObject.Predmet.ProtustrankaFormatedWithAdressOIB_1"> S. i M. ZELINA d.o.o., OIB 31483727823, Varaždinska 10 A , 10360 Sesvete</derivirana_varijabla>
  </DomainObject.Predmet.ProtustrankaFormatedWithAdressOIB>
  <DomainObject.Predmet.ProtustrankaWithAdress>
    <izvorni_sadrzaj>S. i M. ZELINA d.o.o. Varaždinska 10 A , 10360 Sesvete</izvorni_sadrzaj>
    <derivirana_varijabla naziv="DomainObject.Predmet.ProtustrankaWithAdress_1">S. i M. ZELINA d.o.o. Varaždinska 10 A , 10360 Sesvete</derivirana_varijabla>
  </DomainObject.Predmet.ProtustrankaWithAdress>
  <DomainObject.Predmet.ProtustrankaWithAdressOIB>
    <izvorni_sadrzaj>S. i M. ZELINA d.o.o., OIB 31483727823, Varaždinska 10 A , 10360 Sesvete</izvorni_sadrzaj>
    <derivirana_varijabla naziv="DomainObject.Predmet.ProtustrankaWithAdressOIB_1">S. i M. ZELINA d.o.o., OIB 31483727823, Varaždinska 10 A , 10360 Sesvete</derivirana_varijabla>
  </DomainObject.Predmet.ProtustrankaWithAdressOIB>
  <DomainObject.Predmet.ProtustrankaNazivFormated>
    <izvorni_sadrzaj>S. i M. ZELINA d.o.o.</izvorni_sadrzaj>
    <derivirana_varijabla naziv="DomainObject.Predmet.ProtustrankaNazivFormated_1">S. i M. ZELINA d.o.o.</derivirana_varijabla>
  </DomainObject.Predmet.ProtustrankaNazivFormated>
  <DomainObject.Predmet.ProtustrankaNazivFormatedOIB>
    <izvorni_sadrzaj>S. i M. ZELINA d.o.o., OIB 31483727823</izvorni_sadrzaj>
    <derivirana_varijabla naziv="DomainObject.Predmet.ProtustrankaNazivFormatedOIB_1">S. i M. ZELINA d.o.o., OIB 31483727823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 i M. ZELINA d.o.o.</item>
    </izvorni_sadrzaj>
    <derivirana_varijabla naziv="DomainObject.Predmet.ProtuStrankaListFormated_1">
      <item>S. i M. ZELINA d.o.o.</item>
    </derivirana_varijabla>
  </DomainObject.Predmet.ProtuStrankaListFormated>
  <DomainObject.Predmet.ProtuStrankaListFormatedOIB>
    <izvorni_sadrzaj>
      <item>S. i M. ZELINA d.o.o., OIB 31483727823</item>
    </izvorni_sadrzaj>
    <derivirana_varijabla naziv="DomainObject.Predmet.ProtuStrankaListFormatedOIB_1">
      <item>S. i M. ZELINA d.o.o., OIB 31483727823</item>
    </derivirana_varijabla>
  </DomainObject.Predmet.ProtuStrankaListFormatedOIB>
  <DomainObject.Predmet.ProtuStrankaListFormatedWithAdress>
    <izvorni_sadrzaj>
      <item>S. i M. ZELINA d.o.o., Varaždinska 10 A , 10360 Sesvete</item>
    </izvorni_sadrzaj>
    <derivirana_varijabla naziv="DomainObject.Predmet.ProtuStrankaListFormatedWithAdress_1">
      <item>S. i M. ZELINA d.o.o., Varaždinska 10 A , 10360 Sesvete</item>
    </derivirana_varijabla>
  </DomainObject.Predmet.ProtuStrankaListFormatedWithAdress>
  <DomainObject.Predmet.ProtuStrankaListFormatedWithAdressOIB>
    <izvorni_sadrzaj>
      <item>S. i M. ZELINA d.o.o., OIB 31483727823, Varaždinska 10 A , 10360 Sesvete</item>
    </izvorni_sadrzaj>
    <derivirana_varijabla naziv="DomainObject.Predmet.ProtuStrankaListFormatedWithAdressOIB_1">
      <item>S. i M. ZELINA d.o.o., OIB 31483727823, Varaždinska 10 A , 10360 Sesvete</item>
    </derivirana_varijabla>
  </DomainObject.Predmet.ProtuStrankaListFormatedWithAdressOIB>
  <DomainObject.Predmet.ProtuStrankaListNazivFormated>
    <izvorni_sadrzaj>
      <item>S. i M. ZELINA d.o.o.</item>
    </izvorni_sadrzaj>
    <derivirana_varijabla naziv="DomainObject.Predmet.ProtuStrankaListNazivFormated_1">
      <item>S. i M. ZELINA d.o.o.</item>
    </derivirana_varijabla>
  </DomainObject.Predmet.ProtuStrankaListNazivFormated>
  <DomainObject.Predmet.ProtuStrankaListNazivFormatedOIB>
    <izvorni_sadrzaj>
      <item>S. i M. ZELINA d.o.o., OIB 31483727823</item>
    </izvorni_sadrzaj>
    <derivirana_varijabla naziv="DomainObject.Predmet.ProtuStrankaListNazivFormatedOIB_1">
      <item>S. i M. ZELINA d.o.o., OIB 31483727823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St-1395/2017-2</izvorni_sadrzaj>
    <derivirana_varijabla naziv="DomainObject.PoslovniBrojDokumenta_1">St-1395/2017-2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 i M. ZELINA d.o.o.</izvorni_sadrzaj>
    <derivirana_varijabla naziv="DomainObject.Predmet.ProtustrankaIDrugi_1">S. i M. ZELINA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 i M. ZELINA d.o.o., OIB 31483727823, Varaždinska 10 A , 10360 Sesvete</izvorni_sadrzaj>
    <derivirana_varijabla naziv="DomainObject.Predmet.ProtustrankaIDrugiAdressOIB_1">S. i M. ZELINA d.o.o., OIB 31483727823, Varaždinska 10 A ,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 i M. ZELINA d.o.o.</item>
    </izvorni_sadrzaj>
    <derivirana_varijabla naziv="DomainObject.Predmet.SudioniciListNaziv_1">
      <item>FINA Regionalni centar Zagreb</item>
      <item>S. i M. ZELINA d.o.o.</item>
    </derivirana_varijabla>
  </DomainObject.Predmet.SudioniciListNaziv>
  <DomainObject.Predmet.SudioniciListAdressOIB>
    <izvorni_sadrzaj>
      <item>FINA Regionalni centar Zagreb, OIB 85821130368, Trg svibanjskih žrtava 1995. br. 1,10000 Zagreb</item>
      <item>S. i M. ZELINA d.o.o., OIB 31483727823, Varaždinska 10 A ,10360 Sesvete</item>
    </izvorni_sadrzaj>
    <derivirana_varijabla naziv="DomainObject.Predmet.SudioniciListAdressOIB_1">
      <item>FINA Regionalni centar Zagreb, OIB 85821130368, Trg svibanjskih žrtava 1995. br. 1,10000 Zagreb</item>
      <item>S. i M. ZELINA d.o.o., OIB 31483727823, Varaždinska 10 A ,10360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31483727823</item>
    </izvorni_sadrzaj>
    <derivirana_varijabla naziv="DomainObject.Predmet.SudioniciListNazivOIB_1">
      <item>, OIB 85821130368</item>
      <item>, OIB 31483727823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6D5195-747B-4BF6-B6EB-D528A68739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5026</properties:Characters>
  <properties:Lines>133</properties:Lines>
  <properties:Paragraphs>47</properties:Paragraphs>
  <properties:TotalTime>197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2017-10-16T08:13:00Z</cp:lastPrinted>
  <dcterms:modified xmlns:xsi="http://www.w3.org/2001/XMLSchema-instance" xsi:type="dcterms:W3CDTF">2017-10-16T08:13:00Z</dcterms:modified>
  <cp:revision>378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St-1395/2017-2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