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49e2" w14:paraId="43a49e2" w:rsidRDefault="00F5309D" w:rsidP="00F5309D" w:rsidR="00413A7A" w:rsidRPr="000A46E0">
      <w:pPr>
        <w:pStyle w:val="Naslov"/>
        <w:jc w:val="both"/>
        <w15:collapsed w:val="false"/>
        <w:rPr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3A7A" w:rsidRPr="000A46E0">
        <w:rPr>
          <w:sz w:val="24"/>
        </w:rPr>
        <w:tab/>
      </w:r>
      <w:r w:rsidR="00413A7A" w:rsidRPr="000A46E0">
        <w:rPr>
          <w:sz w:val="24"/>
        </w:rPr>
        <w:tab/>
      </w:r>
      <w:r w:rsidR="00413A7A" w:rsidRPr="000A46E0">
        <w:rPr>
          <w:sz w:val="24"/>
        </w:rPr>
        <w:tab/>
      </w:r>
      <w:r w:rsidR="00413A7A" w:rsidRPr="000A46E0">
        <w:rPr>
          <w:sz w:val="24"/>
        </w:rPr>
        <w:tab/>
      </w:r>
    </w:p>
    <w:p w:rsidRDefault="00413A7A" w:rsidR="00413A7A">
      <w:pPr>
        <w:pStyle w:val="Naslov"/>
        <w:jc w:val="left"/>
        <w:rPr>
          <w:sz w:val="24"/>
        </w:rPr>
      </w:pPr>
    </w:p>
    <w:p w:rsidRDefault="00E860AC" w:rsidP="00E860AC" w:rsidR="00E860AC" w:rsidRPr="00F5309D">
      <w:pPr>
        <w:pStyle w:val="Naslov2"/>
        <w:rPr>
          <w:b w:val="false"/>
          <w:bCs/>
          <w:sz w:val="24"/>
          <w:szCs w:val="24"/>
        </w:rPr>
      </w:pPr>
      <w:r w:rsidRPr="00F5309D">
        <w:rPr>
          <w:b w:val="false"/>
          <w:bCs/>
          <w:sz w:val="24"/>
          <w:szCs w:val="24"/>
        </w:rPr>
        <w:t>REPUBLIKA HRVATSKA</w:t>
      </w:r>
    </w:p>
    <w:p w:rsidRDefault="00E860AC" w:rsidP="00E860AC" w:rsidR="00E860AC" w:rsidRPr="00F5309D">
      <w:pPr>
        <w:jc w:val="both"/>
        <w:rPr>
          <w:sz w:val="24"/>
          <w:szCs w:val="24"/>
        </w:rPr>
      </w:pPr>
      <w:r w:rsidRPr="00F5309D">
        <w:rPr>
          <w:sz w:val="24"/>
          <w:szCs w:val="24"/>
        </w:rPr>
        <w:t>Trgovački sud u Zagrebu</w:t>
      </w:r>
    </w:p>
    <w:p w:rsidRDefault="00E860AC" w:rsidP="00E860AC" w:rsidR="00E860AC" w:rsidRPr="00F5309D">
      <w:pPr>
        <w:jc w:val="both"/>
        <w:rPr>
          <w:sz w:val="24"/>
          <w:szCs w:val="24"/>
        </w:rPr>
      </w:pPr>
      <w:r w:rsidRPr="00F5309D">
        <w:rPr>
          <w:sz w:val="24"/>
          <w:szCs w:val="24"/>
        </w:rPr>
        <w:t>Zagreb, Amruševa 2/II</w:t>
      </w:r>
    </w:p>
    <w:p w:rsidRDefault="00E860AC" w:rsidR="00E860AC">
      <w:pPr>
        <w:pStyle w:val="Naslov"/>
        <w:jc w:val="left"/>
        <w:rPr>
          <w:sz w:val="24"/>
        </w:rPr>
      </w:pPr>
    </w:p>
    <w:p w:rsidRDefault="00171055" w:rsidR="00171055" w:rsidRPr="000A46E0">
      <w:pPr>
        <w:pStyle w:val="Naslov"/>
        <w:jc w:val="left"/>
        <w:rPr>
          <w:sz w:val="24"/>
        </w:rPr>
      </w:pPr>
    </w:p>
    <w:p w:rsidRDefault="001E2742" w:rsidP="001E2742" w:rsidR="001E2742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>40.St-</w:t>
      </w:r>
      <w:r>
        <w:rPr>
          <w:sz w:val="24"/>
          <w:lang w:val="pt-BR"/>
        </w:rPr>
        <w:t>3121/2018</w:t>
      </w:r>
      <w:r w:rsidRPr="00264673">
        <w:rPr>
          <w:sz w:val="24"/>
          <w:lang w:val="pt-BR"/>
        </w:rPr>
        <w:t xml:space="preserve">     </w:t>
      </w:r>
    </w:p>
    <w:p w:rsidRDefault="001E2742" w:rsidP="001E2742" w:rsidR="001E2742">
      <w:pPr>
        <w:tabs>
          <w:tab w:pos="6525" w:val="left"/>
        </w:tabs>
        <w:jc w:val="center"/>
        <w:rPr>
          <w:bCs/>
          <w:sz w:val="24"/>
          <w:szCs w:val="24"/>
        </w:rPr>
      </w:pPr>
    </w:p>
    <w:p w:rsidRDefault="001E2742" w:rsidP="001E2742" w:rsidR="001E2742" w:rsidRPr="009166FF">
      <w:pPr>
        <w:tabs>
          <w:tab w:pos="6525" w:val="left"/>
        </w:tabs>
        <w:jc w:val="center"/>
        <w:rPr>
          <w:bCs/>
          <w:sz w:val="24"/>
          <w:szCs w:val="24"/>
        </w:rPr>
      </w:pP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P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L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I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 xml:space="preserve"> H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T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 xml:space="preserve">A </w:t>
      </w:r>
    </w:p>
    <w:p w:rsidRDefault="001E2742" w:rsidP="001E2742" w:rsidR="001E2742" w:rsidRPr="009166FF">
      <w:pPr>
        <w:ind w:firstLine="720" w:left="2160"/>
        <w:jc w:val="both"/>
        <w:rPr>
          <w:sz w:val="24"/>
        </w:rPr>
      </w:pPr>
      <w:r w:rsidRPr="009166FF">
        <w:rPr>
          <w:sz w:val="24"/>
        </w:rPr>
        <w:t xml:space="preserve">      Z A K </w:t>
      </w:r>
      <w:proofErr w:type="spellStart"/>
      <w:r w:rsidRPr="009166FF">
        <w:rPr>
          <w:sz w:val="24"/>
        </w:rPr>
        <w:t>LJ</w:t>
      </w:r>
      <w:proofErr w:type="spellEnd"/>
      <w:r w:rsidRPr="009166FF">
        <w:rPr>
          <w:sz w:val="24"/>
        </w:rPr>
        <w:t xml:space="preserve"> U Č A K</w:t>
      </w:r>
    </w:p>
    <w:p w:rsidRDefault="001E2742" w:rsidP="001E2742" w:rsidR="001E2742" w:rsidRPr="00F31A85">
      <w:pPr>
        <w:jc w:val="center"/>
        <w:rPr>
          <w:sz w:val="24"/>
        </w:rPr>
      </w:pPr>
    </w:p>
    <w:p w:rsidRDefault="001E2742" w:rsidP="001D739C" w:rsidR="001E2742">
      <w:pPr>
        <w:ind w:firstLine="680"/>
        <w:jc w:val="both"/>
        <w:rPr>
          <w:sz w:val="24"/>
        </w:rPr>
      </w:pPr>
      <w:r>
        <w:rPr>
          <w:sz w:val="24"/>
        </w:rPr>
        <w:t xml:space="preserve">TRGOVAČKI SUD U ZAGREBU po sucu tog suda Anti Galiću, kao sucu pojedincu, u stečajnom postupku nad stečajnom masom iza </w:t>
      </w:r>
      <w:proofErr w:type="spellStart"/>
      <w:r>
        <w:rPr>
          <w:sz w:val="24"/>
        </w:rPr>
        <w:t>DORIVA</w:t>
      </w:r>
      <w:proofErr w:type="spellEnd"/>
      <w:r w:rsidR="001D739C">
        <w:rPr>
          <w:sz w:val="24"/>
        </w:rPr>
        <w:t xml:space="preserve"> </w:t>
      </w:r>
      <w:r>
        <w:rPr>
          <w:sz w:val="24"/>
        </w:rPr>
        <w:t xml:space="preserve">d.o.o., Zagreb, Prečko </w:t>
      </w:r>
      <w:proofErr w:type="spellStart"/>
      <w:r>
        <w:rPr>
          <w:sz w:val="24"/>
        </w:rPr>
        <w:t>22</w:t>
      </w:r>
      <w:proofErr w:type="spellEnd"/>
      <w:r>
        <w:rPr>
          <w:sz w:val="24"/>
        </w:rPr>
        <w:t xml:space="preserve">., </w:t>
      </w:r>
      <w:proofErr w:type="spellStart"/>
      <w:r>
        <w:rPr>
          <w:sz w:val="24"/>
        </w:rPr>
        <w:t>OIB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67018293836</w:t>
      </w:r>
      <w:proofErr w:type="spellEnd"/>
      <w:r>
        <w:rPr>
          <w:sz w:val="24"/>
          <w:szCs w:val="24"/>
        </w:rPr>
        <w:t xml:space="preserve">, </w:t>
      </w:r>
      <w:r>
        <w:rPr>
          <w:sz w:val="24"/>
        </w:rPr>
        <w:t xml:space="preserve">dana </w:t>
      </w:r>
      <w:proofErr w:type="spellStart"/>
      <w:r w:rsidR="001D739C">
        <w:rPr>
          <w:sz w:val="24"/>
        </w:rPr>
        <w:t>31.siječnja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1D739C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5365F" w:rsidR="0075365F" w:rsidRPr="001F65B2">
      <w:pPr>
        <w:widowControl/>
        <w:jc w:val="both"/>
        <w:rPr>
          <w:sz w:val="40"/>
          <w:szCs w:val="40"/>
        </w:rPr>
      </w:pPr>
    </w:p>
    <w:p w:rsidRDefault="005A0FA2" w:rsidR="00413A7A" w:rsidRPr="000A46E0">
      <w:pPr>
        <w:widowControl/>
        <w:jc w:val="center"/>
        <w:rPr>
          <w:b/>
          <w:sz w:val="24"/>
        </w:rPr>
      </w:pPr>
      <w:r>
        <w:rPr>
          <w:b/>
          <w:sz w:val="24"/>
        </w:rPr>
        <w:t xml:space="preserve">z a k </w:t>
      </w:r>
      <w:proofErr w:type="spellStart"/>
      <w:r>
        <w:rPr>
          <w:b/>
          <w:sz w:val="24"/>
        </w:rPr>
        <w:t>lj</w:t>
      </w:r>
      <w:proofErr w:type="spellEnd"/>
      <w:r>
        <w:rPr>
          <w:b/>
          <w:sz w:val="24"/>
        </w:rPr>
        <w:t xml:space="preserve"> u č i o </w:t>
      </w:r>
      <w:r w:rsidR="00413A7A" w:rsidRPr="000A46E0">
        <w:rPr>
          <w:b/>
          <w:sz w:val="24"/>
        </w:rPr>
        <w:t xml:space="preserve">   j e</w:t>
      </w:r>
    </w:p>
    <w:p w:rsidRDefault="00413A7A" w:rsidR="00413A7A" w:rsidRPr="000A46E0">
      <w:pPr>
        <w:widowControl/>
        <w:jc w:val="center"/>
        <w:rPr>
          <w:b/>
          <w:sz w:val="24"/>
        </w:rPr>
      </w:pPr>
    </w:p>
    <w:p w:rsidRDefault="007D681B" w:rsidP="007D681B" w:rsidR="001B0D4C">
      <w:pPr>
        <w:tabs>
          <w:tab w:pos="1080" w:val="left"/>
        </w:tabs>
        <w:jc w:val="both"/>
        <w:rPr>
          <w:sz w:val="24"/>
        </w:rPr>
      </w:pPr>
      <w:r>
        <w:rPr>
          <w:sz w:val="24"/>
        </w:rPr>
        <w:tab/>
      </w:r>
      <w:r w:rsidR="000917D4">
        <w:rPr>
          <w:sz w:val="24"/>
        </w:rPr>
        <w:t xml:space="preserve">Nalaže se </w:t>
      </w:r>
      <w:proofErr w:type="spellStart"/>
      <w:r w:rsidR="001D739C">
        <w:rPr>
          <w:sz w:val="24"/>
        </w:rPr>
        <w:t>Finacijskoj</w:t>
      </w:r>
      <w:proofErr w:type="spellEnd"/>
      <w:r w:rsidR="001D739C">
        <w:rPr>
          <w:sz w:val="24"/>
        </w:rPr>
        <w:t xml:space="preserve"> agenciji novčana sredstva u iznosu od </w:t>
      </w:r>
      <w:proofErr w:type="spellStart"/>
      <w:r w:rsidR="00D77A8A">
        <w:rPr>
          <w:sz w:val="24"/>
        </w:rPr>
        <w:t>4.182</w:t>
      </w:r>
      <w:proofErr w:type="spellEnd"/>
      <w:r w:rsidR="00D77A8A">
        <w:rPr>
          <w:sz w:val="24"/>
        </w:rPr>
        <w:t>,</w:t>
      </w:r>
      <w:proofErr w:type="spellStart"/>
      <w:r w:rsidR="00D77A8A">
        <w:rPr>
          <w:sz w:val="24"/>
        </w:rPr>
        <w:t>48</w:t>
      </w:r>
      <w:proofErr w:type="spellEnd"/>
      <w:r w:rsidR="00D77A8A">
        <w:rPr>
          <w:sz w:val="24"/>
        </w:rPr>
        <w:t xml:space="preserve"> kn </w:t>
      </w:r>
      <w:proofErr w:type="spellStart"/>
      <w:r w:rsidR="00D77A8A">
        <w:rPr>
          <w:sz w:val="24"/>
        </w:rPr>
        <w:t>zapljenjena</w:t>
      </w:r>
      <w:proofErr w:type="spellEnd"/>
      <w:r w:rsidR="00D77A8A">
        <w:rPr>
          <w:sz w:val="24"/>
        </w:rPr>
        <w:t xml:space="preserve"> nakon otvaranja stečajnog postupka nad dužnikom prenijeti za </w:t>
      </w:r>
      <w:r>
        <w:rPr>
          <w:sz w:val="24"/>
        </w:rPr>
        <w:t xml:space="preserve">korist računa stečajnog dužnika </w:t>
      </w:r>
      <w:proofErr w:type="spellStart"/>
      <w:r>
        <w:rPr>
          <w:sz w:val="24"/>
        </w:rPr>
        <w:t>DORIVA</w:t>
      </w:r>
      <w:proofErr w:type="spellEnd"/>
      <w:r>
        <w:rPr>
          <w:sz w:val="24"/>
        </w:rPr>
        <w:t xml:space="preserve"> d.o.o., Zagreb, Prečko </w:t>
      </w:r>
      <w:proofErr w:type="spellStart"/>
      <w:r>
        <w:rPr>
          <w:sz w:val="24"/>
        </w:rPr>
        <w:t>22</w:t>
      </w:r>
      <w:proofErr w:type="spellEnd"/>
      <w:r>
        <w:rPr>
          <w:sz w:val="24"/>
        </w:rPr>
        <w:t xml:space="preserve">., </w:t>
      </w:r>
      <w:proofErr w:type="spellStart"/>
      <w:r>
        <w:rPr>
          <w:sz w:val="24"/>
        </w:rPr>
        <w:t>OIB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67018293836</w:t>
      </w:r>
      <w:proofErr w:type="spellEnd"/>
      <w:r>
        <w:rPr>
          <w:sz w:val="24"/>
        </w:rPr>
        <w:t xml:space="preserve"> broj HR </w:t>
      </w:r>
      <w:proofErr w:type="spellStart"/>
      <w:r>
        <w:rPr>
          <w:sz w:val="24"/>
        </w:rPr>
        <w:t>7323600001102665956</w:t>
      </w:r>
      <w:proofErr w:type="spellEnd"/>
      <w:r>
        <w:rPr>
          <w:sz w:val="24"/>
        </w:rPr>
        <w:t xml:space="preserve"> kod ZAGREBAČKA BANKA d.d. </w:t>
      </w:r>
    </w:p>
    <w:p w:rsidRDefault="006B1361" w:rsidP="001B0D4C" w:rsidR="006B1361">
      <w:pPr>
        <w:tabs>
          <w:tab w:pos="1080" w:val="left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Default="004B6D9C" w:rsidP="000917D4" w:rsidR="004B6D9C">
      <w:pPr>
        <w:ind w:firstLine="720"/>
        <w:jc w:val="both"/>
        <w:rPr>
          <w:sz w:val="24"/>
        </w:rPr>
      </w:pPr>
    </w:p>
    <w:p w:rsidRDefault="00413A7A" w:rsidP="00A872D9" w:rsidR="00413A7A" w:rsidRPr="000A46E0">
      <w:pPr>
        <w:widowControl/>
        <w:jc w:val="center"/>
        <w:rPr>
          <w:sz w:val="24"/>
        </w:rPr>
      </w:pPr>
      <w:r w:rsidRPr="000A46E0">
        <w:rPr>
          <w:sz w:val="24"/>
        </w:rPr>
        <w:t>Zagreb,</w:t>
      </w:r>
      <w:r w:rsidR="00A872D9">
        <w:rPr>
          <w:sz w:val="24"/>
        </w:rPr>
        <w:t xml:space="preserve"> </w:t>
      </w:r>
      <w:proofErr w:type="spellStart"/>
      <w:r w:rsidR="007D681B">
        <w:rPr>
          <w:sz w:val="24"/>
        </w:rPr>
        <w:t>31</w:t>
      </w:r>
      <w:r w:rsidR="00746710">
        <w:rPr>
          <w:sz w:val="24"/>
        </w:rPr>
        <w:t>.siječnja</w:t>
      </w:r>
      <w:proofErr w:type="spellEnd"/>
      <w:r w:rsidR="006C4EA4">
        <w:rPr>
          <w:sz w:val="24"/>
        </w:rPr>
        <w:t xml:space="preserve"> </w:t>
      </w:r>
      <w:r w:rsidR="006B1361">
        <w:rPr>
          <w:sz w:val="24"/>
        </w:rPr>
        <w:t xml:space="preserve"> </w:t>
      </w:r>
      <w:proofErr w:type="spellStart"/>
      <w:r w:rsidR="006B1361">
        <w:rPr>
          <w:sz w:val="24"/>
        </w:rPr>
        <w:t>201</w:t>
      </w:r>
      <w:r w:rsidR="001B0D4C">
        <w:rPr>
          <w:sz w:val="24"/>
        </w:rPr>
        <w:t>9</w:t>
      </w:r>
      <w:proofErr w:type="spellEnd"/>
      <w:r w:rsidR="006B1361">
        <w:rPr>
          <w:sz w:val="24"/>
        </w:rPr>
        <w:t>.</w:t>
      </w:r>
      <w:r w:rsidRPr="000A46E0">
        <w:rPr>
          <w:sz w:val="24"/>
        </w:rPr>
        <w:t xml:space="preserve"> </w:t>
      </w:r>
    </w:p>
    <w:p w:rsidRDefault="00413A7A" w:rsidR="00413A7A" w:rsidRPr="000A46E0">
      <w:pPr>
        <w:widowControl/>
        <w:jc w:val="center"/>
        <w:rPr>
          <w:sz w:val="24"/>
        </w:rPr>
      </w:pPr>
    </w:p>
    <w:p w:rsidRDefault="00413A7A" w:rsidR="00413A7A" w:rsidRPr="000A46E0">
      <w:pPr>
        <w:widowControl/>
        <w:ind w:firstLine="720" w:left="5040"/>
        <w:rPr>
          <w:sz w:val="24"/>
        </w:rPr>
      </w:pPr>
      <w:r w:rsidRPr="000A46E0">
        <w:rPr>
          <w:sz w:val="24"/>
        </w:rPr>
        <w:t xml:space="preserve">     </w:t>
      </w:r>
      <w:r w:rsidR="00DF73B8">
        <w:rPr>
          <w:sz w:val="24"/>
        </w:rPr>
        <w:t xml:space="preserve">    </w:t>
      </w:r>
      <w:r w:rsidR="00E860AC" w:rsidRPr="000A46E0">
        <w:rPr>
          <w:sz w:val="24"/>
        </w:rPr>
        <w:t>Sudac:</w:t>
      </w:r>
    </w:p>
    <w:p w:rsidRDefault="00413A7A" w:rsidR="003332EF">
      <w:pPr>
        <w:widowControl/>
        <w:ind w:firstLine="720" w:left="5040"/>
        <w:jc w:val="both"/>
        <w:rPr>
          <w:sz w:val="24"/>
        </w:rPr>
      </w:pPr>
      <w:r w:rsidRPr="000A46E0">
        <w:rPr>
          <w:sz w:val="24"/>
        </w:rPr>
        <w:t xml:space="preserve">    Ante Galić</w:t>
      </w:r>
      <w:r w:rsidR="00A872D9">
        <w:rPr>
          <w:sz w:val="24"/>
        </w:rPr>
        <w:t xml:space="preserve"> </w:t>
      </w:r>
      <w:r w:rsidR="00E64529">
        <w:rPr>
          <w:sz w:val="24"/>
        </w:rPr>
        <w:t>v.r.</w:t>
      </w:r>
    </w:p>
    <w:p w:rsidRDefault="00E860AC" w:rsidR="00E860AC">
      <w:pPr>
        <w:widowControl/>
        <w:ind w:firstLine="720" w:left="5040"/>
        <w:jc w:val="both"/>
        <w:rPr>
          <w:sz w:val="24"/>
        </w:rPr>
      </w:pPr>
    </w:p>
    <w:p w:rsidRDefault="00E860AC" w:rsidR="00413A7A" w:rsidRPr="000A46E0">
      <w:pPr>
        <w:widowControl/>
        <w:jc w:val="both"/>
        <w:rPr>
          <w:sz w:val="24"/>
        </w:rPr>
      </w:pPr>
      <w:r w:rsidRPr="000A46E0">
        <w:rPr>
          <w:sz w:val="24"/>
        </w:rPr>
        <w:t xml:space="preserve">Pouka o pravnom lijeku: </w:t>
      </w:r>
    </w:p>
    <w:p w:rsidRDefault="00413A7A" w:rsidR="00413A7A" w:rsidRPr="000A46E0">
      <w:pPr>
        <w:jc w:val="both"/>
        <w:rPr>
          <w:sz w:val="24"/>
        </w:rPr>
      </w:pPr>
      <w:r w:rsidRPr="000A46E0">
        <w:rPr>
          <w:sz w:val="24"/>
        </w:rPr>
        <w:t xml:space="preserve">Protiv ovog </w:t>
      </w:r>
      <w:r w:rsidR="005A0FA2">
        <w:rPr>
          <w:sz w:val="24"/>
        </w:rPr>
        <w:t xml:space="preserve">zaključka žalba nije dopuštena (članak </w:t>
      </w:r>
      <w:proofErr w:type="spellStart"/>
      <w:r w:rsidR="00696B2F">
        <w:rPr>
          <w:sz w:val="24"/>
        </w:rPr>
        <w:t>1</w:t>
      </w:r>
      <w:r w:rsidR="005A0FA2">
        <w:rPr>
          <w:sz w:val="24"/>
        </w:rPr>
        <w:t>9</w:t>
      </w:r>
      <w:proofErr w:type="spellEnd"/>
      <w:r w:rsidR="005A0FA2">
        <w:rPr>
          <w:sz w:val="24"/>
        </w:rPr>
        <w:t xml:space="preserve">. stavak </w:t>
      </w:r>
      <w:r w:rsidR="00696B2F">
        <w:rPr>
          <w:sz w:val="24"/>
        </w:rPr>
        <w:t>7</w:t>
      </w:r>
      <w:r w:rsidR="005A0FA2">
        <w:rPr>
          <w:sz w:val="24"/>
        </w:rPr>
        <w:t xml:space="preserve">. </w:t>
      </w:r>
      <w:proofErr w:type="spellStart"/>
      <w:r w:rsidR="005A0FA2">
        <w:rPr>
          <w:sz w:val="24"/>
        </w:rPr>
        <w:t>SZ</w:t>
      </w:r>
      <w:proofErr w:type="spellEnd"/>
      <w:r w:rsidR="005A0FA2">
        <w:rPr>
          <w:sz w:val="24"/>
        </w:rPr>
        <w:t>-a)</w:t>
      </w:r>
      <w:r w:rsidRPr="000A46E0">
        <w:rPr>
          <w:sz w:val="24"/>
        </w:rPr>
        <w:t xml:space="preserve"> </w:t>
      </w:r>
    </w:p>
    <w:p w:rsidRDefault="005A0FA2" w:rsidR="005A0FA2">
      <w:pPr>
        <w:widowControl/>
        <w:jc w:val="both"/>
        <w:rPr>
          <w:sz w:val="24"/>
        </w:rPr>
      </w:pPr>
    </w:p>
    <w:p w:rsidRDefault="00E64529" w:rsidP="00E64529" w:rsidR="00E64529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E64529" w:rsidP="00422EE0" w:rsidR="00E6452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A83976" w:rsidP="00A872D9" w:rsidR="00A83976" w:rsidRPr="000A46E0">
      <w:pPr>
        <w:tabs>
          <w:tab w:pos="720" w:val="left"/>
        </w:tabs>
        <w:jc w:val="both"/>
        <w:rPr>
          <w:sz w:val="24"/>
        </w:rPr>
      </w:pPr>
    </w:p>
    <w:sectPr w:rsidR="00A83976" w:rsidRPr="000A46E0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0CE" w:rsidR="002500CE">
      <w:r>
        <w:separator/>
      </w:r>
    </w:p>
  </w:endnote>
  <w:endnote w:id="0" w:type="continuationSeparator">
    <w:p w:rsidRDefault="002500CE" w:rsidR="00250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0CE" w:rsidR="002500CE">
      <w:r>
        <w:separator/>
      </w:r>
    </w:p>
  </w:footnote>
  <w:footnote w:id="0" w:type="continuationSeparator">
    <w:p w:rsidRDefault="002500CE" w:rsidR="002500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2EF" w:rsidR="003332EF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1E2742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3332EF" w:rsidR="003332EF">
    <w:pPr>
      <w:pStyle w:val="Zaglavlje"/>
      <w:jc w:val="right"/>
      <w:rPr>
        <w:sz w:val="24"/>
      </w:rPr>
    </w:pPr>
    <w:proofErr w:type="spellStart"/>
    <w:r>
      <w:rPr>
        <w:sz w:val="24"/>
      </w:rPr>
      <w:t>40</w:t>
    </w:r>
    <w:proofErr w:type="spellEnd"/>
    <w:r>
      <w:rPr>
        <w:sz w:val="24"/>
      </w:rPr>
      <w:t>. St-</w:t>
    </w:r>
    <w:proofErr w:type="spellStart"/>
    <w:r w:rsidR="00EF41E2">
      <w:rPr>
        <w:sz w:val="24"/>
      </w:rPr>
      <w:t>2725</w:t>
    </w:r>
    <w:proofErr w:type="spellEnd"/>
    <w:r>
      <w:rPr>
        <w:sz w:val="24"/>
      </w:rPr>
      <w:t>/</w:t>
    </w:r>
    <w:proofErr w:type="spellStart"/>
    <w:r>
      <w:rPr>
        <w:sz w:val="24"/>
      </w:rPr>
      <w:t>1</w:t>
    </w:r>
    <w:r w:rsidR="00EF41E2">
      <w:rPr>
        <w:sz w:val="24"/>
      </w:rPr>
      <w:t>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B7502"/>
    <w:multiLevelType w:val="hybridMultilevel"/>
    <w:tmpl w:val="0B947AB0"/>
    <w:lvl w:tplc="A6D6E828" w:ilvl="0">
      <w:start w:val="2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7724AE"/>
    <w:multiLevelType w:val="singleLevel"/>
    <w:tmpl w:val="EC40D63C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  <w:rPr>
        <w:i w:val="false"/>
      </w:rPr>
    </w:lvl>
  </w:abstractNum>
  <w:abstractNum w:abstractNumId="2">
    <w:nsid w:val="33CB2F3A"/>
    <w:multiLevelType w:val="hybridMultilevel"/>
    <w:tmpl w:val="C9C6504A"/>
    <w:lvl w:tplc="9D9CE668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D8F112E"/>
    <w:multiLevelType w:val="hybridMultilevel"/>
    <w:tmpl w:val="2B48C530"/>
    <w:lvl w:tplc="8682979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7F5D6C49"/>
    <w:multiLevelType w:val="singleLevel"/>
    <w:tmpl w:val="E52A33BA"/>
    <w:lvl w:ilvl="0">
      <w:start w:val="1"/>
      <w:numFmt w:val="upperLetter"/>
      <w:lvlText w:val="%1)"/>
      <w:legacy w:legacyIndent="360" w:legacySpace="120" w:legacy="true"/>
      <w:lvlJc w:val="left"/>
      <w:pPr>
        <w:ind w:hanging="360" w:left="1080"/>
      </w:pPr>
    </w:lvl>
  </w:abstractNum>
  <w:abstractNum w:abstractNumId="5">
    <w:nsid w:val="7FFC392F"/>
    <w:multiLevelType w:val="hybridMultilevel"/>
    <w:tmpl w:val="CC1A8012"/>
    <w:lvl w:tplc="2E7A4A24" w:ilvl="0">
      <w:start w:val="10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B53"/>
    <w:rsid w:val="00003CEF"/>
    <w:rsid w:val="00017002"/>
    <w:rsid w:val="00017C82"/>
    <w:rsid w:val="0002437B"/>
    <w:rsid w:val="00034100"/>
    <w:rsid w:val="000444BF"/>
    <w:rsid w:val="000514AC"/>
    <w:rsid w:val="00053816"/>
    <w:rsid w:val="0007256A"/>
    <w:rsid w:val="00084DE9"/>
    <w:rsid w:val="00086548"/>
    <w:rsid w:val="000917D4"/>
    <w:rsid w:val="000A3739"/>
    <w:rsid w:val="000A40CB"/>
    <w:rsid w:val="000A46E0"/>
    <w:rsid w:val="000A61FF"/>
    <w:rsid w:val="000B75CB"/>
    <w:rsid w:val="000D26B3"/>
    <w:rsid w:val="00103725"/>
    <w:rsid w:val="001157C6"/>
    <w:rsid w:val="00127A0F"/>
    <w:rsid w:val="00147478"/>
    <w:rsid w:val="00150189"/>
    <w:rsid w:val="00163F65"/>
    <w:rsid w:val="001654D2"/>
    <w:rsid w:val="00167368"/>
    <w:rsid w:val="00171055"/>
    <w:rsid w:val="001B0D4C"/>
    <w:rsid w:val="001B3EB2"/>
    <w:rsid w:val="001C7233"/>
    <w:rsid w:val="001D2E24"/>
    <w:rsid w:val="001D739C"/>
    <w:rsid w:val="001E2742"/>
    <w:rsid w:val="001E3C51"/>
    <w:rsid w:val="001F4317"/>
    <w:rsid w:val="001F65B2"/>
    <w:rsid w:val="00221349"/>
    <w:rsid w:val="00230C88"/>
    <w:rsid w:val="00233DB4"/>
    <w:rsid w:val="00236420"/>
    <w:rsid w:val="002461EA"/>
    <w:rsid w:val="002500CE"/>
    <w:rsid w:val="00256DF9"/>
    <w:rsid w:val="002605FD"/>
    <w:rsid w:val="0026166E"/>
    <w:rsid w:val="002803A0"/>
    <w:rsid w:val="002B2A59"/>
    <w:rsid w:val="002B7802"/>
    <w:rsid w:val="002C4F53"/>
    <w:rsid w:val="002C72B0"/>
    <w:rsid w:val="002F2021"/>
    <w:rsid w:val="002F2115"/>
    <w:rsid w:val="002F47DA"/>
    <w:rsid w:val="00316C65"/>
    <w:rsid w:val="003323E5"/>
    <w:rsid w:val="003332EF"/>
    <w:rsid w:val="00357951"/>
    <w:rsid w:val="00391DF3"/>
    <w:rsid w:val="003977A5"/>
    <w:rsid w:val="003C16DC"/>
    <w:rsid w:val="003C3CD1"/>
    <w:rsid w:val="003C42B8"/>
    <w:rsid w:val="003D1192"/>
    <w:rsid w:val="003D7166"/>
    <w:rsid w:val="003E4771"/>
    <w:rsid w:val="00413A7A"/>
    <w:rsid w:val="00413DB5"/>
    <w:rsid w:val="00427C7C"/>
    <w:rsid w:val="00431521"/>
    <w:rsid w:val="00442411"/>
    <w:rsid w:val="00462692"/>
    <w:rsid w:val="00465F27"/>
    <w:rsid w:val="00467F67"/>
    <w:rsid w:val="00475A2C"/>
    <w:rsid w:val="00477C03"/>
    <w:rsid w:val="004A21F9"/>
    <w:rsid w:val="004B5A75"/>
    <w:rsid w:val="004B6D9C"/>
    <w:rsid w:val="004C50F3"/>
    <w:rsid w:val="004C71D7"/>
    <w:rsid w:val="004E2E52"/>
    <w:rsid w:val="004F5CDF"/>
    <w:rsid w:val="005437BD"/>
    <w:rsid w:val="00565AFE"/>
    <w:rsid w:val="00571939"/>
    <w:rsid w:val="00586D18"/>
    <w:rsid w:val="00592606"/>
    <w:rsid w:val="00593DE6"/>
    <w:rsid w:val="005A0FA2"/>
    <w:rsid w:val="005A1731"/>
    <w:rsid w:val="005A3FE1"/>
    <w:rsid w:val="005B58F5"/>
    <w:rsid w:val="0060452C"/>
    <w:rsid w:val="00611C3C"/>
    <w:rsid w:val="00653E3E"/>
    <w:rsid w:val="00655EC5"/>
    <w:rsid w:val="00664DC4"/>
    <w:rsid w:val="0069010A"/>
    <w:rsid w:val="006944A8"/>
    <w:rsid w:val="00696B2F"/>
    <w:rsid w:val="006A1859"/>
    <w:rsid w:val="006A66DC"/>
    <w:rsid w:val="006B1361"/>
    <w:rsid w:val="006C0B3F"/>
    <w:rsid w:val="006C45EC"/>
    <w:rsid w:val="006C4EA4"/>
    <w:rsid w:val="006E0B61"/>
    <w:rsid w:val="006E363D"/>
    <w:rsid w:val="006E7BDE"/>
    <w:rsid w:val="006F5D91"/>
    <w:rsid w:val="00701430"/>
    <w:rsid w:val="007043A2"/>
    <w:rsid w:val="007179D7"/>
    <w:rsid w:val="007218BB"/>
    <w:rsid w:val="00734E5D"/>
    <w:rsid w:val="0073500F"/>
    <w:rsid w:val="00746710"/>
    <w:rsid w:val="0075365F"/>
    <w:rsid w:val="00770722"/>
    <w:rsid w:val="0077512F"/>
    <w:rsid w:val="00777D20"/>
    <w:rsid w:val="007856F2"/>
    <w:rsid w:val="007921BF"/>
    <w:rsid w:val="007A49D7"/>
    <w:rsid w:val="007B2B82"/>
    <w:rsid w:val="007B640E"/>
    <w:rsid w:val="007D681B"/>
    <w:rsid w:val="007F06F7"/>
    <w:rsid w:val="007F3885"/>
    <w:rsid w:val="00803297"/>
    <w:rsid w:val="00803347"/>
    <w:rsid w:val="00820CBE"/>
    <w:rsid w:val="00822420"/>
    <w:rsid w:val="008430A9"/>
    <w:rsid w:val="00856968"/>
    <w:rsid w:val="00866DD6"/>
    <w:rsid w:val="0086755A"/>
    <w:rsid w:val="00873BE0"/>
    <w:rsid w:val="008853BE"/>
    <w:rsid w:val="00885836"/>
    <w:rsid w:val="00897AF0"/>
    <w:rsid w:val="008E79AB"/>
    <w:rsid w:val="00911D18"/>
    <w:rsid w:val="00913C62"/>
    <w:rsid w:val="00930A2C"/>
    <w:rsid w:val="00940EE7"/>
    <w:rsid w:val="00966803"/>
    <w:rsid w:val="009708C8"/>
    <w:rsid w:val="00991B53"/>
    <w:rsid w:val="009A5EF7"/>
    <w:rsid w:val="009A73A0"/>
    <w:rsid w:val="009B0080"/>
    <w:rsid w:val="009C0935"/>
    <w:rsid w:val="009D2298"/>
    <w:rsid w:val="009D39EB"/>
    <w:rsid w:val="009E553B"/>
    <w:rsid w:val="00A07D80"/>
    <w:rsid w:val="00A42345"/>
    <w:rsid w:val="00A62804"/>
    <w:rsid w:val="00A83976"/>
    <w:rsid w:val="00A872D9"/>
    <w:rsid w:val="00AA327F"/>
    <w:rsid w:val="00AC0BEA"/>
    <w:rsid w:val="00AC4A09"/>
    <w:rsid w:val="00AE6674"/>
    <w:rsid w:val="00B017AC"/>
    <w:rsid w:val="00B03838"/>
    <w:rsid w:val="00B042F0"/>
    <w:rsid w:val="00B24C25"/>
    <w:rsid w:val="00B2590F"/>
    <w:rsid w:val="00B359AB"/>
    <w:rsid w:val="00B642DB"/>
    <w:rsid w:val="00B73EFE"/>
    <w:rsid w:val="00B905AD"/>
    <w:rsid w:val="00B93152"/>
    <w:rsid w:val="00BA2FC9"/>
    <w:rsid w:val="00BB3AA5"/>
    <w:rsid w:val="00BF5763"/>
    <w:rsid w:val="00C04C33"/>
    <w:rsid w:val="00C06E09"/>
    <w:rsid w:val="00C27B85"/>
    <w:rsid w:val="00C27F6C"/>
    <w:rsid w:val="00C32049"/>
    <w:rsid w:val="00C33757"/>
    <w:rsid w:val="00C35F7F"/>
    <w:rsid w:val="00C362B5"/>
    <w:rsid w:val="00C47D87"/>
    <w:rsid w:val="00C74D8E"/>
    <w:rsid w:val="00C7737F"/>
    <w:rsid w:val="00C8143E"/>
    <w:rsid w:val="00C9330C"/>
    <w:rsid w:val="00C95CA1"/>
    <w:rsid w:val="00CA4885"/>
    <w:rsid w:val="00CC767A"/>
    <w:rsid w:val="00CD64E3"/>
    <w:rsid w:val="00CD6F85"/>
    <w:rsid w:val="00D17680"/>
    <w:rsid w:val="00D23254"/>
    <w:rsid w:val="00D37507"/>
    <w:rsid w:val="00D474F7"/>
    <w:rsid w:val="00D5101C"/>
    <w:rsid w:val="00D52085"/>
    <w:rsid w:val="00D60776"/>
    <w:rsid w:val="00D63EC9"/>
    <w:rsid w:val="00D77A8A"/>
    <w:rsid w:val="00D77E85"/>
    <w:rsid w:val="00D86DE2"/>
    <w:rsid w:val="00D92BF7"/>
    <w:rsid w:val="00DB09A1"/>
    <w:rsid w:val="00DF016F"/>
    <w:rsid w:val="00DF67C3"/>
    <w:rsid w:val="00DF73B8"/>
    <w:rsid w:val="00E05BA9"/>
    <w:rsid w:val="00E21B58"/>
    <w:rsid w:val="00E35119"/>
    <w:rsid w:val="00E50DC8"/>
    <w:rsid w:val="00E600D4"/>
    <w:rsid w:val="00E64529"/>
    <w:rsid w:val="00E73730"/>
    <w:rsid w:val="00E860AC"/>
    <w:rsid w:val="00E870C7"/>
    <w:rsid w:val="00E91BA7"/>
    <w:rsid w:val="00EC07D6"/>
    <w:rsid w:val="00EE7A46"/>
    <w:rsid w:val="00EF3360"/>
    <w:rsid w:val="00EF41E2"/>
    <w:rsid w:val="00F06FC9"/>
    <w:rsid w:val="00F15445"/>
    <w:rsid w:val="00F27DB9"/>
    <w:rsid w:val="00F33A25"/>
    <w:rsid w:val="00F47764"/>
    <w:rsid w:val="00F5309D"/>
    <w:rsid w:val="00F65BF0"/>
    <w:rsid w:val="00F83C1F"/>
    <w:rsid w:val="00FB6303"/>
    <w:rsid w:val="00FC6D69"/>
    <w:rsid w:val="00FD3A31"/>
    <w:rsid w:val="00FE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1521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31" w:type="paragraph">
    <w:name w:val="Body Text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1D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4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5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52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5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5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1521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31" w:type="paragraph">
    <w:name w:val="Body Text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1D1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4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5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52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5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5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93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6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79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3121</izvorni_sadrzaj>
    <derivirana_varijabla naziv="DomainObject.Predmet.Broj_1">3121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St-3121/2018</izvorni_sadrzaj>
    <derivirana_varijabla naziv="DomainObject.Predmet.OznakaBroj_1">St-3121/2018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DORIVA d.o.o.</izvorni_sadrzaj>
    <derivirana_varijabla naziv="DomainObject.Predmet.ProtustrankaFormated_1">  DORIVA d.o.o.</derivirana_varijabla>
  </DomainObject.Predmet.ProtustrankaFormated>
  <DomainObject.Predmet.ProtustrankaFormatedOIB>
    <izvorni_sadrzaj>  DORIVA d.o.o., OIB 67018293836</izvorni_sadrzaj>
    <derivirana_varijabla naziv="DomainObject.Predmet.ProtustrankaFormatedOIB_1">  DORIVA d.o.o., OIB 67018293836</derivirana_varijabla>
  </DomainObject.Predmet.ProtustrankaFormatedOIB>
  <DomainObject.Predmet.ProtustrankaFormatedWithAdress>
    <izvorni_sadrzaj> DORIVA d.o.o., Prečko 22, 10000 Zagreb</izvorni_sadrzaj>
    <derivirana_varijabla naziv="DomainObject.Predmet.ProtustrankaFormatedWithAdress_1"> DORIVA d.o.o., Prečko 22, 10000 Zagreb</derivirana_varijabla>
  </DomainObject.Predmet.ProtustrankaFormatedWithAdress>
  <DomainObject.Predmet.ProtustrankaFormatedWithAdressOIB>
    <izvorni_sadrzaj> DORIVA d.o.o., OIB 67018293836, Prečko 22, 10000 Zagreb</izvorni_sadrzaj>
    <derivirana_varijabla naziv="DomainObject.Predmet.ProtustrankaFormatedWithAdressOIB_1"> DORIVA d.o.o., OIB 67018293836, Prečko 22, 10000 Zagreb</derivirana_varijabla>
  </DomainObject.Predmet.ProtustrankaFormatedWithAdressOIB>
  <DomainObject.Predmet.ProtustrankaWithAdress>
    <izvorni_sadrzaj>DORIVA d.o.o. Prečko 22, 10000 Zagreb</izvorni_sadrzaj>
    <derivirana_varijabla naziv="DomainObject.Predmet.ProtustrankaWithAdress_1">DORIVA d.o.o. Prečko 22, 10000 Zagreb</derivirana_varijabla>
  </DomainObject.Predmet.ProtustrankaWithAdress>
  <DomainObject.Predmet.ProtustrankaWithAdressOIB>
    <izvorni_sadrzaj>DORIVA d.o.o., OIB 67018293836, Prečko 22, 10000 Zagreb</izvorni_sadrzaj>
    <derivirana_varijabla naziv="DomainObject.Predmet.ProtustrankaWithAdressOIB_1">DORIVA d.o.o., OIB 67018293836, Prečko 22, 10000 Zagreb</derivirana_varijabla>
  </DomainObject.Predmet.ProtustrankaWithAdressOIB>
  <DomainObject.Predmet.ProtustrankaNazivFormated>
    <izvorni_sadrzaj>DORIVA d.o.o.</izvorni_sadrzaj>
    <derivirana_varijabla naziv="DomainObject.Predmet.ProtustrankaNazivFormated_1">DORIVA d.o.o.</derivirana_varijabla>
  </DomainObject.Predmet.ProtustrankaNazivFormated>
  <DomainObject.Predmet.ProtustrankaNazivFormatedOIB>
    <izvorni_sadrzaj>DORIVA d.o.o., OIB 67018293836</izvorni_sadrzaj>
    <derivirana_varijabla naziv="DomainObject.Predmet.ProtustrankaNazivFormatedOIB_1">DORIVA d.o.o., OIB 67018293836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DORIVA d.o.o.</item>
    </izvorni_sadrzaj>
    <derivirana_varijabla naziv="DomainObject.Predmet.ProtuStrankaListFormated_1">
      <item>DORIVA d.o.o.</item>
    </derivirana_varijabla>
  </DomainObject.Predmet.ProtuStrankaListFormated>
  <DomainObject.Predmet.ProtuStrankaListFormatedOIB>
    <izvorni_sadrzaj>
      <item>DORIVA d.o.o., OIB 67018293836</item>
    </izvorni_sadrzaj>
    <derivirana_varijabla naziv="DomainObject.Predmet.ProtuStrankaListFormatedOIB_1">
      <item>DORIVA d.o.o., OIB 67018293836</item>
    </derivirana_varijabla>
  </DomainObject.Predmet.ProtuStrankaListFormatedOIB>
  <DomainObject.Predmet.ProtuStrankaListFormatedWithAdress>
    <izvorni_sadrzaj>
      <item>DORIVA d.o.o., Prečko 22, 10000 Zagreb</item>
    </izvorni_sadrzaj>
    <derivirana_varijabla naziv="DomainObject.Predmet.ProtuStrankaListFormatedWithAdress_1">
      <item>DORIVA d.o.o., Prečko 22, 10000 Zagreb</item>
    </derivirana_varijabla>
  </DomainObject.Predmet.ProtuStrankaListFormatedWithAdress>
  <DomainObject.Predmet.ProtuStrankaListFormatedWithAdressOIB>
    <izvorni_sadrzaj>
      <item>DORIVA d.o.o., OIB 67018293836, Prečko 22, 10000 Zagreb</item>
    </izvorni_sadrzaj>
    <derivirana_varijabla naziv="DomainObject.Predmet.ProtuStrankaListFormatedWithAdressOIB_1">
      <item>DORIVA d.o.o., OIB 67018293836, Prečko 22, 10000 Zagreb</item>
    </derivirana_varijabla>
  </DomainObject.Predmet.ProtuStrankaListFormatedWithAdressOIB>
  <DomainObject.Predmet.ProtuStrankaListNazivFormated>
    <izvorni_sadrzaj>
      <item>DORIVA d.o.o.</item>
    </izvorni_sadrzaj>
    <derivirana_varijabla naziv="DomainObject.Predmet.ProtuStrankaListNazivFormated_1">
      <item>DORIVA d.o.o.</item>
    </derivirana_varijabla>
  </DomainObject.Predmet.ProtuStrankaListNazivFormated>
  <DomainObject.Predmet.ProtuStrankaListNazivFormatedOIB>
    <izvorni_sadrzaj>
      <item>DORIVA d.o.o., OIB 67018293836</item>
    </izvorni_sadrzaj>
    <derivirana_varijabla naziv="DomainObject.Predmet.ProtuStrankaListNazivFormatedOIB_1">
      <item>DORIVA d.o.o., OIB 67018293836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DORIVA d.o.o.</izvorni_sadrzaj>
    <derivirana_varijabla naziv="DomainObject.Predmet.ProtustrankaIDrugi_1">DORIVA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DORIVA d.o.o., OIB 67018293836, Prečko 22, 10000 Zagreb</izvorni_sadrzaj>
    <derivirana_varijabla naziv="DomainObject.Predmet.ProtustrankaIDrugiAdressOIB_1">DORIVA d.o.o., OIB 67018293836, Prečko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DORIVA d.o.o.</item>
    </izvorni_sadrzaj>
    <derivirana_varijabla naziv="DomainObject.Predmet.SudioniciListNaziv_1">
      <item>FINA Regionalni centar Zagreb</item>
      <item>DORIVA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DORIVA d.o.o., OIB 67018293836, Prečko 22,10000 Zagreb</item>
    </izvorni_sadrzaj>
    <derivirana_varijabla naziv="DomainObject.Predmet.SudioniciListAdressOIB_1">
      <item>FINA Regionalni centar Zagreb, OIB 85821130368, Trg svibanjskih žrtava 1995. 1,10000 Zagreb</item>
      <item>DORIVA d.o.o., OIB 67018293836, Prečko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67018293836</item>
    </izvorni_sadrzaj>
    <derivirana_varijabla naziv="DomainObject.Predmet.SudioniciListNazivOIB_1">
      <item>, OIB 85821130368</item>
      <item>, OIB 67018293836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1</properties:Pages>
  <properties:Words>142</properties:Words>
  <properties:Characters>689</properties:Characters>
  <properties:Lines>34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2019-01-31T10:05:00Z</dcterms:created>
  <dc:creator>MINISTARSTVO PRAVOSUĐA</dc:creator>
  <cp:lastModifiedBy>Valentina Delač</cp:lastModifiedBy>
  <cp:lastPrinted>2019-01-31T10:06:00Z</cp:lastPrinted>
  <dcterms:modified xmlns:xsi="http://www.w3.org/2001/XMLSchema-instance" xsi:type="dcterms:W3CDTF">2019-01-31T10:06:00Z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(Doriva NALOG Financijskoj agenciji prijenos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