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f84f" w14:paraId="819f84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4D07E9">
        <w:t>589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4D07E9">
        <w:t xml:space="preserve">UDRUGA ZA PREVENTIVU ZDRAVLJA I KULTURU ŽIVLJENJA NOVO DOBA, </w:t>
      </w:r>
      <w:r w:rsidR="00943E29">
        <w:t>Split,</w:t>
      </w:r>
      <w:r w:rsidR="004D07E9">
        <w:t xml:space="preserve"> Cesarčeva 7, OIB: 09496274067</w:t>
      </w:r>
      <w:r w:rsidR="00943E29">
        <w:t>,</w:t>
      </w:r>
      <w:r w:rsidR="00F73A89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4D07E9" w:rsidRPr="004D07E9">
        <w:t xml:space="preserve">UDRUGA ZA PREVENTIVU ZDRAVLJA I KULTURU ŽIVLJENJA NOVO DOBA, Split, Cesarčeva 7, OIB: 09496274067, </w:t>
      </w:r>
      <w:r w:rsidR="00236985">
        <w:t xml:space="preserve">na </w:t>
      </w:r>
      <w:r>
        <w:t>dan</w:t>
      </w:r>
      <w:r w:rsidR="00272150">
        <w:t xml:space="preserve"> </w:t>
      </w:r>
      <w:r w:rsidR="00900E6B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4D07E9">
        <w:t>u od 2456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E35868">
        <w:t>46.817,72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943E29">
        <w:t>ju</w:t>
      </w:r>
      <w:r>
        <w:t xml:space="preserve"> se </w:t>
      </w:r>
      <w:r w:rsidR="00D36A52">
        <w:t>o</w:t>
      </w:r>
      <w:r w:rsidR="00BA4DDF">
        <w:t>vlašten</w:t>
      </w:r>
      <w:r w:rsidR="00943E29">
        <w:t>e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4D07E9">
        <w:t>3. ST-1589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943E29">
        <w:t>e</w:t>
      </w:r>
      <w:r w:rsidR="003D3A71">
        <w:t xml:space="preserve"> ovlašten</w:t>
      </w:r>
      <w:r w:rsidR="00943E29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943E29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lastRenderedPageBreak/>
        <w:t>spis</w:t>
      </w:r>
    </w:p>
    <w:p w:rsidRDefault="00AA5FA1" w:rsidP="00AA5FA1" w:rsidR="00AA5FA1" w:rsidRPr="00AA5FA1">
      <w:r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B7261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696354"/>
    <w:rsid w:val="006F7857"/>
    <w:rsid w:val="00710400"/>
    <w:rsid w:val="00737DD6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00E6B"/>
    <w:rsid w:val="009255D0"/>
    <w:rsid w:val="00927118"/>
    <w:rsid w:val="00943E29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72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2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2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2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2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72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2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2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2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2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PREVENTIVU ZDRAVLJA I KULTURU ŽIVLJENJA "NOVO DOBA"</izvorni_sadrzaj>
    <derivirana_varijabla naziv="DomainObject.Predmet.ProtustrankaFormated_1">  UDRUGA ZA PREVENTIVU ZDRAVLJA I KULTURU ŽIVLJENJA "NOVO DOBA"</derivirana_varijabla>
  </DomainObject.Predmet.ProtustrankaFormated>
  <DomainObject.Predmet.ProtustrankaFormatedOIB>
    <izvorni_sadrzaj>  UDRUGA ZA PREVENTIVU ZDRAVLJA I KULTURU ŽIVLJENJA "NOVO DOBA", OIB 09496274067</izvorni_sadrzaj>
    <derivirana_varijabla naziv="DomainObject.Predmet.ProtustrankaFormatedOIB_1">  UDRUGA ZA PREVENTIVU ZDRAVLJA I KULTURU ŽIVLJENJA "NOVO DOBA", OIB 09496274067</derivirana_varijabla>
  </DomainObject.Predmet.ProtustrankaFormatedOIB>
  <DomainObject.Predmet.ProtustrankaFormatedWithAdress>
    <izvorni_sadrzaj> UDRUGA ZA PREVENTIVU ZDRAVLJA I KULTURU ŽIVLJENJA "NOVO DOBA", Cesarčeva 7, 21000 Split</izvorni_sadrzaj>
    <derivirana_varijabla naziv="DomainObject.Predmet.ProtustrankaFormatedWithAdress_1"> UDRUGA ZA PREVENTIVU ZDRAVLJA I KULTURU ŽIVLJENJA "NOVO DOBA", Cesarčeva 7, 21000 Split</derivirana_varijabla>
  </DomainObject.Predmet.ProtustrankaFormatedWithAdress>
  <DomainObject.Predmet.ProtustrankaFormatedWithAdressOIB>
    <izvorni_sadrzaj> UDRUGA ZA PREVENTIVU ZDRAVLJA I KULTURU ŽIVLJENJA "NOVO DOBA", OIB 09496274067, Cesarčeva 7, 21000 Split</izvorni_sadrzaj>
    <derivirana_varijabla naziv="DomainObject.Predmet.ProtustrankaFormatedWithAdressOIB_1"> UDRUGA ZA PREVENTIVU ZDRAVLJA I KULTURU ŽIVLJENJA "NOVO DOBA", OIB 09496274067, Cesarčeva 7, 21000 Split</derivirana_varijabla>
  </DomainObject.Predmet.ProtustrankaFormatedWithAdressOIB>
  <DomainObject.Predmet.ProtustrankaWithAdress>
    <izvorni_sadrzaj>UDRUGA ZA PREVENTIVU ZDRAVLJA I KULTURU ŽIVLJENJA "NOVO DOBA" Cesarčeva 7, 21000 Split</izvorni_sadrzaj>
    <derivirana_varijabla naziv="DomainObject.Predmet.ProtustrankaWithAdress_1">UDRUGA ZA PREVENTIVU ZDRAVLJA I KULTURU ŽIVLJENJA "NOVO DOBA" Cesarčeva 7, 21000 Split</derivirana_varijabla>
  </DomainObject.Predmet.ProtustrankaWithAdress>
  <DomainObject.Predmet.ProtustrankaWithAdressOIB>
    <izvorni_sadrzaj>UDRUGA ZA PREVENTIVU ZDRAVLJA I KULTURU ŽIVLJENJA "NOVO DOBA", OIB 09496274067, Cesarčeva 7, 21000 Split</izvorni_sadrzaj>
    <derivirana_varijabla naziv="DomainObject.Predmet.ProtustrankaWithAdressOIB_1">UDRUGA ZA PREVENTIVU ZDRAVLJA I KULTURU ŽIVLJENJA "NOVO DOBA", OIB 09496274067, Cesarčeva 7, 21000 Split</derivirana_varijabla>
  </DomainObject.Predmet.ProtustrankaWithAdressOIB>
  <DomainObject.Predmet.ProtustrankaNazivFormated>
    <izvorni_sadrzaj>UDRUGA ZA PREVENTIVU ZDRAVLJA I KULTURU ŽIVLJENJA "NOVO DOBA"</izvorni_sadrzaj>
    <derivirana_varijabla naziv="DomainObject.Predmet.ProtustrankaNazivFormated_1">UDRUGA ZA PREVENTIVU ZDRAVLJA I KULTURU ŽIVLJENJA "NOVO DOBA"</derivirana_varijabla>
  </DomainObject.Predmet.ProtustrankaNazivFormated>
  <DomainObject.Predmet.ProtustrankaNazivFormatedOIB>
    <izvorni_sadrzaj>UDRUGA ZA PREVENTIVU ZDRAVLJA I KULTURU ŽIVLJENJA "NOVO DOBA", OIB 09496274067</izvorni_sadrzaj>
    <derivirana_varijabla naziv="DomainObject.Predmet.ProtustrankaNazivFormatedOIB_1">UDRUGA ZA PREVENTIVU ZDRAVLJA I KULTURU ŽIVLJENJA "NOVO DOBA", OIB 09496274067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46817.72</izvorni_sadrzaj>
    <derivirana_varijabla naziv="DomainObject.Predmet.TrenutnaVrijednost_1">46817.72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ZA PREVENTIVU ZDRAVLJA I KULTURU ŽIVLJENJA "NOVO DOBA"</item>
    </izvorni_sadrzaj>
    <derivirana_varijabla naziv="DomainObject.Predmet.ProtuStrankaListFormated_1">
      <item>UDRUGA ZA PREVENTIVU ZDRAVLJA I KULTURU ŽIVLJENJA "NOVO DOBA"</item>
    </derivirana_varijabla>
  </DomainObject.Predmet.ProtuStrankaListFormated>
  <DomainObject.Predmet.ProtuStrankaListFormatedOIB>
    <izvorni_sadrzaj>
      <item>UDRUGA ZA PREVENTIVU ZDRAVLJA I KULTURU ŽIVLJENJA "NOVO DOBA", OIB 09496274067</item>
    </izvorni_sadrzaj>
    <derivirana_varijabla naziv="DomainObject.Predmet.ProtuStrankaListFormatedOIB_1">
      <item>UDRUGA ZA PREVENTIVU ZDRAVLJA I KULTURU ŽIVLJENJA "NOVO DOBA", OIB 09496274067</item>
    </derivirana_varijabla>
  </DomainObject.Predmet.ProtuStrankaListFormatedOIB>
  <DomainObject.Predmet.ProtuStrankaListFormatedWithAdress>
    <izvorni_sadrzaj>
      <item>UDRUGA ZA PREVENTIVU ZDRAVLJA I KULTURU ŽIVLJENJA "NOVO DOBA", Cesarčeva 7, 21000 Split</item>
    </izvorni_sadrzaj>
    <derivirana_varijabla naziv="DomainObject.Predmet.ProtuStrankaListFormatedWithAdress_1">
      <item>UDRUGA ZA PREVENTIVU ZDRAVLJA I KULTURU ŽIVLJENJA "NOVO DOBA", Cesarčeva 7, 21000 Split</item>
    </derivirana_varijabla>
  </DomainObject.Predmet.ProtuStrankaListFormatedWithAdress>
  <DomainObject.Predmet.ProtuStrankaListFormatedWithAdressOIB>
    <izvorni_sadrzaj>
      <item>UDRUGA ZA PREVENTIVU ZDRAVLJA I KULTURU ŽIVLJENJA "NOVO DOBA", OIB 09496274067, Cesarčeva 7, 21000 Split</item>
    </izvorni_sadrzaj>
    <derivirana_varijabla naziv="DomainObject.Predmet.ProtuStrankaListFormatedWithAdressOIB_1">
      <item>UDRUGA ZA PREVENTIVU ZDRAVLJA I KULTURU ŽIVLJENJA "NOVO DOBA", OIB 09496274067, Cesarčeva 7, 21000 Split</item>
    </derivirana_varijabla>
  </DomainObject.Predmet.ProtuStrankaListFormatedWithAdressOIB>
  <DomainObject.Predmet.ProtuStrankaListNazivFormated>
    <izvorni_sadrzaj>
      <item>UDRUGA ZA PREVENTIVU ZDRAVLJA I KULTURU ŽIVLJENJA "NOVO DOBA"</item>
    </izvorni_sadrzaj>
    <derivirana_varijabla naziv="DomainObject.Predmet.ProtuStrankaListNazivFormated_1">
      <item>UDRUGA ZA PREVENTIVU ZDRAVLJA I KULTURU ŽIVLJENJA "NOVO DOBA"</item>
    </derivirana_varijabla>
  </DomainObject.Predmet.ProtuStrankaListNazivFormated>
  <DomainObject.Predmet.ProtuStrankaListNazivFormatedOIB>
    <izvorni_sadrzaj>
      <item>UDRUGA ZA PREVENTIVU ZDRAVLJA I KULTURU ŽIVLJENJA "NOVO DOBA", OIB 09496274067</item>
    </izvorni_sadrzaj>
    <derivirana_varijabla naziv="DomainObject.Predmet.ProtuStrankaListNazivFormatedOIB_1">
      <item>UDRUGA ZA PREVENTIVU ZDRAVLJA I KULTURU ŽIVLJENJA "NOVO DOBA", OIB 09496274067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ZA PREVENTIVU ZDRAVLJA I KULTURU ŽIVLJENJA "NOVO DOBA"</izvorni_sadrzaj>
    <derivirana_varijabla naziv="DomainObject.Predmet.ProtustrankaIDrugi_1">UDRUGA ZA PREVENTIVU ZDRAVLJA I KULTURU ŽIVLJENJA "NOVO DOBA"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ZA PREVENTIVU ZDRAVLJA I KULTURU ŽIVLJENJA "NOVO DOBA", OIB 09496274067, Cesarčeva 7, 21000 Split</izvorni_sadrzaj>
    <derivirana_varijabla naziv="DomainObject.Predmet.ProtustrankaIDrugiAdressOIB_1">UDRUGA ZA PREVENTIVU ZDRAVLJA I KULTURU ŽIVLJENJA "NOVO DOBA", OIB 09496274067, Cesarčeva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PREVENTIVU ZDRAVLJA I KULTURU ŽIVLJENJA "NOVO DOBA"</item>
      <item>FINANCIJSKA AGENCIJA, RC SPLIT</item>
    </izvorni_sadrzaj>
    <derivirana_varijabla naziv="DomainObject.Predmet.SudioniciListNaziv_1">
      <item>UDRUGA ZA PREVENTIVU ZDRAVLJA I KULTURU ŽIVLJENJA "NOVO DOBA"</item>
      <item>FINANCIJSKA AGENCIJA, RC SPLIT</item>
    </derivirana_varijabla>
  </DomainObject.Predmet.SudioniciListNaziv>
  <DomainObject.Predmet.SudioniciListAdressOIB>
    <izvorni_sadrzaj>
      <item>UDRUGA ZA PREVENTIVU ZDRAVLJA I KULTURU ŽIVLJENJA "NOVO DOBA", OIB 09496274067, Cesarčeva 7,21000 Split</item>
      <item>FINANCIJSKA AGENCIJA, RC SPLIT, OIB 85821130368, Mažuranićevo šetalište 24 b,21000 Split</item>
    </izvorni_sadrzaj>
    <derivirana_varijabla naziv="DomainObject.Predmet.SudioniciListAdressOIB_1">
      <item>UDRUGA ZA PREVENTIVU ZDRAVLJA I KULTURU ŽIVLJENJA "NOVO DOBA", OIB 09496274067, Cesarčeva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09496274067</item>
      <item>, OIB 85821130368</item>
    </izvorni_sadrzaj>
    <derivirana_varijabla naziv="DomainObject.Predmet.SudioniciListNazivOIB_1">
      <item>, OIB 09496274067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317</properties:Words>
  <properties:Characters>1802</properties:Characters>
  <properties:Lines>50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2015-12-18T08:38:00Z</dcterms:created>
  <dc:creator>Lari Glavaš</dc:creator>
  <cp:lastModifiedBy>Lari Glavaš</cp:lastModifiedBy>
  <cp:lastPrinted>2015-12-18T08:38:00Z</cp:lastPrinted>
  <dcterms:modified xmlns:xsi="http://www.w3.org/2001/XMLSchema-instance" xsi:type="dcterms:W3CDTF">2015-12-18T08:39:00Z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