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976e" w14:paraId="6e8976e" w:rsidRDefault="002E7354" w:rsidP="002E7354" w:rsidR="002E735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7354" w:rsidP="002E7354" w:rsidR="002E735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E7354" w:rsidP="002E7354" w:rsidR="002E73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E7354" w:rsidP="002E7354" w:rsidR="002E73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E7354" w:rsidP="002E7354" w:rsidR="002E735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E7354" w:rsidP="002E7354" w:rsidR="002E735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E7354" w:rsidP="002E7354" w:rsidR="002E7354" w:rsidRPr="005D578C">
      <w:pPr>
        <w:jc w:val="center"/>
        <w:rPr>
          <w:rFonts w:cs="Times New Roman" w:eastAsia="Times New Roman"/>
          <w:szCs w:val="24"/>
        </w:rPr>
      </w:pPr>
    </w:p>
    <w:p w:rsidRDefault="002E7354" w:rsidP="002E7354" w:rsidR="002E73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E7354" w:rsidP="002E7354" w:rsidR="002E7354" w:rsidRPr="005D578C">
      <w:pPr>
        <w:rPr>
          <w:rFonts w:cs="Times New Roman" w:eastAsia="Times New Roman"/>
          <w:szCs w:val="24"/>
        </w:rPr>
      </w:pPr>
    </w:p>
    <w:p w:rsidRDefault="002E7354" w:rsidP="002E7354" w:rsidR="002E735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9356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D. A. – M. E. S.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Raskršće Jadreški 86</w:t>
      </w:r>
      <w:r w:rsidRPr="005D578C">
        <w:rPr>
          <w:rFonts w:cs="Times New Roman" w:eastAsia="Times New Roman"/>
          <w:szCs w:val="24"/>
        </w:rPr>
        <w:t xml:space="preserve">, OIB </w:t>
      </w:r>
      <w:r w:rsidR="007A5771">
        <w:rPr>
          <w:rFonts w:cs="Times New Roman" w:eastAsia="Times New Roman"/>
          <w:szCs w:val="24"/>
        </w:rPr>
        <w:t>84623671385, MBS 040082079, 10</w:t>
      </w:r>
      <w:r>
        <w:rPr>
          <w:rFonts w:cs="Times New Roman" w:eastAsia="Times New Roman"/>
          <w:szCs w:val="24"/>
        </w:rPr>
        <w:t>. veljače 2016.</w:t>
      </w:r>
    </w:p>
    <w:p w:rsidRDefault="002E7354" w:rsidP="002E7354" w:rsidR="002E7354" w:rsidRPr="005D578C">
      <w:pPr>
        <w:rPr>
          <w:rFonts w:cs="Times New Roman" w:eastAsia="Times New Roman"/>
          <w:szCs w:val="24"/>
        </w:rPr>
      </w:pPr>
    </w:p>
    <w:p w:rsidRDefault="002E7354" w:rsidP="002E7354" w:rsidR="002E73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E7354" w:rsidP="002E7354" w:rsidR="002E7354" w:rsidRPr="005D578C">
      <w:pPr>
        <w:rPr>
          <w:rFonts w:cs="Times New Roman" w:eastAsia="Times New Roman"/>
          <w:szCs w:val="24"/>
        </w:rPr>
      </w:pPr>
    </w:p>
    <w:p w:rsidRDefault="002E7354" w:rsidP="002E7354" w:rsidR="002E735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D. A. – M. E. S.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Raskršće Jadreški 86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84623671385, MBS 040082079,</w:t>
      </w:r>
      <w:r w:rsidRPr="005D578C">
        <w:rPr>
          <w:rFonts w:cs="Times New Roman" w:eastAsia="Times New Roman"/>
          <w:szCs w:val="24"/>
        </w:rPr>
        <w:t xml:space="preserve"> s danom </w:t>
      </w:r>
      <w:r w:rsidR="007A5771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7A5771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2E7354" w:rsidP="002E7354" w:rsidR="002E7354" w:rsidRPr="005D578C">
      <w:pPr>
        <w:rPr>
          <w:rFonts w:cs="Times New Roman" w:eastAsia="Times New Roman"/>
          <w:szCs w:val="24"/>
        </w:rPr>
      </w:pPr>
    </w:p>
    <w:p w:rsidRDefault="002E7354" w:rsidP="002E7354" w:rsidR="002E735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2E7354" w:rsidP="002E7354" w:rsidR="002E7354">
      <w:pPr>
        <w:ind w:firstLine="708"/>
        <w:rPr>
          <w:rFonts w:cs="Times New Roman" w:eastAsia="Times New Roman"/>
          <w:szCs w:val="20"/>
        </w:rPr>
      </w:pPr>
    </w:p>
    <w:p w:rsidRDefault="002E7354" w:rsidP="002E7354" w:rsidR="002E73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D. A. – M. E. S.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Raskršće Jadreški 86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84623671385, MBS 040082079.</w:t>
      </w:r>
    </w:p>
    <w:p w:rsidRDefault="002E7354" w:rsidP="002E7354" w:rsidR="002E7354">
      <w:pPr>
        <w:rPr>
          <w:rFonts w:cs="Times New Roman" w:eastAsia="Times New Roman"/>
          <w:szCs w:val="24"/>
        </w:rPr>
      </w:pPr>
    </w:p>
    <w:p w:rsidRDefault="002E7354" w:rsidP="002E7354" w:rsidR="002E73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D. A. – M. E. S.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Raskršće Jadreški 86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84623671385, MBS 040082079.</w:t>
      </w:r>
    </w:p>
    <w:p w:rsidRDefault="002E7354" w:rsidP="002E7354" w:rsidR="002E7354">
      <w:pPr>
        <w:rPr>
          <w:rFonts w:cs="Times New Roman" w:eastAsia="Times New Roman"/>
          <w:szCs w:val="24"/>
        </w:rPr>
      </w:pPr>
    </w:p>
    <w:p w:rsidRDefault="002E7354" w:rsidP="002E7354" w:rsidR="002E7354" w:rsidRPr="005D578C">
      <w:pPr>
        <w:rPr>
          <w:rFonts w:cs="Times New Roman" w:eastAsia="Times New Roman"/>
          <w:szCs w:val="24"/>
        </w:rPr>
      </w:pPr>
    </w:p>
    <w:p w:rsidRDefault="002E7354" w:rsidP="002E7354" w:rsidR="002E735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E7354" w:rsidP="002E7354" w:rsidR="002E7354">
      <w:pPr>
        <w:ind w:firstLine="708"/>
        <w:rPr>
          <w:rFonts w:cs="Times New Roman" w:eastAsia="Times New Roman"/>
          <w:szCs w:val="24"/>
        </w:rPr>
      </w:pPr>
    </w:p>
    <w:p w:rsidRDefault="002E7354" w:rsidP="002E7354" w:rsidR="002E735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D. A. – M. E. S.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St-447/2015-3 od 2. prosinca 2015. pokrenuo skraćeni stečajni postupak nad dužnikom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St-447/2015-4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E7354" w:rsidP="002E7354" w:rsidR="002E735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E7354" w:rsidP="002E7354" w:rsidR="002E7354" w:rsidRPr="005D578C">
      <w:pPr>
        <w:rPr>
          <w:rFonts w:cs="Times New Roman" w:eastAsia="Times New Roman"/>
          <w:szCs w:val="24"/>
        </w:rPr>
      </w:pPr>
    </w:p>
    <w:p w:rsidRDefault="002E7354" w:rsidP="002E7354" w:rsidR="002E73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A5771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E7354" w:rsidP="002E7354" w:rsidR="002E7354" w:rsidRPr="005D578C">
      <w:pPr>
        <w:jc w:val="center"/>
        <w:rPr>
          <w:rFonts w:cs="Times New Roman" w:eastAsia="Times New Roman"/>
          <w:szCs w:val="24"/>
        </w:rPr>
      </w:pPr>
    </w:p>
    <w:p w:rsidRDefault="002E7354" w:rsidP="002E7354" w:rsidR="002E735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2E7354" w:rsidP="002E7354" w:rsidR="002E735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7A5771">
        <w:rPr>
          <w:rFonts w:cs="Times New Roman" w:eastAsia="Times New Roman"/>
          <w:szCs w:val="24"/>
        </w:rPr>
        <w:t xml:space="preserve">, v. r. </w:t>
      </w:r>
    </w:p>
    <w:p w:rsidRDefault="002E7354" w:rsidP="002E7354" w:rsidR="002E7354">
      <w:pPr>
        <w:jc w:val="left"/>
        <w:rPr>
          <w:rFonts w:cs="Times New Roman" w:eastAsia="Times New Roman"/>
          <w:szCs w:val="24"/>
        </w:rPr>
      </w:pPr>
    </w:p>
    <w:p w:rsidRDefault="002E7354" w:rsidP="002E7354" w:rsidR="002E7354" w:rsidRPr="005D578C">
      <w:pPr>
        <w:jc w:val="left"/>
        <w:rPr>
          <w:rFonts w:cs="Times New Roman" w:eastAsia="Times New Roman"/>
          <w:szCs w:val="24"/>
        </w:rPr>
      </w:pPr>
    </w:p>
    <w:p w:rsidRDefault="002E7354" w:rsidP="002E7354" w:rsidR="002E735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E7354" w:rsidP="002E7354" w:rsidR="002E735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E7354" w:rsidP="002E7354" w:rsidR="002E73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E7354" w:rsidP="002E7354" w:rsidR="002E7354">
      <w:pPr>
        <w:rPr>
          <w:rFonts w:cs="Times New Roman" w:eastAsia="Times New Roman"/>
          <w:szCs w:val="24"/>
        </w:rPr>
      </w:pPr>
    </w:p>
    <w:p w:rsidRDefault="002E7354" w:rsidP="002E7354" w:rsidR="002E7354" w:rsidRPr="005D578C">
      <w:pPr>
        <w:rPr>
          <w:rFonts w:cs="Times New Roman" w:eastAsia="Times New Roman"/>
          <w:szCs w:val="24"/>
        </w:rPr>
      </w:pPr>
    </w:p>
    <w:p w:rsidRDefault="002E7354" w:rsidP="002E7354" w:rsidR="002E735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E7354" w:rsidP="002E7354" w:rsidR="002E73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E7354" w:rsidP="002E7354" w:rsidR="002E73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D. A. – M. E. S.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Raskršće Jadreški 86, </w:t>
      </w:r>
    </w:p>
    <w:p w:rsidRDefault="002E7354" w:rsidP="002E7354" w:rsidR="002E73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 w:rsidR="009C5F0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Darvin Ribarić, Pula, Raskršće Jadreški 86,</w:t>
      </w:r>
    </w:p>
    <w:p w:rsidRDefault="002E7354" w:rsidP="002E7354" w:rsidR="002E735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</w:t>
      </w:r>
      <w:r w:rsidR="0035718B">
        <w:rPr>
          <w:rFonts w:cs="Times New Roman" w:eastAsia="Times New Roman"/>
          <w:szCs w:val="20"/>
        </w:rPr>
        <w:t xml:space="preserve"> </w:t>
      </w:r>
      <w:r>
        <w:rPr>
          <w:rFonts w:cs="Times New Roman" w:eastAsia="Times New Roman"/>
          <w:szCs w:val="20"/>
        </w:rPr>
        <w:t xml:space="preserve">5, </w:t>
      </w:r>
    </w:p>
    <w:p w:rsidRDefault="002E7354" w:rsidP="002E7354" w:rsidR="002E73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E7354" w:rsidP="002E7354" w:rsidR="002E735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6,</w:t>
      </w:r>
    </w:p>
    <w:p w:rsidRDefault="002E7354" w:rsidP="002E7354" w:rsidR="002E73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E7354" w:rsidP="002E7354" w:rsidR="002E73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E7354" w:rsidP="002E7354" w:rsidR="002E73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E7354" w:rsidP="002E7354" w:rsidR="002E7354"/>
    <w:p w:rsidRDefault="00210E2B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354" w:rsidP="002E7354" w:rsidR="002E7354">
      <w:r>
        <w:separator/>
      </w:r>
    </w:p>
  </w:endnote>
  <w:endnote w:id="0" w:type="continuationSeparator">
    <w:p w:rsidRDefault="002E7354" w:rsidP="002E7354" w:rsidR="002E7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354" w:rsidP="002E7354" w:rsidR="002E7354">
      <w:r>
        <w:separator/>
      </w:r>
    </w:p>
  </w:footnote>
  <w:footnote w:id="0" w:type="continuationSeparator">
    <w:p w:rsidRDefault="002E7354" w:rsidP="002E7354" w:rsidR="002E73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354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10E2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St-447/2015-5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354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St-447/2015-5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7FD0"/>
    <w:rsid w:val="00210E2B"/>
    <w:rsid w:val="002E7354"/>
    <w:rsid w:val="0035718B"/>
    <w:rsid w:val="0075528E"/>
    <w:rsid w:val="0079403F"/>
    <w:rsid w:val="007A5771"/>
    <w:rsid w:val="009C5F07"/>
    <w:rsid w:val="00ED5C4B"/>
    <w:rsid w:val="00F2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735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73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E735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73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735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73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735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18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5718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5718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5718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735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73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E735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73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735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73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735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18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5718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5718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5718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St-447/2015-5</izvorni_sadrzaj>
    <derivirana_varijabla naziv="DomainObject.Oznaka_1">St-447/2015-5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St-447/2015</izvorni_sadrzaj>
    <derivirana_varijabla naziv="DomainObject.Predmet.OznakaBroj_1">St-447/2015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A. - M. E. S. d. o. o. PULA</izvorni_sadrzaj>
    <derivirana_varijabla naziv="DomainObject.Predmet.ProtustrankaFormated_1">  D. A. - M. E. S. d. o. o. PULA</derivirana_varijabla>
  </DomainObject.Predmet.ProtustrankaFormated>
  <DomainObject.Predmet.ProtustrankaFormatedOIB>
    <izvorni_sadrzaj>  D. A. - M. E. S. d. o. o. PULA, OIB 84623671385</izvorni_sadrzaj>
    <derivirana_varijabla naziv="DomainObject.Predmet.ProtustrankaFormatedOIB_1">  D. A. - M. E. S. d. o. o. PULA, OIB 84623671385</derivirana_varijabla>
  </DomainObject.Predmet.ProtustrankaFormatedOIB>
  <DomainObject.Predmet.ProtustrankaFormatedWithAdress>
    <izvorni_sadrzaj> D. A. - M. E. S. d. o. o. PULA, Raskršće Jadreški 86, 52100 Pula</izvorni_sadrzaj>
    <derivirana_varijabla naziv="DomainObject.Predmet.ProtustrankaFormatedWithAdress_1"> D. A. - M. E. S. d. o. o. PULA, Raskršće Jadreški 86, 52100 Pula</derivirana_varijabla>
  </DomainObject.Predmet.ProtustrankaFormatedWithAdress>
  <DomainObject.Predmet.ProtustrankaFormatedWithAdressOIB>
    <izvorni_sadrzaj> D. A. - M. E. S. d. o. o. PULA, OIB 84623671385, Raskršće Jadreški 86, 52100 Pula</izvorni_sadrzaj>
    <derivirana_varijabla naziv="DomainObject.Predmet.ProtustrankaFormatedWithAdressOIB_1"> D. A. - M. E. S. d. o. o. PULA, OIB 84623671385, Raskršće Jadreški 86, 52100 Pula</derivirana_varijabla>
  </DomainObject.Predmet.ProtustrankaFormatedWithAdressOIB>
  <DomainObject.Predmet.ProtustrankaWithAdress>
    <izvorni_sadrzaj>D. A. - M. E. S. d. o. o. PULA Raskršće Jadreški 86, 52100 Pula</izvorni_sadrzaj>
    <derivirana_varijabla naziv="DomainObject.Predmet.ProtustrankaWithAdress_1">D. A. - M. E. S. d. o. o. PULA Raskršće Jadreški 86, 52100 Pula</derivirana_varijabla>
  </DomainObject.Predmet.ProtustrankaWithAdress>
  <DomainObject.Predmet.ProtustrankaWithAdressOIB>
    <izvorni_sadrzaj>D. A. - M. E. S. d. o. o. PULA, OIB 84623671385, Raskršće Jadreški 86, 52100 Pula</izvorni_sadrzaj>
    <derivirana_varijabla naziv="DomainObject.Predmet.ProtustrankaWithAdressOIB_1">D. A. - M. E. S. d. o. o. PULA, OIB 84623671385, Raskršće Jadreški 86, 52100 Pula</derivirana_varijabla>
  </DomainObject.Predmet.ProtustrankaWithAdressOIB>
  <DomainObject.Predmet.ProtustrankaNazivFormated>
    <izvorni_sadrzaj>D. A. - M. E. S. d. o. o. PULA</izvorni_sadrzaj>
    <derivirana_varijabla naziv="DomainObject.Predmet.ProtustrankaNazivFormated_1">D. A. - M. E. S. d. o. o. PULA</derivirana_varijabla>
  </DomainObject.Predmet.ProtustrankaNazivFormated>
  <DomainObject.Predmet.ProtustrankaNazivFormatedOIB>
    <izvorni_sadrzaj>D. A. - M. E. S. d. o. o. PULA, OIB 84623671385</izvorni_sadrzaj>
    <derivirana_varijabla naziv="DomainObject.Predmet.ProtustrankaNazivFormatedOIB_1">D. A. - M. E. S. d. o. o. PULA, OIB 84623671385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6287.80</izvorni_sadrzaj>
    <derivirana_varijabla naziv="DomainObject.Predmet.TrenutnaVrijednost_1">6287.80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- M. E. S. d. o. o. PULA</item>
    </izvorni_sadrzaj>
    <derivirana_varijabla naziv="DomainObject.Predmet.ProtuStrankaListFormated_1">
      <item>D. A. - M. E. S. d. o. o. PULA</item>
    </derivirana_varijabla>
  </DomainObject.Predmet.ProtuStrankaListFormated>
  <DomainObject.Predmet.ProtuStrankaListFormatedOIB>
    <izvorni_sadrzaj>
      <item>D. A. - M. E. S. d. o. o. PULA, OIB 84623671385</item>
    </izvorni_sadrzaj>
    <derivirana_varijabla naziv="DomainObject.Predmet.ProtuStrankaListFormatedOIB_1">
      <item>D. A. - M. E. S. d. o. o. PULA, OIB 84623671385</item>
    </derivirana_varijabla>
  </DomainObject.Predmet.ProtuStrankaListFormatedOIB>
  <DomainObject.Predmet.ProtuStrankaListFormatedWithAdress>
    <izvorni_sadrzaj>
      <item>D. A. - M. E. S. d. o. o. PULA, Raskršće Jadreški 86, 52100 Pula</item>
    </izvorni_sadrzaj>
    <derivirana_varijabla naziv="DomainObject.Predmet.ProtuStrankaListFormatedWithAdress_1">
      <item>D. A. - M. E. S. d. o. o. PULA, Raskršće Jadreški 86, 52100 Pula</item>
    </derivirana_varijabla>
  </DomainObject.Predmet.ProtuStrankaListFormatedWithAdress>
  <DomainObject.Predmet.ProtuStrankaListFormatedWithAdressOIB>
    <izvorni_sadrzaj>
      <item>D. A. - M. E. S. d. o. o. PULA, OIB 84623671385, Raskršće Jadreški 86, 52100 Pula</item>
    </izvorni_sadrzaj>
    <derivirana_varijabla naziv="DomainObject.Predmet.ProtuStrankaListFormatedWithAdressOIB_1">
      <item>D. A. - M. E. S. d. o. o. PULA, OIB 84623671385, Raskršće Jadreški 86, 52100 Pula</item>
    </derivirana_varijabla>
  </DomainObject.Predmet.ProtuStrankaListFormatedWithAdressOIB>
  <DomainObject.Predmet.ProtuStrankaListNazivFormated>
    <izvorni_sadrzaj>
      <item>D. A. - M. E. S. d. o. o. PULA</item>
    </izvorni_sadrzaj>
    <derivirana_varijabla naziv="DomainObject.Predmet.ProtuStrankaListNazivFormated_1">
      <item>D. A. - M. E. S. d. o. o. PULA</item>
    </derivirana_varijabla>
  </DomainObject.Predmet.ProtuStrankaListNazivFormated>
  <DomainObject.Predmet.ProtuStrankaListNazivFormatedOIB>
    <izvorni_sadrzaj>
      <item>D. A. - M. E. S. d. o. o. PULA, OIB 84623671385</item>
    </izvorni_sadrzaj>
    <derivirana_varijabla naziv="DomainObject.Predmet.ProtuStrankaListNazivFormatedOIB_1">
      <item>D. A. - M. E. S. d. o. o. PULA, OIB 84623671385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St-447/2015-5</izvorni_sadrzaj>
    <derivirana_varijabla naziv="DomainObject.PoslovniBrojDokumenta_1">St-447/2015-5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- M. E. S. d. o. o. PULA</izvorni_sadrzaj>
    <derivirana_varijabla naziv="DomainObject.Predmet.ProtustrankaIDrugi_1">D. A. - M. E. S.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- M. E. S. d. o. o. PULA, OIB 84623671385, Raskršće Jadreški 86, 52100 Pula</izvorni_sadrzaj>
    <derivirana_varijabla naziv="DomainObject.Predmet.ProtustrankaIDrugiAdressOIB_1">D. A. - M. E. S. d. o. o. PULA, OIB 84623671385, Raskršće Jadreški 86,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A. - M. E. S. d. o. o. PULA</item>
    </izvorni_sadrzaj>
    <derivirana_varijabla naziv="DomainObject.Predmet.SudioniciListNaziv_1">
      <item>FINANCIJSKA AGENCIJA, RC RIJEKA, PODRUŽNICA PULA, PULA</item>
      <item>D. A. - M. E. S.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 A. - M. E. S. d. o. o. PULA, OIB 84623671385, Raskršće Jadreški 86,52100 Pula</item>
    </izvorni_sadrzaj>
    <derivirana_varijabla naziv="DomainObject.Predmet.SudioniciListAdressOIB_1">
      <item>FINANCIJSKA AGENCIJA, RC RIJEKA, PODRUŽNICA PULA, PULA, OIB 85821130368, Giardini 5,52100 Pula</item>
      <item>D. A. - M. E. S. d. o. o. PULA, OIB 84623671385, Raskršće Jadreški 86,52100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84623671385</item>
    </izvorni_sadrzaj>
    <derivirana_varijabla naziv="DomainObject.Predmet.SudioniciListNazivOIB_1">
      <item>, OIB 85821130368</item>
      <item>, OIB 84623671385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3245</properties:Characters>
  <properties:Lines>79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2016-02-05T12:42:00Z</dcterms:created>
  <dc:creator>Mihaela Kaligari</dc:creator>
  <dc:description/>
  <cp:keywords/>
  <cp:lastModifiedBy>Mihaela Kaligari</cp:lastModifiedBy>
  <cp:lastPrinted>2016-02-10T06:39:00Z</cp:lastPrinted>
  <dcterms:modified xmlns:xsi="http://www.w3.org/2001/XMLSchema-instance" xsi:type="dcterms:W3CDTF">2016-02-10T07:48:00Z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