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fb05" w14:paraId="780fb05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4647C9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4D1129">
        <w:rPr>
          <w:rFonts w:cs="Times New Roman"/>
        </w:rPr>
        <w:t>ZAVJESE VAL d.o.o., OIB 09562544074, Čakovec, Josipa Bedekovića 6</w:t>
      </w:r>
      <w:r w:rsidRPr="00BA3155">
        <w:rPr>
          <w:rFonts w:cs="Times New Roman"/>
        </w:rPr>
        <w:t xml:space="preserve">, dana </w:t>
      </w:r>
      <w:r w:rsidR="004D1129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 xml:space="preserve"> </w:t>
      </w:r>
      <w:r w:rsidR="004D1129">
        <w:rPr>
          <w:rFonts w:cs="Times New Roman"/>
        </w:rPr>
        <w:t>ZAVJESE VAL d.o.o., OIB 09562544074, Čakovec, Josipa Bedekovića 6</w:t>
      </w:r>
      <w:r w:rsidRPr="00BA3155">
        <w:rPr>
          <w:rFonts w:cs="Times New Roman"/>
        </w:rPr>
        <w:t xml:space="preserve">, s danom </w:t>
      </w:r>
      <w:r w:rsidR="004D1129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4D1129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4D1129">
        <w:rPr>
          <w:rFonts w:cs="Times New Roman"/>
        </w:rPr>
        <w:t>ZAVJESE VAL d.o.o., OIB 09562544074, Čakovec, Josipa Bedekovića 6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4D1129">
        <w:rPr>
          <w:rFonts w:cs="Times New Roman"/>
        </w:rPr>
        <w:t>Miljenko Marinić, OIB 34668485052, iz Zagreba, Lopudska 1a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4D1129">
        <w:rPr>
          <w:rFonts w:cs="Times New Roman"/>
        </w:rPr>
        <w:t>ZAVJESE VAL d.o.o., OIB 09562544074, Čakovec, Josipa Bedekovića 6</w:t>
      </w:r>
      <w:r w:rsidRPr="00BA3155">
        <w:rPr>
          <w:rFonts w:cs="Times New Roman"/>
        </w:rPr>
        <w:t xml:space="preserve">, bit će brisan </w:t>
      </w:r>
      <w:r w:rsidRPr="004D1129">
        <w:rPr>
          <w:rFonts w:cs="Times New Roman"/>
        </w:rPr>
        <w:t>iz 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4D1129">
        <w:rPr>
          <w:rFonts w:cs="Times New Roman"/>
        </w:rPr>
        <w:t>9.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4D1129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4D1129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52982">
        <w:rPr>
          <w:rFonts w:cs="Times New Roman"/>
        </w:rPr>
        <w:t>, v.r.</w:t>
      </w:r>
    </w:p>
    <w:p w:rsidRDefault="004D1129" w:rsidP="00BA3155" w:rsidR="004D1129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4D1129">
        <w:rPr>
          <w:rFonts w:cs="Times New Roman"/>
        </w:rPr>
        <w:t>ZAVJESE VAL d.o.o., Čakovec, Josipa Bedekovića 6</w:t>
      </w:r>
    </w:p>
    <w:p w:rsidRDefault="00BA3155" w:rsidP="00BA3155" w:rsidR="00BA3155" w:rsidRPr="004D1129">
      <w:pPr>
        <w:numPr>
          <w:ilvl w:val="0"/>
          <w:numId w:val="2"/>
        </w:numPr>
        <w:spacing w:after="0"/>
        <w:rPr>
          <w:rFonts w:cs="Times New Roman"/>
        </w:rPr>
      </w:pPr>
      <w:r w:rsidRPr="004D1129">
        <w:rPr>
          <w:rFonts w:cs="Times New Roman"/>
        </w:rPr>
        <w:t xml:space="preserve">Direktor dužnika, </w:t>
      </w:r>
      <w:r w:rsidR="004D1129" w:rsidRPr="004D1129">
        <w:rPr>
          <w:rFonts w:cs="Times New Roman"/>
        </w:rPr>
        <w:t>Silvija Šimunec, Varaždin Breg, Mali Vrh 6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4D1129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C52982">
        <w:rPr>
          <w:rFonts w:cs="Times New Roman"/>
        </w:rPr>
        <w:t>Čakovec, Otokara Keršovanija 11</w:t>
      </w:r>
    </w:p>
    <w:p w:rsidRDefault="00BA3155" w:rsidP="00BA3155" w:rsidR="00BA3155" w:rsidRPr="004D112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D1129">
        <w:rPr>
          <w:rFonts w:cs="Times New Roman"/>
        </w:rPr>
        <w:t xml:space="preserve">Stečajni upravitelj </w:t>
      </w:r>
      <w:r w:rsidR="004D1129" w:rsidRPr="004D1129">
        <w:rPr>
          <w:rFonts w:cs="Times New Roman"/>
        </w:rPr>
        <w:t>Miljenko Marinić, iz Zagreba, Lopudska 1a</w:t>
      </w:r>
    </w:p>
    <w:p w:rsidRDefault="00DF5515" w:rsidP="00C52982" w:rsidR="00C52982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C52982" w:rsidP="00C52982" w:rsidR="00C52982">
      <w:pPr>
        <w:spacing w:after="0"/>
        <w:rPr>
          <w:rFonts w:cs="Times New Roman"/>
        </w:rPr>
      </w:pPr>
    </w:p>
    <w:p w:rsidRDefault="00C52982" w:rsidP="00C52982" w:rsidR="00C52982">
      <w:pPr>
        <w:spacing w:after="0"/>
        <w:rPr>
          <w:rFonts w:cs="Times New Roman"/>
        </w:rPr>
      </w:pPr>
    </w:p>
    <w:sectPr w:rsidSect="00C52982" w:rsidR="00C52982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81C" w:rsidP="00BA3155" w:rsidR="006A381C">
      <w:pPr>
        <w:spacing w:after="0"/>
      </w:pPr>
      <w:r>
        <w:separator/>
      </w:r>
    </w:p>
  </w:endnote>
  <w:endnote w:id="0" w:type="continuationSeparator">
    <w:p w:rsidRDefault="006A381C" w:rsidP="00BA3155" w:rsidR="006A38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7C9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81C" w:rsidP="00BA3155" w:rsidR="006A381C">
      <w:pPr>
        <w:spacing w:after="0"/>
      </w:pPr>
      <w:r>
        <w:separator/>
      </w:r>
    </w:p>
  </w:footnote>
  <w:footnote w:id="0" w:type="continuationSeparator">
    <w:p w:rsidRDefault="006A381C" w:rsidP="00BA3155" w:rsidR="006A381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4D1129">
      <w:t>747/15-5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4D1129">
      <w:t>747/15-5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443F39"/>
    <w:rsid w:val="004647C9"/>
    <w:rsid w:val="004D1129"/>
    <w:rsid w:val="00521255"/>
    <w:rsid w:val="00535974"/>
    <w:rsid w:val="0057362D"/>
    <w:rsid w:val="006A381C"/>
    <w:rsid w:val="007D392C"/>
    <w:rsid w:val="00B72CD2"/>
    <w:rsid w:val="00BA3155"/>
    <w:rsid w:val="00C52982"/>
    <w:rsid w:val="00D12B3F"/>
    <w:rsid w:val="00D463E2"/>
    <w:rsid w:val="00DF5515"/>
    <w:rsid w:val="00E31D2D"/>
    <w:rsid w:val="00E87404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464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7C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464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7C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ZAVJESE VAL društvo s ograničenom odgovornošću za trgovinu, usluge i proizvodnju</izvorni_sadrzaj>
    <derivirana_varijabla naziv="DomainObject.Predmet.ProtustrankaFormated_1">  ZAVJESE VAL društvo s ograničenom odgovornošću za trgovinu, usluge i proizvodnju</derivirana_varijabla>
  </DomainObject.Predmet.ProtustrankaFormated>
  <DomainObject.Predmet.ProtustrankaFormatedOIB>
    <izvorni_sadrzaj>  ZAVJESE VAL društvo s ograničenom odgovornošću za trgovinu, usluge i proizvodnju, OIB 09562544074</izvorni_sadrzaj>
    <derivirana_varijabla naziv="DomainObject.Predmet.ProtustrankaFormatedOIB_1">  ZAVJESE VAL društvo s ograničenom odgovornošću za trgovinu, usluge i proizvodnju, OIB 09562544074</derivirana_varijabla>
  </DomainObject.Predmet.ProtustrankaFormatedOIB>
  <DomainObject.Predmet.ProtustrankaFormatedWithAdress>
    <izvorni_sadrzaj> ZAVJESE VAL društvo s ograničenom odgovornošću za trgovinu, usluge i proizvodnju, Josipa Bedekovića 6, 40000 Čakovec</izvorni_sadrzaj>
    <derivirana_varijabla naziv="DomainObject.Predmet.ProtustrankaFormatedWithAdress_1"> ZAVJESE VAL društvo s ograničenom odgovornošću za trgovinu, usluge i proizvodnju, Josipa Bedekovića 6, 40000 Čakovec</derivirana_varijabla>
  </DomainObject.Predmet.ProtustrankaFormatedWithAdress>
  <DomainObject.Predmet.ProtustrankaFormatedWithAdressOIB>
    <izvorni_sadrzaj> ZAVJESE VAL društvo s ograničenom odgovornošću za trgovinu, usluge i proizvodnju, OIB 09562544074, Josipa Bedekovića 6, 40000 Čakovec</izvorni_sadrzaj>
    <derivirana_varijabla naziv="DomainObject.Predmet.ProtustrankaFormatedWithAdressOIB_1"> ZAVJESE VAL društvo s ograničenom odgovornošću za trgovinu, usluge i proizvodnju, OIB 09562544074, Josipa Bedekovića 6, 40000 Čakovec</derivirana_varijabla>
  </DomainObject.Predmet.ProtustrankaFormatedWithAdressOIB>
  <DomainObject.Predmet.ProtustrankaWithAdress>
    <izvorni_sadrzaj>ZAVJESE VAL društvo s ograničenom odgovornošću za trgovinu, usluge i proizvodnju Josipa Bedekovića 6, 40000 Čakovec</izvorni_sadrzaj>
    <derivirana_varijabla naziv="DomainObject.Predmet.ProtustrankaWithAdress_1">ZAVJESE VAL društvo s ograničenom odgovornošću za trgovinu, usluge i proizvodnju Josipa Bedekovića 6, 40000 Čakovec</derivirana_varijabla>
  </DomainObject.Predmet.ProtustrankaWithAdress>
  <DomainObject.Predmet.ProtustrankaWithAdressOIB>
    <izvorni_sadrzaj>ZAVJESE VAL društvo s ograničenom odgovornošću za trgovinu, usluge i proizvodnju, OIB 09562544074, Josipa Bedekovića 6, 40000 Čakovec</izvorni_sadrzaj>
    <derivirana_varijabla naziv="DomainObject.Predmet.ProtustrankaWithAdressOIB_1">ZAVJESE VAL društvo s ograničenom odgovornošću za trgovinu, usluge i proizvodnju, OIB 09562544074, Josipa Bedekovića 6, 40000 Čakovec</derivirana_varijabla>
  </DomainObject.Predmet.ProtustrankaWithAdressOIB>
  <DomainObject.Predmet.ProtustrankaNazivFormated>
    <izvorni_sadrzaj>ZAVJESE VAL društvo s ograničenom odgovornošću za trgovinu, usluge i proizvodnju</izvorni_sadrzaj>
    <derivirana_varijabla naziv="DomainObject.Predmet.ProtustrankaNazivFormated_1">ZAVJESE VAL društvo s ograničenom odgovornošću za trgovinu, usluge i proizvodnju</derivirana_varijabla>
  </DomainObject.Predmet.ProtustrankaNazivFormated>
  <DomainObject.Predmet.ProtustrankaNazivFormatedOIB>
    <izvorni_sadrzaj>ZAVJESE VAL društvo s ograničenom odgovornošću za trgovinu, usluge i proizvodnju, OIB 09562544074</izvorni_sadrzaj>
    <derivirana_varijabla naziv="DomainObject.Predmet.ProtustrankaNazivFormatedOIB_1">ZAVJESE VAL društvo s ograničenom odgovornošću za trgovinu, usluge i proizvodnju, OIB 09562544074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88793.91</izvorni_sadrzaj>
    <derivirana_varijabla naziv="DomainObject.Predmet.TrenutnaVrijednost_1">88793.91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ZAVJESE VAL društvo s ograničenom odgovornošću za trgovinu, usluge i proizvodnju</item>
    </izvorni_sadrzaj>
    <derivirana_varijabla naziv="DomainObject.Predmet.ProtuStrankaListFormated_1">
      <item>ZAVJESE VAL društvo s ograničenom odgovornošću za trgovinu, usluge i proizvodnju</item>
    </derivirana_varijabla>
  </DomainObject.Predmet.ProtuStrankaListFormated>
  <DomainObject.Predmet.ProtuStrankaListFormatedOIB>
    <izvorni_sadrzaj>
      <item>ZAVJESE VAL društvo s ograničenom odgovornošću za trgovinu, usluge i proizvodnju, OIB 09562544074</item>
    </izvorni_sadrzaj>
    <derivirana_varijabla naziv="DomainObject.Predmet.ProtuStrankaListFormatedOIB_1">
      <item>ZAVJESE VAL društvo s ograničenom odgovornošću za trgovinu, usluge i proizvodnju, OIB 09562544074</item>
    </derivirana_varijabla>
  </DomainObject.Predmet.ProtuStrankaListFormatedOIB>
  <DomainObject.Predmet.ProtuStrankaListFormatedWithAdress>
    <izvorni_sadrzaj>
      <item>ZAVJESE VAL društvo s ograničenom odgovornošću za trgovinu, usluge i proizvodnju, Josipa Bedekovića 6, 40000 Čakovec</item>
    </izvorni_sadrzaj>
    <derivirana_varijabla naziv="DomainObject.Predmet.ProtuStrankaListFormatedWithAdress_1">
      <item>ZAVJESE VAL društvo s ograničenom odgovornošću za trgovinu, usluge i proizvodnju, Josipa Bedekovića 6, 40000 Čakovec</item>
    </derivirana_varijabla>
  </DomainObject.Predmet.ProtuStrankaListFormatedWithAdress>
  <DomainObject.Predmet.ProtuStrankaListFormatedWithAdressOIB>
    <izvorni_sadrzaj>
      <item>ZAVJESE VAL društvo s ograničenom odgovornošću za trgovinu, usluge i proizvodnju, OIB 09562544074, Josipa Bedekovića 6, 40000 Čakovec</item>
    </izvorni_sadrzaj>
    <derivirana_varijabla naziv="DomainObject.Predmet.ProtuStrankaListFormatedWithAdressOIB_1">
      <item>ZAVJESE VAL društvo s ograničenom odgovornošću za trgovinu, usluge i proizvodnju, OIB 09562544074, Josipa Bedekovića 6, 40000 Čakovec</item>
    </derivirana_varijabla>
  </DomainObject.Predmet.ProtuStrankaListFormatedWithAdressOIB>
  <DomainObject.Predmet.ProtuStrankaListNazivFormated>
    <izvorni_sadrzaj>
      <item>ZAVJESE VAL društvo s ograničenom odgovornošću za trgovinu, usluge i proizvodnju</item>
    </izvorni_sadrzaj>
    <derivirana_varijabla naziv="DomainObject.Predmet.ProtuStrankaListNazivFormated_1">
      <item>ZAVJESE VAL društvo s ograničenom odgovornošću za trgovinu, usluge i proizvodnju</item>
    </derivirana_varijabla>
  </DomainObject.Predmet.ProtuStrankaListNazivFormated>
  <DomainObject.Predmet.ProtuStrankaListNazivFormatedOIB>
    <izvorni_sadrzaj>
      <item>ZAVJESE VAL društvo s ograničenom odgovornošću za trgovinu, usluge i proizvodnju, OIB 09562544074</item>
    </izvorni_sadrzaj>
    <derivirana_varijabla naziv="DomainObject.Predmet.ProtuStrankaListNazivFormatedOIB_1">
      <item>ZAVJESE VAL društvo s ograničenom odgovornošću za trgovinu, usluge i proizvodnju, OIB 09562544074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ZAVJESE VAL društvo s ograničenom odgovornošću za trgovinu, usluge i proizvodnju</izvorni_sadrzaj>
    <derivirana_varijabla naziv="DomainObject.Predmet.ProtustrankaIDrugi_1">ZAVJESE VAL društvo s ograničenom odgovornošću za trgovinu, usluge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ZAVJESE VAL društvo s ograničenom odgovornošću za trgovinu, usluge i proizvodnju, OIB 09562544074, Josipa Bedekovića 6, 40000 Čakovec</izvorni_sadrzaj>
    <derivirana_varijabla naziv="DomainObject.Predmet.ProtustrankaIDrugiAdressOIB_1">ZAVJESE VAL društvo s ograničenom odgovornošću za trgovinu, usluge i proizvodnju, OIB 09562544074, Josipa Bedekovića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ZAVJESE VAL društvo s ograničenom odgovornošću za trgovinu, usluge i proizvodnju</item>
      <item>E-oglasna ploča</item>
      <item>Sudski registar</item>
    </izvorni_sadrzaj>
    <derivirana_varijabla naziv="DomainObject.Predmet.SudioniciListNaziv_1">
      <item>Financijska agencija</item>
      <item>ZAVJESE VAL društvo s ograničenom odgovornošću za trgovinu, usluge i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ZAVJESE VAL društvo s ograničenom odgovornošću za trgovinu, usluge i proizvodnju, OIB 09562544074, Josipa Bedekovića 6,40000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ZAVJESE VAL društvo s ograničenom odgovornošću za trgovinu, usluge i proizvodnju, OIB 09562544074, Josipa Bedekovića 6,40000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09562544074</item>
      <item>, OIB null</item>
      <item>, OIB null</item>
    </izvorni_sadrzaj>
    <derivirana_varijabla naziv="DomainObject.Predmet.SudioniciListNazivOIB_1">
      <item>, OIB 85821130368</item>
      <item>, OIB 09562544074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2711</properties:Characters>
  <properties:Lines>69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2016-03-04T12:45:00Z</dcterms:created>
  <dc:creator>Ljubica Makovec</dc:creator>
  <cp:lastModifiedBy>Ljubica Makovec</cp:lastModifiedBy>
  <cp:lastPrinted>2016-03-07T11:43:00Z</cp:lastPrinted>
  <dcterms:modified xmlns:xsi="http://www.w3.org/2001/XMLSchema-instance" xsi:type="dcterms:W3CDTF">2016-03-07T11:43:00Z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