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9c8d" w14:paraId="ef79c8d" w:rsidRDefault="00D97BE1" w:rsidP="00D97BE1" w:rsidR="00D97BE1" w:rsidRPr="00336C15">
      <w:pPr>
        <w:jc w:val="right"/>
        <w15:collapsed w:val="false"/>
        <w:rPr>
          <w:b/>
        </w:rPr>
      </w:pPr>
      <w:bookmarkStart w:name="_GoBack" w:id="0"/>
      <w:bookmarkEnd w:id="0"/>
    </w:p>
    <w:p w:rsidRDefault="00336C15" w:rsidP="000F60FD" w:rsidR="00336C15" w:rsidRPr="00336C15">
      <w:pPr>
        <w:rPr>
          <w:b/>
        </w:rPr>
      </w:pPr>
    </w:p>
    <w:p w:rsidRDefault="00336C15" w:rsidP="000F60FD" w:rsidR="00336C15" w:rsidRPr="00336C15">
      <w:pPr>
        <w:rPr>
          <w:b/>
        </w:rPr>
      </w:pPr>
    </w:p>
    <w:p w:rsidRDefault="00336C15" w:rsidP="000F60FD" w:rsidR="00336C15" w:rsidRPr="00336C15">
      <w:pPr>
        <w:rPr>
          <w:b/>
        </w:rPr>
      </w:pPr>
    </w:p>
    <w:p w:rsidRDefault="000F60FD" w:rsidP="000F60FD" w:rsidR="00872AC5" w:rsidRPr="00336C15">
      <w:pPr>
        <w:rPr>
          <w:b/>
        </w:rPr>
      </w:pPr>
      <w:r w:rsidRPr="00336C15">
        <w:rPr>
          <w:b/>
        </w:rPr>
        <w:t>REPUBLIKA HRVATSKA</w:t>
      </w:r>
    </w:p>
    <w:p w:rsidRDefault="000F60FD" w:rsidP="000F60FD" w:rsidR="003D72BA" w:rsidRPr="00336C15">
      <w:pPr>
        <w:rPr>
          <w:b/>
        </w:rPr>
      </w:pPr>
      <w:r w:rsidRPr="00336C15">
        <w:rPr>
          <w:b/>
        </w:rPr>
        <w:t>TRGOVAČKI SUD U</w:t>
      </w:r>
      <w:r w:rsidR="00D024BA" w:rsidRPr="00336C15">
        <w:rPr>
          <w:b/>
        </w:rPr>
        <w:t xml:space="preserve"> ZADRU</w:t>
      </w:r>
    </w:p>
    <w:p w:rsidRDefault="003D72BA" w:rsidP="000F60FD" w:rsidR="000F60FD" w:rsidRPr="00336C15">
      <w:r w:rsidRPr="00336C15">
        <w:t>Dr. Franje Tuđmana 35</w:t>
      </w:r>
      <w:r w:rsidR="00D024BA" w:rsidRPr="00336C15">
        <w:tab/>
      </w:r>
      <w:r w:rsidR="00D024BA" w:rsidRPr="00336C15">
        <w:tab/>
      </w:r>
      <w:r w:rsidR="00D024BA" w:rsidRPr="00336C15">
        <w:tab/>
      </w:r>
      <w:r w:rsidR="00AB29B4" w:rsidRPr="00336C15">
        <w:t xml:space="preserve">          </w:t>
      </w:r>
    </w:p>
    <w:p w:rsidRDefault="00873E4C" w:rsidP="000F60FD" w:rsidR="00873E4C" w:rsidRPr="00336C15">
      <w:pPr>
        <w:jc w:val="center"/>
      </w:pPr>
    </w:p>
    <w:p w:rsidRDefault="00696A23" w:rsidP="000F60FD" w:rsidR="00696A23" w:rsidRPr="00336C15">
      <w:pPr>
        <w:jc w:val="center"/>
        <w:rPr>
          <w:b/>
        </w:rPr>
      </w:pPr>
      <w:r w:rsidRPr="00336C15">
        <w:rPr>
          <w:b/>
        </w:rPr>
        <w:t>R E P U B L I KA   H R V A T S K A</w:t>
      </w:r>
    </w:p>
    <w:p w:rsidRDefault="001F3EEE" w:rsidP="000F60FD" w:rsidR="001F3EEE" w:rsidRPr="00336C15">
      <w:pPr>
        <w:jc w:val="center"/>
        <w:rPr>
          <w:b/>
        </w:rPr>
      </w:pPr>
    </w:p>
    <w:p w:rsidRDefault="0085789C" w:rsidP="000F60FD" w:rsidR="0085789C" w:rsidRPr="00336C15">
      <w:pPr>
        <w:jc w:val="center"/>
        <w:rPr>
          <w:b/>
        </w:rPr>
      </w:pPr>
      <w:r w:rsidRPr="00336C15">
        <w:rPr>
          <w:b/>
        </w:rPr>
        <w:t xml:space="preserve">R J E Š E N J E </w:t>
      </w:r>
    </w:p>
    <w:p w:rsidRDefault="000F60FD" w:rsidP="000F60FD" w:rsidR="000F60FD" w:rsidRPr="00336C15"/>
    <w:p w:rsidRDefault="0068406C" w:rsidP="00BA0BF9" w:rsidR="00BA0BF9" w:rsidRPr="00336C15">
      <w:pPr>
        <w:pStyle w:val="Tijeloteksta"/>
        <w:ind w:firstLine="708"/>
        <w:rPr>
          <w:szCs w:val="24"/>
        </w:rPr>
      </w:pPr>
      <w:r w:rsidRPr="00336C15">
        <w:rPr>
          <w:szCs w:val="24"/>
        </w:rPr>
        <w:t>Trgovački sud u Zadru</w:t>
      </w:r>
      <w:r w:rsidR="00872AC5" w:rsidRPr="00336C15">
        <w:rPr>
          <w:szCs w:val="24"/>
        </w:rPr>
        <w:t>, po sutkinji Ani Markač</w:t>
      </w:r>
      <w:r w:rsidR="00BC28B6" w:rsidRPr="00336C15">
        <w:rPr>
          <w:szCs w:val="24"/>
        </w:rPr>
        <w:t xml:space="preserve">, </w:t>
      </w:r>
      <w:r w:rsidR="00BA0BF9" w:rsidRPr="00336C15">
        <w:rPr>
          <w:szCs w:val="24"/>
        </w:rPr>
        <w:t xml:space="preserve">povodom prijedloga </w:t>
      </w:r>
      <w:r w:rsidR="00BA0BF9" w:rsidRPr="00336C15">
        <w:rPr>
          <w:rFonts w:cstheme="majorBidi" w:hAnsiTheme="majorBidi" w:asciiTheme="majorBidi"/>
          <w:szCs w:val="24"/>
        </w:rPr>
        <w:t>Financijske agencije za otvaranjem stečajnog postupka nad trgovačkim društvom</w:t>
      </w:r>
      <w:r w:rsidR="00BA0BF9" w:rsidRPr="00336C15">
        <w:rPr>
          <w:szCs w:val="24"/>
        </w:rPr>
        <w:t xml:space="preserve"> </w:t>
      </w:r>
      <w:r w:rsidR="00A165DA">
        <w:rPr>
          <w:szCs w:val="24"/>
        </w:rPr>
        <w:t xml:space="preserve">VRANA TERRA d.o.o., Kožino, Ulica XXIII broj 8, OIB: 95285045144, </w:t>
      </w:r>
      <w:r w:rsidR="00BA0BF9" w:rsidRPr="00336C15">
        <w:rPr>
          <w:szCs w:val="24"/>
        </w:rPr>
        <w:t xml:space="preserve">dana </w:t>
      </w:r>
      <w:r w:rsidR="00A165DA">
        <w:rPr>
          <w:szCs w:val="24"/>
        </w:rPr>
        <w:t xml:space="preserve">7. listopada </w:t>
      </w:r>
      <w:r w:rsidR="00BA0BF9" w:rsidRPr="00336C15">
        <w:rPr>
          <w:szCs w:val="24"/>
        </w:rPr>
        <w:t xml:space="preserve">2016., </w:t>
      </w:r>
    </w:p>
    <w:p w:rsidRDefault="00A323C8" w:rsidP="00872AC5" w:rsidR="00A323C8" w:rsidRPr="00336C15">
      <w:pPr>
        <w:ind w:firstLine="708"/>
        <w:jc w:val="both"/>
      </w:pPr>
    </w:p>
    <w:p w:rsidRDefault="0085789C" w:rsidP="0085789C" w:rsidR="00A323C8" w:rsidRPr="00336C15">
      <w:pPr>
        <w:jc w:val="center"/>
        <w:rPr>
          <w:b/>
        </w:rPr>
      </w:pPr>
      <w:r w:rsidRPr="00336C15">
        <w:rPr>
          <w:b/>
        </w:rPr>
        <w:t xml:space="preserve">r i j e š i o  j e </w:t>
      </w:r>
    </w:p>
    <w:p w:rsidRDefault="0085789C" w:rsidP="0085789C" w:rsidR="0085789C" w:rsidRPr="00336C15">
      <w:pPr>
        <w:jc w:val="center"/>
        <w:rPr>
          <w:b/>
        </w:rPr>
      </w:pPr>
    </w:p>
    <w:p w:rsidRDefault="00A165DA" w:rsidP="00A165DA" w:rsidR="00A165DA" w:rsidRPr="00FF37A0">
      <w:pPr>
        <w:jc w:val="both"/>
      </w:pPr>
      <w:r>
        <w:t>I.</w:t>
      </w:r>
      <w:r>
        <w:tab/>
      </w:r>
      <w:r w:rsidRPr="00FF37A0">
        <w:t xml:space="preserve">Blanka Gambiraža, iz Osijeka, Šamačka 9/I, OIB:81085118009, razrješava se dužnosti </w:t>
      </w:r>
      <w:r>
        <w:t xml:space="preserve">privremene </w:t>
      </w:r>
      <w:r w:rsidRPr="00FF37A0">
        <w:t xml:space="preserve">stečajne upraviteljice u stečajnom postupku nad stečajnim dužnikom </w:t>
      </w:r>
      <w:r>
        <w:t>VRANA TERRA d.o.o., Kožino, Ulica XXIII broj 8, OIB: 95285045144</w:t>
      </w:r>
      <w:r w:rsidRPr="00FF37A0">
        <w:t>.</w:t>
      </w:r>
    </w:p>
    <w:p w:rsidRDefault="00A165DA" w:rsidP="00A165DA" w:rsidR="00A165DA" w:rsidRPr="00FF37A0">
      <w:pPr>
        <w:jc w:val="both"/>
      </w:pPr>
    </w:p>
    <w:p w:rsidRDefault="00A165DA" w:rsidP="00A165DA" w:rsidR="00A165DA" w:rsidRPr="00FF37A0">
      <w:pPr>
        <w:jc w:val="both"/>
      </w:pPr>
      <w:r w:rsidRPr="00FF37A0">
        <w:t xml:space="preserve">II.   </w:t>
      </w:r>
      <w:r>
        <w:tab/>
        <w:t>Marica Nekić iz Zadra, Put Gazića 14a</w:t>
      </w:r>
      <w:r w:rsidRPr="00FF37A0">
        <w:t>, OIB:</w:t>
      </w:r>
      <w:r>
        <w:t xml:space="preserve"> </w:t>
      </w:r>
      <w:r w:rsidRPr="004B1AD4">
        <w:t>75245904208</w:t>
      </w:r>
      <w:r w:rsidRPr="00FF37A0">
        <w:t xml:space="preserve">, imenuje se za </w:t>
      </w:r>
      <w:r>
        <w:t xml:space="preserve">privremenu </w:t>
      </w:r>
      <w:r w:rsidRPr="00FF37A0">
        <w:t xml:space="preserve">stečajnu upraviteljicu stečajnog dužnika </w:t>
      </w:r>
      <w:r>
        <w:t>VRANA TERRA d.o.o., Kožino, Ulica XXIII broj 8, OIB: 95285045144</w:t>
      </w:r>
      <w:r w:rsidRPr="00FF37A0">
        <w:t xml:space="preserve">. </w:t>
      </w:r>
    </w:p>
    <w:p w:rsidRDefault="00A165DA" w:rsidP="00A165DA" w:rsidR="00A165DA" w:rsidRPr="00FF37A0">
      <w:pPr>
        <w:jc w:val="both"/>
      </w:pPr>
    </w:p>
    <w:p w:rsidRDefault="00A165DA" w:rsidP="00A165DA" w:rsidR="00A165DA" w:rsidRPr="00FF37A0">
      <w:pPr>
        <w:jc w:val="both"/>
      </w:pPr>
      <w:r w:rsidRPr="00FF37A0">
        <w:t xml:space="preserve">III.  </w:t>
      </w:r>
      <w:r>
        <w:tab/>
      </w:r>
      <w:r w:rsidRPr="00FF37A0">
        <w:t xml:space="preserve">Primopredaja dužnosti između razriješene i novoimenovane stečajne upraviteljice ima se izvršiti u roku od 3 (tri) dana od dostave ovog rješenja, a zapisnik o izvršenoj primopredaji ima se dostaviti sudu u roku od 3 (tri) dana od primopredaje. </w:t>
      </w:r>
    </w:p>
    <w:p w:rsidRDefault="00544098" w:rsidP="00544098" w:rsidR="00544098" w:rsidRPr="00336C15">
      <w:pPr>
        <w:jc w:val="both"/>
      </w:pPr>
    </w:p>
    <w:p w:rsidRDefault="000F60FD" w:rsidP="00CC3B7D" w:rsidR="000F60FD" w:rsidRPr="00336C15">
      <w:pPr>
        <w:jc w:val="center"/>
      </w:pPr>
      <w:r w:rsidRPr="00336C15">
        <w:t>Obrazloženje</w:t>
      </w:r>
    </w:p>
    <w:p w:rsidRDefault="00520CA4" w:rsidP="000F60FD" w:rsidR="00520CA4" w:rsidRPr="00336C15"/>
    <w:p w:rsidRDefault="000F60FD" w:rsidP="00B13C8D" w:rsidR="00A165DA">
      <w:pPr>
        <w:jc w:val="both"/>
      </w:pPr>
      <w:r w:rsidRPr="00336C15">
        <w:tab/>
      </w:r>
      <w:r w:rsidR="0085789C" w:rsidRPr="00336C15">
        <w:t>Prilikom pisanja rješenja s</w:t>
      </w:r>
      <w:r w:rsidR="00BA0BF9" w:rsidRPr="00336C15">
        <w:t>uda posl. br. St-</w:t>
      </w:r>
      <w:r w:rsidR="00A165DA">
        <w:t>941</w:t>
      </w:r>
      <w:r w:rsidR="00BA0BF9" w:rsidRPr="00336C15">
        <w:t>/16-</w:t>
      </w:r>
      <w:r w:rsidR="00A165DA">
        <w:t>20 od 5</w:t>
      </w:r>
      <w:r w:rsidR="00BA0BF9" w:rsidRPr="00336C15">
        <w:t xml:space="preserve">. </w:t>
      </w:r>
      <w:r w:rsidR="00A165DA">
        <w:t xml:space="preserve">listopada </w:t>
      </w:r>
      <w:r w:rsidR="00BA0BF9" w:rsidRPr="00336C15">
        <w:t>2016. au</w:t>
      </w:r>
      <w:r w:rsidR="00A165DA">
        <w:t>tomatskim odabirom za privremenu</w:t>
      </w:r>
      <w:r w:rsidR="00BA0BF9" w:rsidRPr="00336C15">
        <w:t xml:space="preserve"> stečajn</w:t>
      </w:r>
      <w:r w:rsidR="00A165DA">
        <w:t>u</w:t>
      </w:r>
      <w:r w:rsidR="00BA0BF9" w:rsidRPr="00336C15">
        <w:t xml:space="preserve"> upravitelj</w:t>
      </w:r>
      <w:r w:rsidR="00A165DA">
        <w:t>icu</w:t>
      </w:r>
      <w:r w:rsidR="00BA0BF9" w:rsidRPr="00336C15">
        <w:t xml:space="preserve"> uvodno označenom dužniku imenovan</w:t>
      </w:r>
      <w:r w:rsidR="00A165DA">
        <w:t>a</w:t>
      </w:r>
      <w:r w:rsidR="00BA0BF9" w:rsidRPr="00336C15">
        <w:t xml:space="preserve"> je  </w:t>
      </w:r>
      <w:r w:rsidR="00A165DA">
        <w:t>Blanka Gambiraža</w:t>
      </w:r>
      <w:r w:rsidR="0085789C" w:rsidRPr="00336C15">
        <w:t xml:space="preserve">. </w:t>
      </w:r>
    </w:p>
    <w:p w:rsidRDefault="00A165DA" w:rsidP="00B13C8D" w:rsidR="0085789C">
      <w:pPr>
        <w:jc w:val="both"/>
      </w:pPr>
      <w:r w:rsidRPr="00FF37A0">
        <w:tab/>
      </w:r>
      <w:r>
        <w:t xml:space="preserve">Ista je </w:t>
      </w:r>
      <w:r w:rsidRPr="00FF37A0">
        <w:t xml:space="preserve">podneskom od </w:t>
      </w:r>
      <w:r>
        <w:t>7</w:t>
      </w:r>
      <w:r w:rsidRPr="00FF37A0">
        <w:t xml:space="preserve">. </w:t>
      </w:r>
      <w:r>
        <w:t xml:space="preserve">listopada </w:t>
      </w:r>
      <w:r w:rsidRPr="00FF37A0">
        <w:t xml:space="preserve">2016. zatražila razrješenje od dužnosti </w:t>
      </w:r>
      <w:r>
        <w:t xml:space="preserve">privremene </w:t>
      </w:r>
      <w:r w:rsidRPr="00FF37A0">
        <w:t>stečajne upraviteljice u konkretnom stečajnom predmetu navodeći da je na Trgovačkom sudu u Osijeku imenovana za stečajnog upravitelja u nekoliko velikih i za</w:t>
      </w:r>
      <w:r>
        <w:t xml:space="preserve">htjevnih stečajnih postupaka kao </w:t>
      </w:r>
      <w:r w:rsidRPr="00FF37A0">
        <w:t xml:space="preserve">npr. SLAVONIJA MK d.d. u stečaju, Osijek VUČEDOLSKA GOLUBICA d.o.o. Vukovar, SREĆA I SPAS d.o.o. Peskovec, AUTO KUĆA LOZIĆ d.o.o., Široko Polje, kao i </w:t>
      </w:r>
      <w:r>
        <w:t xml:space="preserve">u još nekoliko manjih stečajeva te da povjereni posao u ovoj pravnoj stvari ne bi mogla obaviti kako treba. Privremena stečajna upraviteljica da je 26. rujna 2016. podnijela i zahtjev Ministarstvu pravosuđa za brisanje s Liste A stečajnih upravitelja na Trgovačkom sudu u Zadru, no da još uvijek nije brisana sa iste. </w:t>
      </w:r>
      <w:r w:rsidR="00544098" w:rsidRPr="00336C15">
        <w:t xml:space="preserve"> </w:t>
      </w:r>
    </w:p>
    <w:p w:rsidRDefault="002F320E" w:rsidP="002F320E" w:rsidR="002F320E">
      <w:pPr>
        <w:ind w:firstLine="708"/>
        <w:jc w:val="both"/>
      </w:pPr>
      <w:r w:rsidRPr="00FF37A0">
        <w:t xml:space="preserve">Odredbom čl. 91. st. 5. Stečajnog zakona (Narodne novine 71/15) propisano je da će sud razriješiti stečajnog upravitelja na njegov osobni zahtjev, a kako je stečajna upraviteljica podnijela obrazloženi zahtjev za svoje razrješenje, to je odlučeno kao u izreci pod točkom I Rješenja. </w:t>
      </w:r>
      <w:r>
        <w:t xml:space="preserve">Nadalje odredbom čl. 119. st. 6. Stečajnog zakona propisano je da se na privremenog stečajnog upravitelja na odgovarajući način primjenjuju odredbe ovog zakona o stečajnom upravitelju. </w:t>
      </w:r>
    </w:p>
    <w:p w:rsidRDefault="002F320E" w:rsidP="002F320E" w:rsidR="002F320E" w:rsidRPr="00FF37A0">
      <w:pPr>
        <w:ind w:firstLine="708"/>
        <w:jc w:val="both"/>
      </w:pPr>
      <w:r w:rsidRPr="00FF37A0">
        <w:lastRenderedPageBreak/>
        <w:t xml:space="preserve">Izbor novog </w:t>
      </w:r>
      <w:r>
        <w:t xml:space="preserve">privremenog </w:t>
      </w:r>
      <w:r w:rsidRPr="00FF37A0">
        <w:t xml:space="preserve">stečajnog upravitelja izvršen je u skladu sa odredbom čl. 84. st. 1. u svezi čl. 91. st. 8. Stečajnog zakona. </w:t>
      </w:r>
    </w:p>
    <w:p w:rsidRDefault="00F66F20" w:rsidP="004A4E98" w:rsidR="00B13C8D" w:rsidRPr="00336C15">
      <w:pPr>
        <w:jc w:val="both"/>
      </w:pPr>
      <w:r w:rsidRPr="00336C15">
        <w:tab/>
        <w:t>U preostalom dijelu rješenje suda posl.br. 2 St-</w:t>
      </w:r>
      <w:r w:rsidR="00A165DA">
        <w:t>941</w:t>
      </w:r>
      <w:r w:rsidRPr="00336C15">
        <w:t>/16-</w:t>
      </w:r>
      <w:r w:rsidR="00A165DA">
        <w:t>20</w:t>
      </w:r>
      <w:r w:rsidRPr="00336C15">
        <w:t xml:space="preserve"> od </w:t>
      </w:r>
      <w:r w:rsidR="00A165DA">
        <w:t>5</w:t>
      </w:r>
      <w:r w:rsidRPr="00336C15">
        <w:t xml:space="preserve">. </w:t>
      </w:r>
      <w:r w:rsidR="00A165DA">
        <w:t xml:space="preserve">listopada </w:t>
      </w:r>
      <w:r w:rsidRPr="00336C15">
        <w:t>2016. osta</w:t>
      </w:r>
      <w:r w:rsidR="004A4E98" w:rsidRPr="00336C15">
        <w:t xml:space="preserve">lo je </w:t>
      </w:r>
      <w:r w:rsidRPr="00336C15">
        <w:t xml:space="preserve"> neizmijenjeno. </w:t>
      </w:r>
    </w:p>
    <w:p w:rsidRDefault="00A165DA" w:rsidP="00335A19" w:rsidR="00A165DA">
      <w:pPr>
        <w:ind w:firstLine="708"/>
        <w:jc w:val="center"/>
      </w:pPr>
    </w:p>
    <w:p w:rsidRDefault="009A0F36" w:rsidP="00335A19" w:rsidR="00E373EA" w:rsidRPr="00336C15">
      <w:pPr>
        <w:ind w:firstLine="708"/>
        <w:jc w:val="center"/>
      </w:pPr>
      <w:r w:rsidRPr="00336C15">
        <w:t>U Zadru</w:t>
      </w:r>
      <w:r w:rsidR="00A165DA">
        <w:t xml:space="preserve"> 7</w:t>
      </w:r>
      <w:r w:rsidR="0085789C" w:rsidRPr="00336C15">
        <w:t xml:space="preserve">. </w:t>
      </w:r>
      <w:r w:rsidR="00A165DA">
        <w:t xml:space="preserve">listopada </w:t>
      </w:r>
      <w:r w:rsidR="00696A23" w:rsidRPr="00336C15">
        <w:t>201</w:t>
      </w:r>
      <w:r w:rsidR="0085789C" w:rsidRPr="00336C15">
        <w:t>6</w:t>
      </w:r>
      <w:r w:rsidRPr="00336C15">
        <w:t xml:space="preserve">. </w:t>
      </w:r>
    </w:p>
    <w:p w:rsidRDefault="00335A19" w:rsidP="00335A19" w:rsidR="00335A19" w:rsidRPr="00336C15">
      <w:pPr>
        <w:jc w:val="both"/>
      </w:pPr>
    </w:p>
    <w:p w:rsidRDefault="0095535F" w:rsidP="0095535F" w:rsidR="008B1E91" w:rsidRPr="00336C15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B1E91" w:rsidRPr="00336C15">
        <w:t>S</w:t>
      </w:r>
      <w:r w:rsidR="0085789C" w:rsidRPr="00336C15">
        <w:t xml:space="preserve">utkinja </w:t>
      </w:r>
    </w:p>
    <w:p w:rsidRDefault="0095535F" w:rsidP="0095535F" w:rsidR="008B1E91" w:rsidRPr="00336C15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3098" w:rsidRPr="00336C15">
        <w:t>A</w:t>
      </w:r>
      <w:r w:rsidR="0085789C" w:rsidRPr="00336C15">
        <w:t>na Markač</w:t>
      </w:r>
      <w:r>
        <w:t>, v.r.</w:t>
      </w:r>
    </w:p>
    <w:p w:rsidRDefault="00335A19" w:rsidP="000F60FD" w:rsidR="00335A19" w:rsidRPr="00336C15">
      <w:pPr>
        <w:jc w:val="both"/>
      </w:pPr>
    </w:p>
    <w:p w:rsidRDefault="00336C15" w:rsidP="000F60FD" w:rsidR="00336C15">
      <w:pPr>
        <w:jc w:val="both"/>
      </w:pPr>
    </w:p>
    <w:p w:rsidRDefault="00336C15" w:rsidP="000F60FD" w:rsidR="00336C15">
      <w:pPr>
        <w:jc w:val="both"/>
      </w:pPr>
    </w:p>
    <w:p w:rsidRDefault="00336C15" w:rsidP="000F60FD" w:rsidR="00336C15">
      <w:pPr>
        <w:jc w:val="both"/>
      </w:pPr>
    </w:p>
    <w:p w:rsidRDefault="00336C15" w:rsidP="000F60FD" w:rsidR="00336C15">
      <w:pPr>
        <w:jc w:val="both"/>
      </w:pPr>
    </w:p>
    <w:p w:rsidRDefault="000F60FD" w:rsidP="000F60FD" w:rsidR="00544098" w:rsidRPr="00336C15">
      <w:pPr>
        <w:jc w:val="both"/>
      </w:pPr>
      <w:r w:rsidRPr="00336C15">
        <w:t>POUKA O PRAVNOM LIJEKU:</w:t>
      </w:r>
    </w:p>
    <w:p w:rsidRDefault="00544098" w:rsidP="004A4E98" w:rsidR="00544098" w:rsidRPr="00336C15">
      <w:pPr>
        <w:tabs>
          <w:tab w:pos="4438" w:val="left"/>
        </w:tabs>
        <w:jc w:val="both"/>
      </w:pPr>
      <w:r w:rsidRPr="00336C15">
        <w:t xml:space="preserve">Protiv ovog rješenja može se izjaviti žalba u roku od </w:t>
      </w:r>
      <w:r w:rsidR="004A4E98" w:rsidRPr="00336C15">
        <w:t>8 (</w:t>
      </w:r>
      <w:r w:rsidRPr="00336C15">
        <w:t>osam</w:t>
      </w:r>
      <w:r w:rsidR="004A4E98" w:rsidRPr="00336C15">
        <w:t>)</w:t>
      </w:r>
      <w:r w:rsidRPr="00336C15">
        <w:t xml:space="preserve"> dana od dostave rješenja, a dostava se smatra obavljenom istekom osmog dana od dana objave rješenja na mrežnoj stranici e-Oglasna ploča sudova (čl. 12. st. 1</w:t>
      </w:r>
      <w:r w:rsidR="004A4E98" w:rsidRPr="00336C15">
        <w:t xml:space="preserve">. i čl. 19. st. 1. i 2. SZ-a). </w:t>
      </w:r>
      <w:r w:rsidRPr="00336C15">
        <w:t>Ž</w:t>
      </w:r>
      <w:r w:rsidR="004A4E98" w:rsidRPr="00336C15">
        <w:t>alba se podnosi ovom sudu u 2 (d</w:t>
      </w:r>
      <w:r w:rsidRPr="00336C15">
        <w:t>va) istovjetna primjerka, a o istoj odlučuje Visoki tr</w:t>
      </w:r>
      <w:r w:rsidR="004A4E98" w:rsidRPr="00336C15">
        <w:t>govački sud Republike Hrvatske.</w:t>
      </w:r>
    </w:p>
    <w:p w:rsidRDefault="004A4E98" w:rsidP="003A199E" w:rsidR="004A4E98">
      <w:pPr>
        <w:ind w:hanging="705" w:left="705"/>
        <w:rPr>
          <w:color w:val="000000"/>
        </w:rPr>
      </w:pPr>
    </w:p>
    <w:p w:rsidRDefault="00336C15" w:rsidP="003A199E" w:rsidR="00336C15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95535F" w:rsidP="003A199E" w:rsidR="0095535F">
      <w:pPr>
        <w:ind w:hanging="705" w:left="705"/>
        <w:rPr>
          <w:color w:val="000000"/>
        </w:rPr>
      </w:pPr>
    </w:p>
    <w:p w:rsidRDefault="00336C15" w:rsidP="003A199E" w:rsidR="00336C15" w:rsidRPr="00336C15">
      <w:pPr>
        <w:ind w:hanging="705" w:left="705"/>
        <w:rPr>
          <w:color w:val="000000"/>
        </w:rPr>
      </w:pPr>
    </w:p>
    <w:p w:rsidRDefault="003A199E" w:rsidP="003A199E" w:rsidR="003A199E" w:rsidRPr="00336C15">
      <w:pPr>
        <w:ind w:hanging="705" w:left="705"/>
        <w:rPr>
          <w:color w:val="000000"/>
        </w:rPr>
      </w:pPr>
      <w:r w:rsidRPr="00336C15">
        <w:rPr>
          <w:color w:val="000000"/>
        </w:rPr>
        <w:t>DNA:</w:t>
      </w:r>
    </w:p>
    <w:p w:rsidRDefault="002F320E" w:rsidP="003A199E" w:rsidR="0085789C" w:rsidRPr="00336C15">
      <w:pPr>
        <w:numPr>
          <w:ilvl w:val="0"/>
          <w:numId w:val="2"/>
        </w:numPr>
        <w:jc w:val="both"/>
      </w:pPr>
      <w:r>
        <w:t>Blanki Gambiraža iz Osijeka, i putem e-maila</w:t>
      </w:r>
    </w:p>
    <w:p w:rsidRDefault="00335A19" w:rsidP="00335A19" w:rsidR="00544098" w:rsidRPr="00336C15">
      <w:pPr>
        <w:numPr>
          <w:ilvl w:val="0"/>
          <w:numId w:val="2"/>
        </w:numPr>
        <w:jc w:val="both"/>
      </w:pPr>
      <w:r w:rsidRPr="00336C15">
        <w:t>Privremeno</w:t>
      </w:r>
      <w:r w:rsidR="002F320E">
        <w:t>j</w:t>
      </w:r>
      <w:r w:rsidRPr="00336C15">
        <w:t xml:space="preserve"> stečajno</w:t>
      </w:r>
      <w:r w:rsidR="002F320E">
        <w:t>j</w:t>
      </w:r>
      <w:r w:rsidRPr="00336C15">
        <w:t xml:space="preserve"> upravitelj</w:t>
      </w:r>
      <w:r w:rsidR="002F320E">
        <w:t>ici Marici Nekić</w:t>
      </w:r>
      <w:r w:rsidRPr="00336C15">
        <w:t xml:space="preserve"> </w:t>
      </w:r>
      <w:r w:rsidR="00544098" w:rsidRPr="00336C15">
        <w:t>uz potvrdu i izjavu o imenovanju i rješenj</w:t>
      </w:r>
      <w:r w:rsidRPr="00336C15">
        <w:t>e</w:t>
      </w:r>
      <w:r w:rsidR="00544098" w:rsidRPr="00336C15">
        <w:t xml:space="preserve"> posl. br. St-</w:t>
      </w:r>
      <w:r w:rsidR="002F320E">
        <w:t>941/16-20</w:t>
      </w:r>
      <w:r w:rsidR="00544098" w:rsidRPr="00336C15">
        <w:t xml:space="preserve"> od </w:t>
      </w:r>
      <w:r w:rsidR="002F320E">
        <w:t>5</w:t>
      </w:r>
      <w:r w:rsidR="00544098" w:rsidRPr="00336C15">
        <w:t xml:space="preserve">. </w:t>
      </w:r>
      <w:r w:rsidR="002F320E">
        <w:t xml:space="preserve">listopada </w:t>
      </w:r>
      <w:r w:rsidR="00544098" w:rsidRPr="00336C15">
        <w:t>2016.</w:t>
      </w:r>
    </w:p>
    <w:p w:rsidRDefault="00544098" w:rsidP="003A199E" w:rsidR="00544098">
      <w:pPr>
        <w:numPr>
          <w:ilvl w:val="0"/>
          <w:numId w:val="2"/>
        </w:numPr>
        <w:jc w:val="both"/>
      </w:pPr>
      <w:r w:rsidRPr="00336C15">
        <w:t>e-oglasna ploča</w:t>
      </w:r>
    </w:p>
    <w:p w:rsidRDefault="002F320E" w:rsidP="003A199E" w:rsidR="002F320E" w:rsidRPr="00336C15">
      <w:pPr>
        <w:numPr>
          <w:ilvl w:val="0"/>
          <w:numId w:val="2"/>
        </w:numPr>
        <w:jc w:val="both"/>
      </w:pPr>
      <w:r>
        <w:t xml:space="preserve">sudskom registru </w:t>
      </w:r>
    </w:p>
    <w:p w:rsidRDefault="003A199E" w:rsidP="003A199E" w:rsidR="003A199E" w:rsidRPr="00336C15">
      <w:pPr>
        <w:numPr>
          <w:ilvl w:val="0"/>
          <w:numId w:val="2"/>
        </w:numPr>
        <w:jc w:val="both"/>
      </w:pPr>
      <w:r w:rsidRPr="00336C15">
        <w:rPr>
          <w:color w:val="000000"/>
        </w:rPr>
        <w:t>U spis.</w:t>
      </w:r>
    </w:p>
    <w:p w:rsidRDefault="003A199E" w:rsidP="00A323C8" w:rsidR="003A199E" w:rsidRPr="00336C15">
      <w:pPr>
        <w:jc w:val="both"/>
      </w:pPr>
    </w:p>
    <w:sectPr w:rsidSect="00336C15" w:rsidR="003A199E" w:rsidRPr="00336C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F36" w:rsidR="00711F36">
      <w:r>
        <w:separator/>
      </w:r>
    </w:p>
  </w:endnote>
  <w:endnote w:id="0" w:type="continuationSeparator">
    <w:p w:rsidRDefault="00711F36" w:rsidR="00711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P="00226C22" w:rsidR="00711F3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F36" w:rsidR="00711F36">
      <w:r>
        <w:separator/>
      </w:r>
    </w:p>
  </w:footnote>
  <w:footnote w:id="0" w:type="continuationSeparator">
    <w:p w:rsidRDefault="00711F36" w:rsidR="00711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R="00711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524569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165DA" w:rsidP="00A165DA" w:rsidR="00711F36">
    <w:pPr>
      <w:pStyle w:val="Zaglavlje"/>
      <w:jc w:val="right"/>
    </w:pPr>
    <w:r w:rsidRPr="004A4E98">
      <w:rPr>
        <w:sz w:val="22"/>
        <w:szCs w:val="22"/>
      </w:rPr>
      <w:t>Poslovni broj 2 St-</w:t>
    </w:r>
    <w:r>
      <w:rPr>
        <w:sz w:val="22"/>
        <w:szCs w:val="22"/>
      </w:rPr>
      <w:t>941</w:t>
    </w:r>
    <w:r w:rsidRPr="004A4E98">
      <w:rPr>
        <w:sz w:val="22"/>
        <w:szCs w:val="22"/>
      </w:rPr>
      <w:t>/16-</w:t>
    </w:r>
    <w:r>
      <w:rPr>
        <w:sz w:val="22"/>
        <w:szCs w:val="22"/>
      </w:rPr>
      <w:t>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C5" w:rsidP="00872AC5" w:rsidR="00872AC5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 xml:space="preserve">  Poslovni broj 2 St-</w:t>
    </w:r>
    <w:r w:rsidR="00A165DA">
      <w:rPr>
        <w:sz w:val="22"/>
        <w:szCs w:val="22"/>
      </w:rPr>
      <w:t>941</w:t>
    </w:r>
    <w:r w:rsidRPr="004A4E98">
      <w:rPr>
        <w:sz w:val="22"/>
        <w:szCs w:val="22"/>
      </w:rPr>
      <w:t>/16-</w:t>
    </w:r>
    <w:r w:rsidR="00A165DA">
      <w:rPr>
        <w:sz w:val="22"/>
        <w:szCs w:val="22"/>
      </w:rPr>
      <w:t>25</w:t>
    </w:r>
  </w:p>
  <w:p w:rsidRDefault="00872AC5" w:rsidP="00872AC5" w:rsidR="00872AC5" w:rsidRPr="004A4E98">
    <w:pPr>
      <w:rPr>
        <w:sz w:val="22"/>
        <w:szCs w:val="22"/>
      </w:rPr>
    </w:pPr>
  </w:p>
  <w:p w:rsidRDefault="00872AC5" w:rsidP="00872AC5" w:rsidR="00872A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911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10E0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7D8A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320E"/>
    <w:rsid w:val="002F6FA2"/>
    <w:rsid w:val="003020E6"/>
    <w:rsid w:val="0030348E"/>
    <w:rsid w:val="00306523"/>
    <w:rsid w:val="003066F8"/>
    <w:rsid w:val="00307DF0"/>
    <w:rsid w:val="00312078"/>
    <w:rsid w:val="00335A19"/>
    <w:rsid w:val="00336C15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7430"/>
    <w:rsid w:val="00491920"/>
    <w:rsid w:val="004A2F29"/>
    <w:rsid w:val="004A4E98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24569"/>
    <w:rsid w:val="00532154"/>
    <w:rsid w:val="005333A7"/>
    <w:rsid w:val="005343C1"/>
    <w:rsid w:val="0053558F"/>
    <w:rsid w:val="0054102B"/>
    <w:rsid w:val="00541A32"/>
    <w:rsid w:val="005425E1"/>
    <w:rsid w:val="00544098"/>
    <w:rsid w:val="00552BC2"/>
    <w:rsid w:val="0058144A"/>
    <w:rsid w:val="0058440C"/>
    <w:rsid w:val="00586BE6"/>
    <w:rsid w:val="005A6A45"/>
    <w:rsid w:val="005B43C4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77B3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702C1A"/>
    <w:rsid w:val="007067E4"/>
    <w:rsid w:val="00711F36"/>
    <w:rsid w:val="00713AB6"/>
    <w:rsid w:val="007228EC"/>
    <w:rsid w:val="00723C99"/>
    <w:rsid w:val="007528BB"/>
    <w:rsid w:val="00754859"/>
    <w:rsid w:val="0075729A"/>
    <w:rsid w:val="007611C9"/>
    <w:rsid w:val="00773426"/>
    <w:rsid w:val="00783D0D"/>
    <w:rsid w:val="007906B0"/>
    <w:rsid w:val="00794073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328E7"/>
    <w:rsid w:val="0084650A"/>
    <w:rsid w:val="00851E4D"/>
    <w:rsid w:val="008545E4"/>
    <w:rsid w:val="0085789C"/>
    <w:rsid w:val="00862179"/>
    <w:rsid w:val="0086696E"/>
    <w:rsid w:val="00872AC5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2BED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35F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5DA"/>
    <w:rsid w:val="00A16D8F"/>
    <w:rsid w:val="00A2158D"/>
    <w:rsid w:val="00A27796"/>
    <w:rsid w:val="00A323C8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BF9"/>
    <w:rsid w:val="00BA0C0C"/>
    <w:rsid w:val="00BA167A"/>
    <w:rsid w:val="00BC1EE1"/>
    <w:rsid w:val="00BC28B6"/>
    <w:rsid w:val="00BC470F"/>
    <w:rsid w:val="00BC5757"/>
    <w:rsid w:val="00BC591E"/>
    <w:rsid w:val="00BD0A51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C7F65"/>
    <w:rsid w:val="00CD096D"/>
    <w:rsid w:val="00CD1126"/>
    <w:rsid w:val="00CD44F0"/>
    <w:rsid w:val="00CE7263"/>
    <w:rsid w:val="00CF005A"/>
    <w:rsid w:val="00CF16A4"/>
    <w:rsid w:val="00CF1B5D"/>
    <w:rsid w:val="00CF5259"/>
    <w:rsid w:val="00CF5A48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568D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EF2EE1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012E"/>
    <w:rsid w:val="00F5483A"/>
    <w:rsid w:val="00F568F8"/>
    <w:rsid w:val="00F66098"/>
    <w:rsid w:val="00F66F20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St-941/2016</izvorni_sadrzaj>
    <derivirana_varijabla naziv="DomainObject.Predmet.OznakaBroj_1">St-941/2016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 TERRA društvo s ograničenom odgovornošću za trgovinu i turizam</izvorni_sadrzaj>
    <derivirana_varijabla naziv="DomainObject.Predmet.ProtustrankaFormated_1">  VRANA TERRA društvo s ograničenom odgovornošću za trgovinu i turizam</derivirana_varijabla>
  </DomainObject.Predmet.ProtustrankaFormated>
  <DomainObject.Predmet.ProtustrankaFormatedOIB>
    <izvorni_sadrzaj>  VRANA TERRA društvo s ograničenom odgovornošću za trgovinu i turizam, OIB 95285045144</izvorni_sadrzaj>
    <derivirana_varijabla naziv="DomainObject.Predmet.ProtustrankaFormatedOIB_1">  VRANA TERRA društvo s ograničenom odgovornošću za trgovinu i turizam, OIB 95285045144</derivirana_varijabla>
  </DomainObject.Predmet.ProtustrankaFormatedOIB>
  <DomainObject.Predmet.ProtustrankaFormatedWithAdress>
    <izvorni_sadrzaj> VRANA TERRA društvo s ograničenom odgovornošću za trgovinu i turizam, Ulica XXIII br. 8, 23000 Kožino</izvorni_sadrzaj>
    <derivirana_varijabla naziv="DomainObject.Predmet.ProtustrankaFormatedWithAdress_1"> VRANA TERRA društvo s ograničenom odgovornošću za trgovinu i turizam, Ulica XXIII br. 8, 23000 Kožino</derivirana_varijabla>
  </DomainObject.Predmet.ProtustrankaFormatedWithAdress>
  <DomainObject.Predmet.ProtustrankaFormatedWithAdressOIB>
    <izvorni_sadrzaj> VRANA TERRA društvo s ograničenom odgovornošću za trgovinu i turizam, OIB 95285045144, Ulica XXIII br. 8, 23000 Kožino</izvorni_sadrzaj>
    <derivirana_varijabla naziv="DomainObject.Predmet.ProtustrankaFormatedWithAdressOIB_1"> VRANA TERRA društvo s ograničenom odgovornošću za trgovinu i turizam, OIB 95285045144, Ulica XXIII br. 8, 23000 Kožino</derivirana_varijabla>
  </DomainObject.Predmet.ProtustrankaFormatedWithAdressOIB>
  <DomainObject.Predmet.ProtustrankaWithAdress>
    <izvorni_sadrzaj>VRANA TERRA društvo s ograničenom odgovornošću za trgovinu i turizam Ulica XXIII br. 8, 23000 Kožino</izvorni_sadrzaj>
    <derivirana_varijabla naziv="DomainObject.Predmet.ProtustrankaWithAdress_1">VRANA TERRA društvo s ograničenom odgovornošću za trgovinu i turizam Ulica XXIII br. 8, 23000 Kožino</derivirana_varijabla>
  </DomainObject.Predmet.ProtustrankaWithAdress>
  <DomainObject.Predmet.ProtustrankaWithAdressOIB>
    <izvorni_sadrzaj>VRANA TERRA društvo s ograničenom odgovornošću za trgovinu i turizam, OIB 95285045144, Ulica XXIII br. 8, 23000 Kožino</izvorni_sadrzaj>
    <derivirana_varijabla naziv="DomainObject.Predmet.ProtustrankaWithAdressOIB_1">VRANA TERRA društvo s ograničenom odgovornošću za trgovinu i turizam, OIB 95285045144, Ulica XXIII br. 8, 23000 Kožino</derivirana_varijabla>
  </DomainObject.Predmet.ProtustrankaWithAdressOIB>
  <DomainObject.Predmet.ProtustrankaNazivFormated>
    <izvorni_sadrzaj>VRANA TERRA društvo s ograničenom odgovornošću za trgovinu i turizam</izvorni_sadrzaj>
    <derivirana_varijabla naziv="DomainObject.Predmet.ProtustrankaNazivFormated_1">VRANA TERRA društvo s ograničenom odgovornošću za trgovinu i turizam</derivirana_varijabla>
  </DomainObject.Predmet.ProtustrankaNazivFormated>
  <DomainObject.Predmet.ProtustrankaNazivFormatedOIB>
    <izvorni_sadrzaj>VRANA TERRA društvo s ograničenom odgovornošću za trgovinu i turizam, OIB 95285045144</izvorni_sadrzaj>
    <derivirana_varijabla naziv="DomainObject.Predmet.ProtustrankaNazivFormatedOIB_1">VRANA TERRA društvo s ograničenom odgovornošću za trgovinu i turizam, OIB 95285045144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VRANA TERRA društvo s ograničenom odgovornošću za trgovinu i turizam</item>
    </izvorni_sadrzaj>
    <derivirana_varijabla naziv="DomainObject.Predmet.ProtuStrankaListFormated_1">
      <item>VRANA TERRA društvo s ograničenom odgovornošću za trgovinu i turizam</item>
    </derivirana_varijabla>
  </DomainObject.Predmet.ProtuStrankaListFormated>
  <DomainObject.Predmet.ProtuStrankaListFormatedOIB>
    <izvorni_sadrzaj>
      <item>VRANA TERRA društvo s ograničenom odgovornošću za trgovinu i turizam, OIB 95285045144</item>
    </izvorni_sadrzaj>
    <derivirana_varijabla naziv="DomainObject.Predmet.ProtuStrankaListFormatedOIB_1">
      <item>VRANA TERRA društvo s ograničenom odgovornošću za trgovinu i turizam, OIB 95285045144</item>
    </derivirana_varijabla>
  </DomainObject.Predmet.ProtuStrankaListFormatedOIB>
  <DomainObject.Predmet.ProtuStrankaListFormatedWithAdress>
    <izvorni_sadrzaj>
      <item>VRANA TERRA društvo s ograničenom odgovornošću za trgovinu i turizam, Ulica XXIII br. 8, 23000 Kožino</item>
    </izvorni_sadrzaj>
    <derivirana_varijabla naziv="DomainObject.Predmet.ProtuStrankaListFormatedWithAdress_1">
      <item>VRANA TERRA društvo s ograničenom odgovornošću za trgovinu i turizam, Ulica XXIII br. 8, 23000 Kožino</item>
    </derivirana_varijabla>
  </DomainObject.Predmet.ProtuStrankaListFormatedWithAdress>
  <DomainObject.Predmet.ProtuStrankaListFormatedWithAdressOIB>
    <izvorni_sadrzaj>
      <item>VRANA TERRA društvo s ograničenom odgovornošću za trgovinu i turizam, OIB 95285045144, Ulica XXIII br. 8, 23000 Kožino</item>
    </izvorni_sadrzaj>
    <derivirana_varijabla naziv="DomainObject.Predmet.ProtuStrankaListFormatedWithAdressOIB_1">
      <item>VRANA TERRA društvo s ograničenom odgovornošću za trgovinu i turizam, OIB 95285045144, Ulica XXIII br. 8, 23000 Kožino</item>
    </derivirana_varijabla>
  </DomainObject.Predmet.ProtuStrankaListFormatedWithAdressOIB>
  <DomainObject.Predmet.ProtuStrankaListNazivFormated>
    <izvorni_sadrzaj>
      <item>VRANA TERRA društvo s ograničenom odgovornošću za trgovinu i turizam</item>
    </izvorni_sadrzaj>
    <derivirana_varijabla naziv="DomainObject.Predmet.ProtuStrankaListNazivFormated_1">
      <item>VRANA TERRA društvo s ograničenom odgovornošću za trgovinu i turizam</item>
    </derivirana_varijabla>
  </DomainObject.Predmet.ProtuStrankaListNazivFormated>
  <DomainObject.Predmet.ProtuStrankaListNazivFormatedOIB>
    <izvorni_sadrzaj>
      <item>VRANA TERRA društvo s ograničenom odgovornošću za trgovinu i turizam, OIB 95285045144</item>
    </izvorni_sadrzaj>
    <derivirana_varijabla naziv="DomainObject.Predmet.ProtuStrankaListNazivFormatedOIB_1">
      <item>VRANA TERRA društvo s ograničenom odgovornošću za trgovinu i turizam, OIB 95285045144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VRANA TERRA društvo s ograničenom odgovornošću za trgovinu i turizam</izvorni_sadrzaj>
    <derivirana_varijabla naziv="DomainObject.Predmet.ProtustrankaIDrugi_1">VRANA TERRA društvo s ograničenom odgovornošću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VRANA TERRA društvo s ograničenom odgovornošću za trgovinu i turizam, OIB 95285045144, Ulica XXIII br. 8, 23000 Kožino</izvorni_sadrzaj>
    <derivirana_varijabla naziv="DomainObject.Predmet.ProtustrankaIDrugiAdressOIB_1">VRANA TERRA društvo s ograničenom odgovornošću za trgovinu i turizam, OIB 95285045144, Ulica XXIII br. 8,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VRANA TERRA društvo s ograničenom odgovornošću za trgovinu i turizam</item>
      <item>FINA</item>
    </izvorni_sadrzaj>
    <derivirana_varijabla naziv="DomainObject.Predmet.SudioniciListNaziv_1">
      <item>VRANA TERRA društvo s ograničenom odgovornošću za trgovinu i turizam</item>
      <item>FINA</item>
    </derivirana_varijabla>
  </DomainObject.Predmet.SudioniciListNaziv>
  <DomainObject.Predmet.SudioniciListAdressOIB>
    <izvorni_sadrzaj>
      <item>VRANA TERRA društvo s ograničenom odgovornošću za trgovinu i turizam, OIB 95285045144, Ulica XXIII br. 8,23000 Kožino</item>
      <item>FINA, OIB 85821130368</item>
    </izvorni_sadrzaj>
    <derivirana_varijabla naziv="DomainObject.Predmet.SudioniciListAdressOIB_1">
      <item>VRANA TERRA društvo s ograničenom odgovornošću za trgovinu i turizam, OIB 95285045144, Ulica XXIII br. 8,23000 Kožino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95285045144</item>
      <item>, OIB 85821130368</item>
    </izvorni_sadrzaj>
    <derivirana_varijabla naziv="DomainObject.Predmet.SudioniciListNazivOIB_1">
      <item>, OIB 95285045144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389AAF-2D81-44C6-86A7-765C9623E8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543</properties:Words>
  <properties:Characters>2898</properties:Characters>
  <properties:Lines>115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2016-10-07T11:40:00Z</dcterms:created>
  <dc:creator>Ardena Bajlo</dc:creator>
  <cp:lastModifiedBy>Merlina Klišmanić</cp:lastModifiedBy>
  <cp:lastPrinted>2016-10-07T11:45:00Z</cp:lastPrinted>
  <dcterms:modified xmlns:xsi="http://www.w3.org/2001/XMLSchema-instance" xsi:type="dcterms:W3CDTF">2016-10-11T06:22:00Z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