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f8b44" w14:paraId="b7f8b44"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3B0B"/>
    <w:rsid w:val="00537279"/>
    <w:rsid w:val="00577FE3"/>
    <w:rsid w:val="005A0EF5"/>
    <w:rsid w:val="005A7986"/>
    <w:rsid w:val="005B4801"/>
    <w:rsid w:val="00617690"/>
    <w:rsid w:val="006202E3"/>
    <w:rsid w:val="00656EEB"/>
    <w:rsid w:val="00660313"/>
    <w:rsid w:val="00713667"/>
    <w:rsid w:val="007961A5"/>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533B0B"/>
    <w:rPr>
      <w:color w:val="808080"/>
      <w:bdr w:space="0" w:sz="0" w:color="auto" w:val="none"/>
      <w:shd w:fill="auto" w:color="auto" w:val="clear"/>
    </w:rPr>
  </w:style>
  <w:style w:customStyle="true" w:styleId="eSPISCCParagraphDefaultFont" w:type="character">
    <w:name w:val="eSPIS_CC_Paragraph Default Font"/>
    <w:basedOn w:val="FontStyle41"/>
    <w:rsid w:val="00533B0B"/>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533B0B"/>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33B0B"/>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533B0B"/>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533B0B"/>
    <w:rPr>
      <w:color w:val="808080"/>
      <w:bdr w:color="auto" w:space="0" w:sz="0" w:val="none"/>
      <w:shd w:color="auto" w:fill="auto" w:val="clear"/>
    </w:rPr>
  </w:style>
  <w:style w:customStyle="1" w:styleId="eSPISCCParagraphDefaultFont" w:type="character">
    <w:name w:val="eSPIS_CC_Paragraph Default Font"/>
    <w:basedOn w:val="FontStyle41"/>
    <w:rsid w:val="00533B0B"/>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533B0B"/>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33B0B"/>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533B0B"/>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Grad Zagreb, Gradski ured za prostorno uređenje, izgradnju grada, graditeljstvo, komunalne poslove i promet</vt:lpwstr>
  </prop:property>
  <prop:property name="CC_coloring" pid="4" fmtid="{D5CDD505-2E9C-101B-9397-08002B2CF9AE}">
    <vt:bool>false</vt:bool>
  </prop:property>
  <prop:property name="BrojStranica" pid="5" fmtid="{D5CDD505-2E9C-101B-9397-08002B2CF9AE}">
    <vt:i4>2</vt:i4>
  </prop:property>
</prop:Properties>
</file>