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ac93" w14:paraId="5e0ac93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003883">
        <w:t>214</w:t>
      </w:r>
      <w:r w:rsidR="001F3AAC">
        <w:t>/2017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724A0" w:rsidP="00D677F7" w:rsidR="00D677F7">
      <w:pPr>
        <w:jc w:val="both"/>
      </w:pPr>
      <w:r w:rsidRPr="009E65B4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DC47F5" w:rsidRPr="001E74C4">
        <w:t>MAR-BEN d.o.o.</w:t>
      </w:r>
      <w:r w:rsidR="00DC47F5">
        <w:t xml:space="preserve"> </w:t>
      </w:r>
      <w:r w:rsidR="00DC47F5" w:rsidRPr="004D410C">
        <w:t>OIB:</w:t>
      </w:r>
      <w:r w:rsidR="00DC47F5" w:rsidRPr="006D713C">
        <w:t xml:space="preserve"> 76710625653</w:t>
      </w:r>
      <w:r w:rsidR="00DC47F5" w:rsidRPr="004D410C">
        <w:t xml:space="preserve">, </w:t>
      </w:r>
      <w:r w:rsidR="00DC47F5">
        <w:t>Zagreb, Barutanski breg 82</w:t>
      </w:r>
      <w:r w:rsidR="00891FE4">
        <w:t xml:space="preserve">, dana </w:t>
      </w:r>
      <w:r w:rsidR="0078576F">
        <w:t>2</w:t>
      </w:r>
      <w:r w:rsidR="00DC47F5">
        <w:t>3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C5426" w:rsidRPr="001E74C4">
        <w:t>MAR-BEN d.o.o.</w:t>
      </w:r>
      <w:r w:rsidR="00DC5426">
        <w:t xml:space="preserve"> </w:t>
      </w:r>
      <w:r w:rsidR="00DC5426" w:rsidRPr="004D410C">
        <w:t>OIB:</w:t>
      </w:r>
      <w:r w:rsidR="00DC5426" w:rsidRPr="006D713C">
        <w:t xml:space="preserve"> 76710625653</w:t>
      </w:r>
      <w:r w:rsidR="00DC5426" w:rsidRPr="004D410C">
        <w:t xml:space="preserve">, </w:t>
      </w:r>
      <w:r w:rsidR="00DC5426">
        <w:t>Zagreb, Barutanski breg 82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C5426">
        <w:t>214</w:t>
      </w:r>
      <w:r w:rsidR="00D02CD7">
        <w:t xml:space="preserve"> 1</w:t>
      </w:r>
      <w:r w:rsidR="00C724A0">
        <w:t>7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DC5426" w:rsidRPr="001E74C4">
        <w:t>MAR-BEN d.o.o.</w:t>
      </w:r>
      <w:r w:rsidR="00DC5426">
        <w:t xml:space="preserve"> </w:t>
      </w:r>
      <w:r w:rsidR="00DC5426" w:rsidRPr="004D410C">
        <w:t>OIB:</w:t>
      </w:r>
      <w:r w:rsidR="00DC5426" w:rsidRPr="006D713C">
        <w:t xml:space="preserve"> 76710625653</w:t>
      </w:r>
      <w:r w:rsidR="00DC5426" w:rsidRPr="004D410C">
        <w:t xml:space="preserve">, </w:t>
      </w:r>
      <w:r w:rsidR="00DC5426">
        <w:t>Zagreb, Barutanski breg 82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C5426">
        <w:t>19</w:t>
      </w:r>
      <w:r w:rsidR="0087562D">
        <w:t>.01.2017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DC5426">
        <w:t>30.636,51</w:t>
      </w:r>
      <w:r w:rsidRPr="00E83415">
        <w:t xml:space="preserve"> kn, kao i da dužnik ima </w:t>
      </w:r>
      <w:r w:rsidR="0087562D">
        <w:t>3</w:t>
      </w:r>
      <w:r w:rsidRPr="00E83415">
        <w:t xml:space="preserve"> </w:t>
      </w:r>
      <w:r w:rsidR="007710AE" w:rsidRPr="00E83415">
        <w:t>zaposlen</w:t>
      </w:r>
      <w:r w:rsidR="00CE2988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0E3D59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83415">
        <w:t>27.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</w:t>
      </w:r>
      <w:r w:rsidR="00DC5426">
        <w:t>3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DC5426">
        <w:t>Punomoćnik stečajnog</w:t>
      </w:r>
      <w:r w:rsidR="00F351AC" w:rsidRPr="000E3D59">
        <w:t xml:space="preserve"> dužnika je pristupio na navedeno ročište</w:t>
      </w:r>
      <w:r w:rsidR="00DC5426">
        <w:t xml:space="preserve"> izjavljuje kako dužnik nema nikakve imovine ni nekretnine ni pokretnine i ne protivi se otvaranju stečaja.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4F33F8">
        <w:t>29. ožujka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</w:t>
      </w:r>
      <w:r w:rsidR="004F33F8">
        <w:t>3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7A274F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A274F" w:rsidP="004F5146" w:rsidR="007A274F">
      <w:pPr>
        <w:jc w:val="right"/>
      </w:pPr>
      <w:r>
        <w:t>za točnost otpravka-ovlašteni službenik</w:t>
      </w:r>
    </w:p>
    <w:p w:rsidRDefault="007A274F" w:rsidP="004F5146" w:rsidR="007A274F">
      <w:pPr>
        <w:jc w:val="right"/>
      </w:pPr>
      <w:r>
        <w:t xml:space="preserve">Mirjana Gašparić </w:t>
      </w:r>
    </w:p>
    <w:p w:rsidRDefault="00065B42" w:rsidP="007A274F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A274F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DC5426">
          <w:rPr>
            <w:sz w:val="24"/>
            <w:szCs w:val="24"/>
          </w:rPr>
          <w:t>214</w:t>
        </w:r>
        <w:r w:rsidR="00D02CD7" w:rsidRPr="00D02CD7">
          <w:rPr>
            <w:sz w:val="24"/>
            <w:szCs w:val="24"/>
          </w:rPr>
          <w:t>/201</w:t>
        </w:r>
        <w:r w:rsidR="001912E6">
          <w:rPr>
            <w:sz w:val="24"/>
            <w:szCs w:val="24"/>
          </w:rPr>
          <w:t>7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A274F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3415"/>
    <w:rsid w:val="00E84110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MAR-BEN putovanja d.o.o.</izvorni_sadrzaj>
    <derivirana_varijabla naziv="DomainObject.Predmet.ProtustrankaFormated_1">  MAR-BEN putovanja d.o.o.</derivirana_varijabla>
  </DomainObject.Predmet.ProtustrankaFormated>
  <DomainObject.Predmet.ProtustrankaFormatedOIB>
    <izvorni_sadrzaj>  MAR-BEN putovanja d.o.o., OIB 76710625653</izvorni_sadrzaj>
    <derivirana_varijabla naziv="DomainObject.Predmet.ProtustrankaFormatedOIB_1">  MAR-BEN putovanja d.o.o., OIB 76710625653</derivirana_varijabla>
  </DomainObject.Predmet.ProtustrankaFormatedOIB>
  <DomainObject.Predmet.ProtustrankaFormatedWithAdress>
    <izvorni_sadrzaj> MAR-BEN putovanja d.o.o., Barutanski breg 82, 10000 Zagreb</izvorni_sadrzaj>
    <derivirana_varijabla naziv="DomainObject.Predmet.ProtustrankaFormatedWithAdress_1"> MAR-BEN putovanja d.o.o., Barutanski breg 82, 10000 Zagreb</derivirana_varijabla>
  </DomainObject.Predmet.ProtustrankaFormatedWithAdress>
  <DomainObject.Predmet.ProtustrankaFormatedWithAdressOIB>
    <izvorni_sadrzaj> MAR-BEN putovanja d.o.o., OIB 76710625653, Barutanski breg 82, 10000 Zagreb</izvorni_sadrzaj>
    <derivirana_varijabla naziv="DomainObject.Predmet.ProtustrankaFormatedWithAdressOIB_1"> MAR-BEN putovanja d.o.o., OIB 76710625653, Barutanski breg 82, 10000 Zagreb</derivirana_varijabla>
  </DomainObject.Predmet.ProtustrankaFormatedWithAdressOIB>
  <DomainObject.Predmet.ProtustrankaWithAdress>
    <izvorni_sadrzaj>MAR-BEN putovanja d.o.o. Barutanski breg 82, 10000 Zagreb</izvorni_sadrzaj>
    <derivirana_varijabla naziv="DomainObject.Predmet.ProtustrankaWithAdress_1">MAR-BEN putovanja d.o.o. Barutanski breg 82, 10000 Zagreb</derivirana_varijabla>
  </DomainObject.Predmet.ProtustrankaWithAdress>
  <DomainObject.Predmet.ProtustrankaWithAdressOIB>
    <izvorni_sadrzaj>MAR-BEN putovanja d.o.o., OIB 76710625653, Barutanski breg 82, 10000 Zagreb</izvorni_sadrzaj>
    <derivirana_varijabla naziv="DomainObject.Predmet.ProtustrankaWithAdressOIB_1">MAR-BEN putovanja d.o.o., OIB 76710625653, Barutanski breg 82, 10000 Zagreb</derivirana_varijabla>
  </DomainObject.Predmet.ProtustrankaWithAdressOIB>
  <DomainObject.Predmet.ProtustrankaNazivFormated>
    <izvorni_sadrzaj>MAR-BEN putovanja d.o.o.</izvorni_sadrzaj>
    <derivirana_varijabla naziv="DomainObject.Predmet.ProtustrankaNazivFormated_1">MAR-BEN putovanja d.o.o.</derivirana_varijabla>
  </DomainObject.Predmet.ProtustrankaNazivFormated>
  <DomainObject.Predmet.ProtustrankaNazivFormatedOIB>
    <izvorni_sadrzaj>MAR-BEN putovanja d.o.o., OIB 76710625653</izvorni_sadrzaj>
    <derivirana_varijabla naziv="DomainObject.Predmet.ProtustrankaNazivFormatedOIB_1">MAR-BEN putovanja d.o.o., OIB 76710625653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Tatjana Samardžić</izvorni_sadrzaj>
    <derivirana_varijabla naziv="DomainObject.Predmet.StrankaFormated_1">  FINA Regionalni centar Zagreb; Tatjana Samardžić</derivirana_varijabla>
  </DomainObject.Predmet.StrankaFormated>
  <DomainObject.Predmet.StrankaFormatedOIB>
    <izvorni_sadrzaj>  FINA Regionalni centar Zagreb, OIB 85821130368; Tatjana Samardžić, OIB 40136540224</izvorni_sadrzaj>
    <derivirana_varijabla naziv="DomainObject.Predmet.StrankaFormatedOIB_1">  FINA Regionalni centar Zagreb, OIB 85821130368; Tatjana Samardžić, OIB 40136540224</derivirana_varijabla>
  </DomainObject.Predmet.StrankaFormatedOIB>
  <DomainObject.Predmet.StrankaFormatedWithAdress>
    <izvorni_sadrzaj> FINA Regionalni centar Zagreb, Trg svibanjskih žrtava 1995. 1, 10000 Zagreb; Tatjana Samardžić, Barutanski Breg 82, 10000 Zagreb</izvorni_sadrzaj>
    <derivirana_varijabla naziv="DomainObject.Predmet.StrankaFormatedWithAdress_1"> FINA Regionalni centar Zagreb, Trg svibanjskih žrtava 1995. 1, 10000 Zagreb; Tatjana Samardžić, Barutanski Breg 82, 10000 Zagreb</derivirana_varijabla>
  </DomainObject.Predmet.StrankaFormatedWithAdress>
  <DomainObject.Predmet.StrankaFormatedWithAdressOIB>
    <izvorni_sadrzaj> FINA Regionalni centar Zagreb, OIB 85821130368, Trg svibanjskih žrtava 1995. 1, 10000 Zagreb; Tatjana Samardžić, OIB 40136540224, Barutanski Breg 82, 10000 Zagreb</izvorni_sadrzaj>
    <derivirana_varijabla naziv="DomainObject.Predmet.StrankaFormatedWithAdressOIB_1"> FINA Regionalni centar Zagreb, OIB 85821130368, Trg svibanjskih žrtava 1995. 1, 10000 Zagreb; Tatjana Samardžić, OIB 40136540224, Barutanski Breg 82, 10000 Zagreb</derivirana_varijabla>
  </DomainObject.Predmet.StrankaFormatedWithAdressOIB>
  <DomainObject.Predmet.StrankaWithAdress>
    <izvorni_sadrzaj>FINA Regionalni centar Zagreb Trg svibanjskih žrtava 1995. 1,10000 Zagreb,Tatjana Samardžić Barutanski Breg 82,10000 Zagreb</izvorni_sadrzaj>
    <derivirana_varijabla naziv="DomainObject.Predmet.StrankaWithAdress_1">FINA Regionalni centar Zagreb Trg svibanjskih žrtava 1995. 1,10000 Zagreb,Tatjana Samardžić Barutanski Breg 82,10000 Zagreb</derivirana_varijabla>
  </DomainObject.Predmet.StrankaWithAdress>
  <DomainObject.Predmet.StrankaWithAdressOIB>
    <izvorni_sadrzaj>FINA Regionalni centar Zagreb, OIB 85821130368, Trg svibanjskih žrtava 1995. 1,10000 Zagreb,Tatjana Samardžić, OIB 40136540224, Barutanski Breg 82,10000 Zagreb</izvorni_sadrzaj>
    <derivirana_varijabla naziv="DomainObject.Predmet.StrankaWithAdressOIB_1">FINA Regionalni centar Zagreb, OIB 85821130368, Trg svibanjskih žrtava 1995. 1,10000 Zagreb,Tatjana Samardžić, OIB 40136540224, Barutanski Breg 82,10000 Zagreb</derivirana_varijabla>
  </DomainObject.Predmet.StrankaWithAdressOIB>
  <DomainObject.Predmet.StrankaNazivFormated>
    <izvorni_sadrzaj>FINA Regionalni centar Zagreb,Tatjana Samardžić</izvorni_sadrzaj>
    <derivirana_varijabla naziv="DomainObject.Predmet.StrankaNazivFormated_1">FINA Regionalni centar Zagreb,Tatjana Samardžić</derivirana_varijabla>
  </DomainObject.Predmet.StrankaNazivFormated>
  <DomainObject.Predmet.StrankaNazivFormatedOIB>
    <izvorni_sadrzaj>FINA Regionalni centar Zagreb, OIB 85821130368,Tatjana Samardžić, OIB 40136540224</izvorni_sadrzaj>
    <derivirana_varijabla naziv="DomainObject.Predmet.StrankaNazivFormatedOIB_1">FINA Regionalni centar Zagreb, OIB 85821130368,Tatjana Samardžić, OIB 40136540224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Tatjana Samardžić</item>
    </izvorni_sadrzaj>
    <derivirana_varijabla naziv="DomainObject.Predmet.StrankaListFormated_1">
      <item>FINA Regionalni centar Zagreb</item>
      <item>Tatjana Samardžić</item>
    </derivirana_varijabla>
  </DomainObject.Predmet.StrankaListFormated>
  <DomainObject.Predmet.StrankaListFormatedOIB>
    <izvorni_sadrzaj>
      <item>FINA Regionalni centar Zagreb, OIB 85821130368</item>
      <item>Tatjana Samardžić, OIB 40136540224</item>
    </izvorni_sadrzaj>
    <derivirana_varijabla naziv="DomainObject.Predmet.StrankaListFormatedOIB_1">
      <item>FINA Regionalni centar Zagreb, OIB 85821130368</item>
      <item>Tatjana Samardžić, OIB 40136540224</item>
    </derivirana_varijabla>
  </DomainObject.Predmet.StrankaListFormatedOIB>
  <DomainObject.Predmet.StrankaListFormatedWithAdress>
    <izvorni_sadrzaj>
      <item>FINA Regionalni centar Zagreb, Trg svibanjskih žrtava 1995. 1, 10000 Zagreb</item>
      <item>Tatjana Samardžić, Barutanski Breg 82, 10000 Zagreb</item>
    </izvorni_sadrzaj>
    <derivirana_varijabla naziv="DomainObject.Predmet.StrankaListFormatedWithAdress_1">
      <item>FINA Regionalni centar Zagreb, Trg svibanjskih žrtava 1995. 1, 10000 Zagreb</item>
      <item>Tatjana Samardžić, Barutanski Breg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Tatjana Samardžić, OIB 40136540224, Barutanski Breg 82, 10000 Zagreb</item>
    </izvorni_sadrzaj>
    <derivirana_varijabla naziv="DomainObject.Predmet.StrankaListFormatedWithAdressOIB_1">
      <item>FINA Regionalni centar Zagreb, OIB 85821130368, Trg svibanjskih žrtava 1995. 1, 10000 Zagreb</item>
      <item>Tatjana Samardžić, OIB 40136540224, Barutanski Breg 82, 10000 Zagreb</item>
    </derivirana_varijabla>
  </DomainObject.Predmet.StrankaListFormatedWithAdressOIB>
  <DomainObject.Predmet.StrankaListNazivFormated>
    <izvorni_sadrzaj>
      <item>FINA Regionalni centar Zagreb</item>
      <item>Tatjana Samardžić</item>
    </izvorni_sadrzaj>
    <derivirana_varijabla naziv="DomainObject.Predmet.StrankaListNazivFormated_1">
      <item>FINA Regionalni centar Zagreb</item>
      <item>Tatjana Samardžić</item>
    </derivirana_varijabla>
  </DomainObject.Predmet.StrankaListNazivFormated>
  <DomainObject.Predmet.StrankaListNazivFormatedOIB>
    <izvorni_sadrzaj>
      <item>FINA Regionalni centar Zagreb, OIB 85821130368</item>
      <item>Tatjana Samardžić, OIB 40136540224</item>
    </izvorni_sadrzaj>
    <derivirana_varijabla naziv="DomainObject.Predmet.StrankaListNazivFormatedOIB_1">
      <item>FINA Regionalni centar Zagreb, OIB 85821130368</item>
      <item>Tatjana Samardžić, OIB 40136540224</item>
    </derivirana_varijabla>
  </DomainObject.Predmet.StrankaListNazivFormatedOIB>
  <DomainObject.Predmet.ProtuStrankaListFormated>
    <izvorni_sadrzaj>
      <item>MAR-BEN putovanja d.o.o.</item>
    </izvorni_sadrzaj>
    <derivirana_varijabla naziv="DomainObject.Predmet.ProtuStrankaListFormated_1">
      <item>MAR-BEN putovanja d.o.o.</item>
    </derivirana_varijabla>
  </DomainObject.Predmet.ProtuStrankaListFormated>
  <DomainObject.Predmet.ProtuStrankaListFormatedOIB>
    <izvorni_sadrzaj>
      <item>MAR-BEN putovanja d.o.o., OIB 76710625653</item>
    </izvorni_sadrzaj>
    <derivirana_varijabla naziv="DomainObject.Predmet.ProtuStrankaListFormatedOIB_1">
      <item>MAR-BEN putovanja d.o.o., OIB 76710625653</item>
    </derivirana_varijabla>
  </DomainObject.Predmet.ProtuStrankaListFormatedOIB>
  <DomainObject.Predmet.ProtuStrankaListFormatedWithAdress>
    <izvorni_sadrzaj>
      <item>MAR-BEN putovanja d.o.o., Barutanski breg 82, 10000 Zagreb</item>
    </izvorni_sadrzaj>
    <derivirana_varijabla naziv="DomainObject.Predmet.ProtuStrankaListFormatedWithAdress_1">
      <item>MAR-BEN putovanja d.o.o., Barutanski breg 82, 10000 Zagreb</item>
    </derivirana_varijabla>
  </DomainObject.Predmet.ProtuStrankaListFormatedWithAdress>
  <DomainObject.Predmet.ProtuStrankaListFormatedWithAdressOIB>
    <izvorni_sadrzaj>
      <item>MAR-BEN putovanja d.o.o., OIB 76710625653, Barutanski breg 82, 10000 Zagreb</item>
    </izvorni_sadrzaj>
    <derivirana_varijabla naziv="DomainObject.Predmet.ProtuStrankaListFormatedWithAdressOIB_1">
      <item>MAR-BEN putovanja d.o.o., OIB 76710625653, Barutanski breg 82, 10000 Zagreb</item>
    </derivirana_varijabla>
  </DomainObject.Predmet.ProtuStrankaListFormatedWithAdressOIB>
  <DomainObject.Predmet.ProtuStrankaListNazivFormated>
    <izvorni_sadrzaj>
      <item>MAR-BEN putovanja d.o.o.</item>
    </izvorni_sadrzaj>
    <derivirana_varijabla naziv="DomainObject.Predmet.ProtuStrankaListNazivFormated_1">
      <item>MAR-BEN putovanja d.o.o.</item>
    </derivirana_varijabla>
  </DomainObject.Predmet.ProtuStrankaListNazivFormated>
  <DomainObject.Predmet.ProtuStrankaListNazivFormatedOIB>
    <izvorni_sadrzaj>
      <item>MAR-BEN putovanja d.o.o., OIB 76710625653</item>
    </izvorni_sadrzaj>
    <derivirana_varijabla naziv="DomainObject.Predmet.ProtuStrankaListNazivFormatedOIB_1">
      <item>MAR-BEN putovanja d.o.o., OIB 76710625653</item>
    </derivirana_varijabla>
  </DomainObject.Predmet.ProtuStrankaListNazivFormatedOIB>
  <DomainObject.Predmet.OstaliListFormated>
    <izvorni_sadrzaj>
      <item>Tatjana Samardžić</item>
      <item>ZOU Tihomir Juričan i Vedran Juričan</item>
    </izvorni_sadrzaj>
    <derivirana_varijabla naziv="DomainObject.Predmet.OstaliListFormated_1">
      <item>Tatjana Samardžić</item>
      <item>ZOU Tihomir Juričan i Vedran Juričan</item>
    </derivirana_varijabla>
  </DomainObject.Predmet.OstaliListFormated>
  <DomainObject.Predmet.OstaliListFormatedOIB>
    <izvorni_sadrzaj>
      <item>Tatjana Samardžić, OIB 40136540224</item>
      <item>ZOU Tihomir Juričan i Vedran Juričan</item>
    </izvorni_sadrzaj>
    <derivirana_varijabla naziv="DomainObject.Predmet.OstaliListFormatedOIB_1">
      <item>Tatjana Samardžić, OIB 40136540224</item>
      <item>ZOU Tihomir Juričan i Vedran Juričan</item>
    </derivirana_varijabla>
  </DomainObject.Predmet.OstaliListFormatedOIB>
  <DomainObject.Predmet.OstaliListFormatedWithAdress>
    <izvorni_sadrzaj>
      <item>Tatjana Samardžić, Barutanski Breg 82, 10000 Zagreb</item>
      <item>ZOU Tihomir Juričan i Vedran Juričan, Braće Radića 28, 42000 Varaždin</item>
    </izvorni_sadrzaj>
    <derivirana_varijabla naziv="DomainObject.Predmet.OstaliListFormatedWithAdress_1">
      <item>Tatjana Samardžić, Barutanski Breg 82, 10000 Zagreb</item>
      <item>ZOU Tihomir Juričan i Vedran Juričan, Braće Radića 28, 42000 Varaždin</item>
    </derivirana_varijabla>
  </DomainObject.Predmet.OstaliListFormatedWithAdress>
  <DomainObject.Predmet.OstaliListFormatedWithAdressOIB>
    <izvorni_sadrzaj>
      <item>Tatjana Samardžić, OIB 40136540224, Barutanski Breg 82, 10000 Zagreb</item>
      <item>ZOU Tihomir Juričan i Vedran Juričan, Braće Radića 28, 42000 Varaždin</item>
    </izvorni_sadrzaj>
    <derivirana_varijabla naziv="DomainObject.Predmet.OstaliListFormatedWithAdressOIB_1">
      <item>Tatjana Samardžić, OIB 40136540224, Barutanski Breg 82, 10000 Zagreb</item>
      <item>ZOU Tihomir Juričan i Vedran Juričan, Braće Radića 28, 42000 Varaždin</item>
    </derivirana_varijabla>
  </DomainObject.Predmet.OstaliListFormatedWithAdressOIB>
  <DomainObject.Predmet.OstaliListNazivFormated>
    <izvorni_sadrzaj>
      <item>Tatjana Samardžić</item>
      <item>ZOU Tihomir Juričan i Vedran Juričan</item>
    </izvorni_sadrzaj>
    <derivirana_varijabla naziv="DomainObject.Predmet.OstaliListNazivFormated_1">
      <item>Tatjana Samardžić</item>
      <item>ZOU Tihomir Juričan i Vedran Juričan</item>
    </derivirana_varijabla>
  </DomainObject.Predmet.OstaliListNazivFormated>
  <DomainObject.Predmet.OstaliListNazivFormatedOIB>
    <izvorni_sadrzaj>
      <item>Tatjana Samardžić, OIB 40136540224</item>
      <item>ZOU Tihomir Juričan i Vedran Juričan</item>
    </izvorni_sadrzaj>
    <derivirana_varijabla naziv="DomainObject.Predmet.OstaliListNazivFormatedOIB_1">
      <item>Tatjana Samardžić, OIB 40136540224</item>
      <item>ZOU Tihomir Juričan i Vedran Juričan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MAR-BEN putovanja d.o.o.</izvorni_sadrzaj>
    <derivirana_varijabla naziv="DomainObject.Predmet.ProtustrankaIDrugi_1">MAR-BEN putovanja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MAR-BEN putovanja d.o.o., OIB 76710625653, Barutanski breg 82, 10000 Zagreb</izvorni_sadrzaj>
    <derivirana_varijabla naziv="DomainObject.Predmet.ProtustrankaIDrugiAdressOIB_1">MAR-BEN putovanja d.o.o., OIB 76710625653, Barutanski breg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MAR-BEN putovanja d.o.o.</item>
      <item>Tatjana Samardžić</item>
      <item>Tatjana Samardžić</item>
      <item>ZOU Tihomir Juričan i Vedran Juričan</item>
    </izvorni_sadrzaj>
    <derivirana_varijabla naziv="DomainObject.Predmet.SudioniciListNaziv_1">
      <item>FINA Regionalni centar Zagreb</item>
      <item>MAR-BEN putovanja d.o.o.</item>
      <item>Tatjana Samardžić</item>
      <item>Tatjana Samardžić</item>
      <item>ZOU Tihomir Juričan i Vedran Juričan</item>
    </derivirana_varijabla>
  </DomainObject.Predmet.SudioniciListNaziv>
  <DomainObject.Predmet.SudioniciListAdressOIB>
    <izvorni_sadrzaj>
      <item>FINA Regionalni centar Zagreb, OIB 85821130368, Trg svibanjskih žrtava 1995. 1,10000 Zagreb</item>
      <item>MAR-BEN putovanja d.o.o., OIB 76710625653, Barutanski breg 82,10000 Zagreb</item>
      <item>Tatjana Samardžić, OIB 40136540224, Barutanski Breg 82,10000 Zagreb</item>
      <item>Tatjana Samardžić, OIB 40136540224, Barutanski Breg 82,10000 Zagreb</item>
      <item>ZOU Tihomir Juričan i Vedran Juričan, Braće Radića 28,42000 Varaždin</item>
    </izvorni_sadrzaj>
    <derivirana_varijabla naziv="DomainObject.Predmet.SudioniciListAdressOIB_1">
      <item>FINA Regionalni centar Zagreb, OIB 85821130368, Trg svibanjskih žrtava 1995. 1,10000 Zagreb</item>
      <item>MAR-BEN putovanja d.o.o., OIB 76710625653, Barutanski breg 82,10000 Zagreb</item>
      <item>Tatjana Samardžić, OIB 40136540224, Barutanski Breg 82,10000 Zagreb</item>
      <item>Tatjana Samardžić, OIB 40136540224, Barutanski Breg 82,10000 Zagreb</item>
      <item>ZOU Tihomir Juričan i Vedran Juričan, Braće Radića 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76710625653</item>
      <item>, OIB 40136540224</item>
      <item>, OIB 40136540224</item>
      <item>, OIB null</item>
    </izvorni_sadrzaj>
    <derivirana_varijabla naziv="DomainObject.Predmet.SudioniciListNazivOIB_1">
      <item>, OIB 85821130368</item>
      <item>, OIB 76710625653</item>
      <item>, OIB 40136540224</item>
      <item>, OIB 40136540224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F3788-0199-4018-8943-12278B588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3966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2018-05-23T08:11:00Z</dcterms:created>
  <dc:creator>gzubak</dc:creator>
  <cp:lastModifiedBy>Mirjana Gašparić</cp:lastModifiedBy>
  <cp:lastPrinted>2018-05-23T08:26:00Z</cp:lastPrinted>
  <dcterms:modified xmlns:xsi="http://www.w3.org/2001/XMLSchema-instance" xsi:type="dcterms:W3CDTF">2018-05-23T08:26:00Z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(St-214-2017-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