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5c5e" w14:paraId="4cd5c5e" w:rsidRDefault="00671A4A" w:rsidP="00671A4A" w:rsidR="00671A4A" w:rsidRPr="0055480D">
      <w:pPr>
        <w:jc w:val="right"/>
        <w15:collapsed w:val="false"/>
      </w:pPr>
      <w:bookmarkStart w:name="_GoBack" w:id="0"/>
      <w:bookmarkEnd w:id="0"/>
      <w:r w:rsidRPr="0055480D">
        <w:t xml:space="preserve">    </w:t>
      </w:r>
    </w:p>
    <w:p w:rsidRDefault="00411B08" w:rsidP="00671A4A" w:rsidR="00671A4A" w:rsidRPr="0055480D">
      <w:r w:rsidRPr="0055480D">
        <w:rPr>
          <w:b/>
          <w:bCs/>
        </w:rPr>
        <w:t xml:space="preserve">             </w:t>
      </w:r>
      <w:r w:rsidR="00176C69" w:rsidRPr="005548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5480D"/>
    <w:p w:rsidRDefault="00671A4A" w:rsidP="00671A4A" w:rsidR="00671A4A" w:rsidRPr="0055480D">
      <w:pPr>
        <w:ind w:hanging="720" w:left="360"/>
        <w:rPr>
          <w:b/>
        </w:rPr>
      </w:pPr>
      <w:r w:rsidRPr="0055480D">
        <w:rPr>
          <w:b/>
        </w:rPr>
        <w:t xml:space="preserve">     REPUBLIKA HRVATSKA</w:t>
      </w:r>
    </w:p>
    <w:p w:rsidRDefault="00671A4A" w:rsidP="00671A4A" w:rsidR="00671A4A" w:rsidRPr="0055480D">
      <w:pPr>
        <w:ind w:hanging="720" w:left="360"/>
      </w:pPr>
      <w:r w:rsidRPr="0055480D">
        <w:t xml:space="preserve">     TRGOVAČKI SUD U OSIJEKU</w:t>
      </w:r>
    </w:p>
    <w:p w:rsidRDefault="0051296B" w:rsidP="00671A4A" w:rsidR="0051296B">
      <w:pPr>
        <w:ind w:hanging="720" w:left="360"/>
      </w:pPr>
    </w:p>
    <w:p w:rsidRDefault="0047091D" w:rsidP="00671A4A" w:rsidR="0047091D" w:rsidRPr="0055480D">
      <w:pPr>
        <w:ind w:hanging="720" w:left="360"/>
      </w:pPr>
    </w:p>
    <w:p w:rsidRDefault="00162A33" w:rsidP="0047091D" w:rsidR="00162A33" w:rsidRPr="0055480D">
      <w:pPr>
        <w:jc w:val="center"/>
      </w:pPr>
      <w:r w:rsidRPr="0055480D">
        <w:t>R</w:t>
      </w:r>
      <w:r w:rsidR="0047091D">
        <w:t xml:space="preserve"> </w:t>
      </w:r>
      <w:r w:rsidRPr="0055480D">
        <w:t>E</w:t>
      </w:r>
      <w:r w:rsidR="0047091D">
        <w:t xml:space="preserve"> </w:t>
      </w:r>
      <w:r w:rsidRPr="0055480D">
        <w:t>P</w:t>
      </w:r>
      <w:r w:rsidR="0047091D">
        <w:t xml:space="preserve"> </w:t>
      </w:r>
      <w:r w:rsidRPr="0055480D">
        <w:t>U</w:t>
      </w:r>
      <w:r w:rsidR="0047091D">
        <w:t xml:space="preserve"> </w:t>
      </w:r>
      <w:r w:rsidRPr="0055480D">
        <w:t>B</w:t>
      </w:r>
      <w:r w:rsidR="0047091D">
        <w:t xml:space="preserve"> </w:t>
      </w:r>
      <w:r w:rsidRPr="0055480D">
        <w:t>L</w:t>
      </w:r>
      <w:r w:rsidR="0047091D">
        <w:t xml:space="preserve"> </w:t>
      </w:r>
      <w:r w:rsidRPr="0055480D">
        <w:t>I</w:t>
      </w:r>
      <w:r w:rsidR="0047091D">
        <w:t xml:space="preserve"> </w:t>
      </w:r>
      <w:r w:rsidRPr="0055480D">
        <w:t>K</w:t>
      </w:r>
      <w:r w:rsidR="0047091D">
        <w:t xml:space="preserve"> </w:t>
      </w:r>
      <w:r w:rsidRPr="0055480D">
        <w:t>A</w:t>
      </w:r>
      <w:r w:rsidR="0047091D">
        <w:t xml:space="preserve">  </w:t>
      </w:r>
      <w:r w:rsidRPr="0055480D">
        <w:t xml:space="preserve"> H</w:t>
      </w:r>
      <w:r w:rsidR="0047091D">
        <w:t xml:space="preserve"> </w:t>
      </w:r>
      <w:r w:rsidRPr="0055480D">
        <w:t>R</w:t>
      </w:r>
      <w:r w:rsidR="0047091D">
        <w:t xml:space="preserve"> </w:t>
      </w:r>
      <w:r w:rsidRPr="0055480D">
        <w:t>V</w:t>
      </w:r>
      <w:r w:rsidR="0047091D">
        <w:t xml:space="preserve"> </w:t>
      </w:r>
      <w:r w:rsidRPr="0055480D">
        <w:t>A</w:t>
      </w:r>
      <w:r w:rsidR="0047091D">
        <w:t xml:space="preserve"> </w:t>
      </w:r>
      <w:r w:rsidRPr="0055480D">
        <w:t>T</w:t>
      </w:r>
      <w:r w:rsidR="0047091D">
        <w:t xml:space="preserve"> </w:t>
      </w:r>
      <w:r w:rsidRPr="0055480D">
        <w:t>S</w:t>
      </w:r>
      <w:r w:rsidR="0047091D">
        <w:t xml:space="preserve"> </w:t>
      </w:r>
      <w:r w:rsidRPr="0055480D">
        <w:t>K</w:t>
      </w:r>
      <w:r w:rsidR="0047091D">
        <w:t xml:space="preserve"> </w:t>
      </w:r>
      <w:r w:rsidRPr="0055480D">
        <w:t>A</w:t>
      </w:r>
    </w:p>
    <w:p w:rsidRDefault="00162A33" w:rsidP="00162A33" w:rsidR="00162A33" w:rsidRPr="0055480D">
      <w:pPr>
        <w:jc w:val="center"/>
      </w:pPr>
      <w:r w:rsidRPr="0055480D">
        <w:t>R J E Š E N J E</w:t>
      </w: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jc w:val="center"/>
        <w:rPr>
          <w:b/>
          <w:bCs/>
          <w:sz w:val="24"/>
        </w:rPr>
      </w:pPr>
      <w:r w:rsidRPr="0055480D">
        <w:rPr>
          <w:sz w:val="24"/>
        </w:rPr>
        <w:tab/>
      </w:r>
    </w:p>
    <w:p w:rsidRDefault="00162A33" w:rsidP="00162A33" w:rsidR="00162A33" w:rsidRPr="0055480D">
      <w:pPr>
        <w:pStyle w:val="Tijeloteksta"/>
        <w:rPr>
          <w:sz w:val="24"/>
        </w:rPr>
      </w:pPr>
      <w:r w:rsidRPr="0055480D">
        <w:rPr>
          <w:sz w:val="24"/>
        </w:rPr>
        <w:tab/>
        <w:t xml:space="preserve">Trgovački sud u Osijeku, po stečajnoj sutkinji Nadi Roso, u stečajnom predmetu predlagatelja: Financijska agencija Regionalni centar Osijek, za otvaranje stečajnog  postupka nad dužnikom </w:t>
      </w:r>
      <w:r w:rsidR="00360753" w:rsidRPr="00687128">
        <w:rPr>
          <w:b/>
          <w:sz w:val="24"/>
        </w:rPr>
        <w:t>GRAĐEVINAR d.o.o. Našice, Pejačevićev Trg 15, Našice, MBS: 050013594, OIB: 22392150381</w:t>
      </w:r>
      <w:r w:rsidRPr="0055480D">
        <w:rPr>
          <w:sz w:val="24"/>
        </w:rPr>
        <w:t xml:space="preserve">, dana </w:t>
      </w:r>
      <w:r w:rsidR="00E065AF">
        <w:rPr>
          <w:sz w:val="24"/>
        </w:rPr>
        <w:t>22</w:t>
      </w:r>
      <w:r w:rsidR="005F1C28" w:rsidRPr="0055480D">
        <w:rPr>
          <w:sz w:val="24"/>
        </w:rPr>
        <w:t>. rujna</w:t>
      </w:r>
      <w:r w:rsidRPr="0055480D">
        <w:rPr>
          <w:sz w:val="24"/>
        </w:rPr>
        <w:t xml:space="preserve"> 2016. g.,                                       </w:t>
      </w:r>
    </w:p>
    <w:p w:rsidRDefault="00162A33" w:rsidP="00162A33" w:rsidR="00162A33" w:rsidRPr="0055480D">
      <w:pPr>
        <w:tabs>
          <w:tab w:pos="1425" w:val="left"/>
        </w:tabs>
        <w:jc w:val="both"/>
      </w:pPr>
      <w:r w:rsidRPr="0055480D">
        <w:tab/>
      </w:r>
    </w:p>
    <w:p w:rsidRDefault="00162A33" w:rsidP="00162A33" w:rsidR="00162A33" w:rsidRPr="0055480D">
      <w:pPr>
        <w:jc w:val="center"/>
      </w:pPr>
      <w:r w:rsidRPr="0055480D">
        <w:t>r i j e š i o  j e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360753">
      <w:pPr>
        <w:pStyle w:val="Tijeloteksta"/>
        <w:ind w:hanging="720" w:left="720"/>
        <w:rPr>
          <w:sz w:val="24"/>
        </w:rPr>
      </w:pPr>
      <w:r w:rsidRPr="0055480D">
        <w:rPr>
          <w:sz w:val="24"/>
        </w:rPr>
        <w:t>I</w:t>
      </w:r>
      <w:r w:rsidRPr="0055480D">
        <w:rPr>
          <w:sz w:val="24"/>
        </w:rPr>
        <w:tab/>
      </w:r>
      <w:r w:rsidR="006259A9">
        <w:rPr>
          <w:sz w:val="24"/>
        </w:rPr>
        <w:t>Nalaže se osobama ovlaštenim</w:t>
      </w:r>
      <w:r w:rsidRPr="00360753">
        <w:rPr>
          <w:sz w:val="24"/>
        </w:rPr>
        <w:t xml:space="preserve"> za zastupanje dužnika, </w:t>
      </w:r>
      <w:r w:rsidR="00360753" w:rsidRPr="00360753">
        <w:rPr>
          <w:sz w:val="24"/>
        </w:rPr>
        <w:t xml:space="preserve">Pavi Radan, OIB: 54024696026, Našice, Josipa </w:t>
      </w:r>
      <w:proofErr w:type="spellStart"/>
      <w:r w:rsidR="00360753" w:rsidRPr="00360753">
        <w:rPr>
          <w:sz w:val="24"/>
        </w:rPr>
        <w:t>Jurja</w:t>
      </w:r>
      <w:proofErr w:type="spellEnd"/>
      <w:r w:rsidR="00360753" w:rsidRPr="00360753">
        <w:rPr>
          <w:sz w:val="24"/>
        </w:rPr>
        <w:t xml:space="preserve"> Strossmayera 61/1 </w:t>
      </w:r>
      <w:r w:rsidR="005A7E0A">
        <w:rPr>
          <w:sz w:val="24"/>
        </w:rPr>
        <w:t xml:space="preserve">i </w:t>
      </w:r>
      <w:r w:rsidR="00360753" w:rsidRPr="00360753">
        <w:rPr>
          <w:sz w:val="24"/>
        </w:rPr>
        <w:t>Draganu Rajković, OIB: 60924708428, Našice, Vladimira Nazora 88</w:t>
      </w:r>
      <w:r w:rsidRPr="00360753">
        <w:rPr>
          <w:sz w:val="24"/>
        </w:rPr>
        <w:t xml:space="preserve"> da u roku od 8 (osam) dana od dana primitka ovog rješenja uplat</w:t>
      </w:r>
      <w:r w:rsidR="00360753">
        <w:rPr>
          <w:sz w:val="24"/>
        </w:rPr>
        <w:t>e</w:t>
      </w:r>
      <w:r w:rsidRPr="00360753">
        <w:rPr>
          <w:sz w:val="24"/>
        </w:rPr>
        <w:t>:</w:t>
      </w:r>
    </w:p>
    <w:p w:rsidRDefault="00162A33" w:rsidP="00162A33" w:rsidR="00162A33" w:rsidRPr="0055480D">
      <w:pPr>
        <w:pStyle w:val="Tijeloteksta"/>
        <w:numPr>
          <w:ilvl w:val="0"/>
          <w:numId w:val="10"/>
        </w:numPr>
        <w:rPr>
          <w:sz w:val="24"/>
        </w:rPr>
      </w:pPr>
      <w:r w:rsidRPr="00360753">
        <w:rPr>
          <w:sz w:val="24"/>
        </w:rPr>
        <w:t xml:space="preserve">predujam od </w:t>
      </w:r>
      <w:r w:rsidR="00360753">
        <w:rPr>
          <w:b/>
          <w:sz w:val="24"/>
        </w:rPr>
        <w:t>3</w:t>
      </w:r>
      <w:r w:rsidRPr="00360753">
        <w:rPr>
          <w:b/>
          <w:sz w:val="24"/>
        </w:rPr>
        <w:t>.000,00 kn</w:t>
      </w:r>
      <w:r w:rsidRPr="00360753">
        <w:rPr>
          <w:sz w:val="24"/>
        </w:rPr>
        <w:t xml:space="preserve"> na žiro račun Trgovačkog suda u Osijeku broj HR31 2390 0011</w:t>
      </w:r>
      <w:r w:rsidRPr="0055480D">
        <w:rPr>
          <w:sz w:val="24"/>
        </w:rPr>
        <w:t xml:space="preserve"> 3000 0020 0 s pozivom na  broj HR05 272-</w:t>
      </w:r>
      <w:r w:rsidR="000962C8">
        <w:rPr>
          <w:sz w:val="24"/>
        </w:rPr>
        <w:t>576</w:t>
      </w:r>
      <w:r w:rsidRPr="0055480D">
        <w:rPr>
          <w:sz w:val="24"/>
        </w:rPr>
        <w:t>-16.</w:t>
      </w:r>
    </w:p>
    <w:p w:rsidRDefault="00162A33" w:rsidP="00162A33" w:rsidR="00162A33" w:rsidRPr="0055480D">
      <w:pPr>
        <w:pStyle w:val="Tijeloteksta"/>
        <w:rPr>
          <w:sz w:val="24"/>
        </w:rPr>
      </w:pPr>
    </w:p>
    <w:p w:rsidRDefault="00162A33" w:rsidP="00162A33" w:rsidR="00162A33" w:rsidRPr="006259A9">
      <w:pPr>
        <w:ind w:hanging="720" w:left="720"/>
        <w:jc w:val="both"/>
      </w:pPr>
      <w:r w:rsidRPr="006259A9">
        <w:t xml:space="preserve">II </w:t>
      </w:r>
      <w:r w:rsidRPr="006259A9">
        <w:tab/>
        <w:t>Ukoliko osob</w:t>
      </w:r>
      <w:r w:rsidR="006259A9">
        <w:t>e</w:t>
      </w:r>
      <w:r w:rsidRPr="006259A9">
        <w:t xml:space="preserve"> ovlašten</w:t>
      </w:r>
      <w:r w:rsidR="006259A9">
        <w:t>e</w:t>
      </w:r>
      <w:r w:rsidRPr="006259A9">
        <w:t xml:space="preserve"> za zastu</w:t>
      </w:r>
      <w:r w:rsidR="0055480D" w:rsidRPr="006259A9">
        <w:t xml:space="preserve">panje dužnika, </w:t>
      </w:r>
      <w:r w:rsidR="005A7E0A" w:rsidRPr="006259A9">
        <w:t xml:space="preserve">Pavo Radan, OIB: 54024696026, Našice, Josipa </w:t>
      </w:r>
      <w:proofErr w:type="spellStart"/>
      <w:r w:rsidR="005A7E0A" w:rsidRPr="006259A9">
        <w:t>Jurja</w:t>
      </w:r>
      <w:proofErr w:type="spellEnd"/>
      <w:r w:rsidR="005A7E0A" w:rsidRPr="006259A9">
        <w:t xml:space="preserve"> Strossmayera 61/1</w:t>
      </w:r>
      <w:r w:rsidRPr="006259A9">
        <w:t xml:space="preserve"> </w:t>
      </w:r>
      <w:r w:rsidR="005A7E0A" w:rsidRPr="006259A9">
        <w:t xml:space="preserve">i Dragan Rajković, OIB: 60924708428, Našice, Vladimira Nazora 88 </w:t>
      </w:r>
      <w:r w:rsidRPr="006259A9">
        <w:t>ne  plat</w:t>
      </w:r>
      <w:r w:rsidR="006259A9">
        <w:t>e</w:t>
      </w:r>
      <w:r w:rsidRPr="006259A9">
        <w:t xml:space="preserve"> utvrđeni iznos predujma  ili o </w:t>
      </w:r>
      <w:r w:rsidR="0055480D" w:rsidRPr="006259A9">
        <w:t xml:space="preserve"> </w:t>
      </w:r>
      <w:r w:rsidRPr="006259A9">
        <w:t>plaćanju bez odgode ne obavijest</w:t>
      </w:r>
      <w:r w:rsidR="006259A9">
        <w:t>e</w:t>
      </w:r>
      <w:r w:rsidRPr="006259A9">
        <w:t xml:space="preserve"> sud, radi naplate predujma i dodatnog iznosa predujma iz točke I ovog rješenja određuje se ovrha na </w:t>
      </w:r>
      <w:r w:rsidR="006259A9">
        <w:t>njihovim</w:t>
      </w:r>
      <w:r w:rsidRPr="006259A9">
        <w:t xml:space="preserve"> novčanim sredstvima po računima i oročenim novčanim sredstvima kod poslovnih banaka sa sjedištem u Republici Hrvatskoj. </w:t>
      </w:r>
    </w:p>
    <w:p w:rsidRDefault="00162A33" w:rsidP="00162A33" w:rsidR="00162A33" w:rsidRPr="0055480D">
      <w:pPr>
        <w:ind w:left="1320"/>
        <w:jc w:val="both"/>
      </w:pPr>
      <w:r w:rsidRPr="006259A9">
        <w:t>a) Poziva se FINA da izda nalog za izvršenje osnove za plaćanje sukladno</w:t>
      </w:r>
      <w:r w:rsidRPr="0055480D">
        <w:t xml:space="preserve"> članku 9. Zakona o provedbi ovrhe na novčanim sredstvima.</w:t>
      </w:r>
    </w:p>
    <w:p w:rsidRDefault="00162A33" w:rsidP="00162A33" w:rsidR="00162A33" w:rsidRPr="0055480D">
      <w:pPr>
        <w:ind w:left="1320"/>
        <w:jc w:val="both"/>
      </w:pPr>
      <w:r w:rsidRPr="0055480D">
        <w:t xml:space="preserve">b) Nalaže se FINI da novčani iznos od </w:t>
      </w:r>
      <w:r w:rsidR="006259A9">
        <w:rPr>
          <w:b/>
        </w:rPr>
        <w:t>3</w:t>
      </w:r>
      <w:r w:rsidRPr="0055480D">
        <w:rPr>
          <w:b/>
        </w:rPr>
        <w:t>.000,00 kn</w:t>
      </w:r>
      <w:r w:rsidRPr="0055480D">
        <w:t>,  za koji je određena ovrha, zaplijeni i prenese na žiro račun Trgovačkog suda u Osijeku broj HR31 2390 0011 3000 0020 0 s pozivom na  broj HR05 272-</w:t>
      </w:r>
      <w:r w:rsidR="00437DEF">
        <w:t>576</w:t>
      </w:r>
      <w:r w:rsidRPr="0055480D">
        <w:t xml:space="preserve">-16 te o tome obavijesti sud. </w:t>
      </w:r>
    </w:p>
    <w:p w:rsidRDefault="00162A33" w:rsidP="00162A33" w:rsidR="00162A33" w:rsidRPr="0055480D">
      <w:pPr>
        <w:ind w:left="1320"/>
        <w:jc w:val="both"/>
      </w:pPr>
      <w:r w:rsidRPr="0055480D">
        <w:t xml:space="preserve">c) Zabranjuje se FINI da navedenu tražbinu ispuni </w:t>
      </w:r>
      <w:r w:rsidR="00437DEF">
        <w:t xml:space="preserve">dužnicima </w:t>
      </w:r>
      <w:r w:rsidR="00437DEF" w:rsidRPr="00360753">
        <w:t xml:space="preserve">Pavi Radan, OIB: 54024696026, Našice, Josipa </w:t>
      </w:r>
      <w:proofErr w:type="spellStart"/>
      <w:r w:rsidR="00437DEF" w:rsidRPr="00360753">
        <w:t>Jurja</w:t>
      </w:r>
      <w:proofErr w:type="spellEnd"/>
      <w:r w:rsidR="00437DEF" w:rsidRPr="00360753">
        <w:t xml:space="preserve"> Strossmayera 61/1 </w:t>
      </w:r>
      <w:r w:rsidR="00437DEF">
        <w:t xml:space="preserve">i </w:t>
      </w:r>
      <w:r w:rsidR="00437DEF" w:rsidRPr="00360753">
        <w:t>Draganu Rajković, OIB: 60924708428, Našice, Vladimira Nazora 88</w:t>
      </w:r>
      <w:r w:rsidRPr="0055480D">
        <w:t xml:space="preserve">, te se </w:t>
      </w:r>
      <w:r w:rsidR="00437DEF">
        <w:t>istima</w:t>
      </w:r>
      <w:r w:rsidRPr="0055480D">
        <w:t xml:space="preserve"> zabranjuje da tu tražbinu naplat</w:t>
      </w:r>
      <w:r w:rsidR="00437DEF">
        <w:t>e</w:t>
      </w:r>
      <w:r w:rsidRPr="0055480D">
        <w:t xml:space="preserve"> ili inače raspolaž</w:t>
      </w:r>
      <w:r w:rsidR="00437DEF">
        <w:t xml:space="preserve">u </w:t>
      </w:r>
      <w:r w:rsidRPr="0055480D">
        <w:t>njome.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ind w:hanging="720" w:left="720"/>
        <w:jc w:val="both"/>
      </w:pPr>
      <w:r w:rsidRPr="0055480D">
        <w:t>III</w:t>
      </w:r>
      <w:r w:rsidRPr="0055480D">
        <w:tab/>
        <w:t>Ukoliko osob</w:t>
      </w:r>
      <w:r w:rsidR="00437DEF">
        <w:t>e</w:t>
      </w:r>
      <w:r w:rsidRPr="0055480D">
        <w:t xml:space="preserve"> ovlašten</w:t>
      </w:r>
      <w:r w:rsidR="00437DEF">
        <w:t>e za zastupanje dužnika</w:t>
      </w:r>
      <w:r w:rsidRPr="0055480D">
        <w:t xml:space="preserve"> </w:t>
      </w:r>
      <w:r w:rsidR="00437DEF" w:rsidRPr="006259A9">
        <w:t xml:space="preserve">Pavo Radan, OIB: 54024696026, Našice, Josipa </w:t>
      </w:r>
      <w:proofErr w:type="spellStart"/>
      <w:r w:rsidR="00437DEF" w:rsidRPr="006259A9">
        <w:t>Jurja</w:t>
      </w:r>
      <w:proofErr w:type="spellEnd"/>
      <w:r w:rsidR="00437DEF" w:rsidRPr="006259A9">
        <w:t xml:space="preserve"> Strossmayera 61/1 i Dragan Rajković, OIB: 60924708428, Našice, Vladimira Nazora 88</w:t>
      </w:r>
      <w:r w:rsidRPr="0055480D">
        <w:t>, ne postup</w:t>
      </w:r>
      <w:r w:rsidR="00437DEF">
        <w:t>e</w:t>
      </w:r>
      <w:r w:rsidRPr="0055480D">
        <w:t xml:space="preserve"> po nalogu suda iz točke I, ovo rješenje će se po pravomoćnosti dostaviti FINI radi provedbe ovrhe iz točke II izreke rješenja.</w:t>
      </w:r>
    </w:p>
    <w:p w:rsidRDefault="00687128" w:rsidP="00162A33" w:rsidR="00162A33" w:rsidRPr="0055480D">
      <w:pPr>
        <w:jc w:val="both"/>
      </w:pPr>
      <w:r>
        <w:lastRenderedPageBreak/>
        <w:t xml:space="preserve">           </w:t>
      </w:r>
    </w:p>
    <w:p w:rsidRDefault="00162A33" w:rsidP="00162A33" w:rsidR="00162A33" w:rsidRPr="0055480D">
      <w:pPr>
        <w:jc w:val="right"/>
      </w:pPr>
    </w:p>
    <w:p w:rsidRDefault="00162A33" w:rsidP="00162A33" w:rsidR="00162A33" w:rsidRPr="0055480D">
      <w:pPr>
        <w:jc w:val="center"/>
      </w:pPr>
      <w:r w:rsidRPr="0055480D">
        <w:t>Obrazloženje</w:t>
      </w:r>
    </w:p>
    <w:p w:rsidRDefault="00162A33" w:rsidP="00162A33" w:rsidR="00162A33">
      <w:pPr>
        <w:pStyle w:val="Tijeloteksta"/>
        <w:rPr>
          <w:b/>
          <w:bCs/>
          <w:sz w:val="24"/>
        </w:rPr>
      </w:pPr>
    </w:p>
    <w:p w:rsidRDefault="00687128" w:rsidP="00162A33" w:rsidR="00687128" w:rsidRPr="0055480D">
      <w:pPr>
        <w:pStyle w:val="Tijeloteksta"/>
        <w:rPr>
          <w:b/>
          <w:bCs/>
          <w:sz w:val="24"/>
        </w:rPr>
      </w:pPr>
    </w:p>
    <w:p w:rsidRDefault="00437DEF" w:rsidP="00437DEF" w:rsidR="00437DEF" w:rsidRPr="00437DEF">
      <w:pPr>
        <w:pStyle w:val="Tijeloteksta"/>
        <w:ind w:firstLine="708"/>
        <w:rPr>
          <w:sz w:val="24"/>
        </w:rPr>
      </w:pPr>
      <w:r w:rsidRPr="00437DEF">
        <w:rPr>
          <w:bCs/>
          <w:sz w:val="24"/>
        </w:rPr>
        <w:t xml:space="preserve">Predlagatelj </w:t>
      </w:r>
      <w:r w:rsidRPr="00437DEF">
        <w:rPr>
          <w:sz w:val="24"/>
        </w:rPr>
        <w:t xml:space="preserve">FINA RC Osijek Podružnica Osijek </w:t>
      </w:r>
      <w:r w:rsidRPr="00437DEF">
        <w:rPr>
          <w:bCs/>
          <w:sz w:val="24"/>
        </w:rPr>
        <w:t xml:space="preserve">je dana </w:t>
      </w:r>
      <w:r w:rsidR="00687128">
        <w:rPr>
          <w:bCs/>
          <w:sz w:val="24"/>
        </w:rPr>
        <w:t>14. ožujka 2016</w:t>
      </w:r>
      <w:r w:rsidRPr="00437DEF">
        <w:rPr>
          <w:bCs/>
          <w:sz w:val="24"/>
        </w:rPr>
        <w:t xml:space="preserve">. g. podnijela ovom sudu prijedlog za pokretanje stečajnog postupka nad dužnikom </w:t>
      </w:r>
      <w:r w:rsidR="00687128" w:rsidRPr="00687128">
        <w:rPr>
          <w:b/>
          <w:sz w:val="24"/>
        </w:rPr>
        <w:t>GRAĐEVINAR d.o.o. Našice, Pejačevićev Trg 15, Našice, MBS: 050013594, OIB: 22392150381</w:t>
      </w:r>
      <w:r w:rsidRPr="00437DEF">
        <w:rPr>
          <w:sz w:val="24"/>
        </w:rPr>
        <w:t xml:space="preserve">, temeljem odredbe članka </w:t>
      </w:r>
      <w:r w:rsidR="00687128">
        <w:rPr>
          <w:sz w:val="24"/>
        </w:rPr>
        <w:t>444</w:t>
      </w:r>
      <w:r w:rsidRPr="00437DEF">
        <w:rPr>
          <w:sz w:val="24"/>
        </w:rPr>
        <w:t xml:space="preserve">. stav </w:t>
      </w:r>
      <w:r w:rsidR="00687128">
        <w:rPr>
          <w:sz w:val="24"/>
        </w:rPr>
        <w:t>2</w:t>
      </w:r>
      <w:r w:rsidRPr="00437DEF">
        <w:rPr>
          <w:sz w:val="24"/>
        </w:rPr>
        <w:t>. Stečajnog zakona (Narodne novine 71/15).</w:t>
      </w:r>
    </w:p>
    <w:p w:rsidRDefault="00437DEF" w:rsidP="00437DEF" w:rsidR="00437DEF" w:rsidRPr="00437DEF">
      <w:pPr>
        <w:pStyle w:val="Tijeloteksta"/>
        <w:rPr>
          <w:sz w:val="24"/>
        </w:rPr>
      </w:pPr>
    </w:p>
    <w:p w:rsidRDefault="00437DEF" w:rsidP="00437DEF" w:rsidR="00437DEF" w:rsidRPr="00437DEF">
      <w:pPr>
        <w:jc w:val="both"/>
      </w:pPr>
      <w:r w:rsidRPr="00437DEF">
        <w:tab/>
        <w:t xml:space="preserve">Zaključkom </w:t>
      </w:r>
      <w:proofErr w:type="spellStart"/>
      <w:r w:rsidRPr="00437DEF">
        <w:t>posl</w:t>
      </w:r>
      <w:proofErr w:type="spellEnd"/>
      <w:r w:rsidRPr="00437DEF">
        <w:t>. br. St-</w:t>
      </w:r>
      <w:r w:rsidR="008B090A">
        <w:t>576</w:t>
      </w:r>
      <w:r w:rsidRPr="00437DEF">
        <w:t>/</w:t>
      </w:r>
      <w:r w:rsidR="008B090A">
        <w:t>16-6</w:t>
      </w:r>
      <w:r w:rsidRPr="00437DEF">
        <w:t xml:space="preserve"> od </w:t>
      </w:r>
      <w:r w:rsidR="008B090A">
        <w:t>7. lipnja</w:t>
      </w:r>
      <w:r w:rsidRPr="00437DEF">
        <w:t xml:space="preserve"> 2016. g. pozvan</w:t>
      </w:r>
      <w:r w:rsidR="008B090A">
        <w:t>e</w:t>
      </w:r>
      <w:r w:rsidRPr="00437DEF">
        <w:t xml:space="preserve"> </w:t>
      </w:r>
      <w:r w:rsidR="008B090A">
        <w:t>su</w:t>
      </w:r>
      <w:r w:rsidRPr="00437DEF">
        <w:t xml:space="preserve"> osob</w:t>
      </w:r>
      <w:r w:rsidR="008B090A">
        <w:t>e</w:t>
      </w:r>
      <w:r w:rsidRPr="00437DEF">
        <w:t xml:space="preserve"> za zastupanje dužnika </w:t>
      </w:r>
      <w:r w:rsidR="008B090A">
        <w:t xml:space="preserve">Pavo Radan, OIB: 54024696026, Našice, Josipa </w:t>
      </w:r>
      <w:proofErr w:type="spellStart"/>
      <w:r w:rsidR="008B090A">
        <w:t>Jurja</w:t>
      </w:r>
      <w:proofErr w:type="spellEnd"/>
      <w:r w:rsidR="008B090A">
        <w:t xml:space="preserve"> Strossmayera 61/1 i Dragan Rajković, OIB: 60924708428, Našice, Vladimira Nazora 88</w:t>
      </w:r>
      <w:r w:rsidRPr="00437DEF">
        <w:t>, na uplatu dodatnog iznosa predujma u iznosu od 3.000,00 kn za namirenje troškova stečajnog postupka, u roku od 8 dana, temeljem odredbi članka 113. i članka 114. Stečajnog zakona. Istim zaključkom osob</w:t>
      </w:r>
      <w:r w:rsidR="008B090A">
        <w:t xml:space="preserve">e </w:t>
      </w:r>
      <w:r w:rsidRPr="00437DEF">
        <w:t>ovlašten</w:t>
      </w:r>
      <w:r w:rsidR="008B090A">
        <w:t>e</w:t>
      </w:r>
      <w:r w:rsidRPr="00437DEF">
        <w:t xml:space="preserve"> za zastupanje dužnika upozoren</w:t>
      </w:r>
      <w:r w:rsidR="008B090A">
        <w:t>e</w:t>
      </w:r>
      <w:r w:rsidRPr="00437DEF">
        <w:t xml:space="preserve"> </w:t>
      </w:r>
      <w:r w:rsidR="008B090A">
        <w:t>su</w:t>
      </w:r>
      <w:r w:rsidRPr="00437DEF">
        <w:t xml:space="preserve"> da ukoliko predujmove ne uplat</w:t>
      </w:r>
      <w:r w:rsidR="008B090A">
        <w:t>e</w:t>
      </w:r>
      <w:r w:rsidRPr="00437DEF">
        <w:t xml:space="preserve"> u propisanom roku isti će biti naplaćeni primjenom pravila o prisilnoj naplati novčane kazne u parničnom postupku. </w:t>
      </w:r>
    </w:p>
    <w:p w:rsidRDefault="00437DEF" w:rsidP="00437DEF" w:rsidR="00437DEF" w:rsidRPr="00437DEF">
      <w:pPr>
        <w:jc w:val="both"/>
      </w:pPr>
    </w:p>
    <w:p w:rsidRDefault="00437DEF" w:rsidP="00437DEF" w:rsidR="00437DEF" w:rsidRPr="00437DEF">
      <w:pPr>
        <w:jc w:val="both"/>
      </w:pPr>
      <w:r w:rsidRPr="00437DEF">
        <w:tab/>
        <w:t xml:space="preserve">Zaključak </w:t>
      </w:r>
      <w:proofErr w:type="spellStart"/>
      <w:r w:rsidRPr="00437DEF">
        <w:t>posl</w:t>
      </w:r>
      <w:proofErr w:type="spellEnd"/>
      <w:r w:rsidRPr="00437DEF">
        <w:t>. br. St-</w:t>
      </w:r>
      <w:r w:rsidR="008B090A">
        <w:t>576</w:t>
      </w:r>
      <w:r w:rsidRPr="00437DEF">
        <w:t>/</w:t>
      </w:r>
      <w:r w:rsidR="008B090A">
        <w:t>16-6</w:t>
      </w:r>
      <w:r w:rsidRPr="00437DEF">
        <w:t xml:space="preserve"> od </w:t>
      </w:r>
      <w:r w:rsidR="008B090A">
        <w:t>7. lipnja</w:t>
      </w:r>
      <w:r w:rsidRPr="00437DEF">
        <w:t xml:space="preserve"> 2016. g. osoba ovlaštena za zastupanje dužnika </w:t>
      </w:r>
      <w:r w:rsidR="008B090A">
        <w:t xml:space="preserve">Pavo Radan, </w:t>
      </w:r>
      <w:r w:rsidRPr="00437DEF">
        <w:t xml:space="preserve">zaprimila je dana </w:t>
      </w:r>
      <w:r w:rsidR="008B090A">
        <w:t>9. lipnja</w:t>
      </w:r>
      <w:r w:rsidRPr="00437DEF">
        <w:t xml:space="preserve"> 2016. g. a </w:t>
      </w:r>
      <w:r w:rsidR="008B090A" w:rsidRPr="00437DEF">
        <w:t xml:space="preserve">osoba ovlaštena za zastupanje dužnika </w:t>
      </w:r>
      <w:r w:rsidR="000A3F96">
        <w:t xml:space="preserve">Dragan Rajković dana 16. lipnja 2016. g.  </w:t>
      </w:r>
      <w:r w:rsidRPr="00437DEF">
        <w:t xml:space="preserve">što je utvrđeno uvidom u </w:t>
      </w:r>
      <w:r w:rsidR="00843E0F">
        <w:t>povratnice</w:t>
      </w:r>
      <w:r w:rsidRPr="00437DEF">
        <w:t xml:space="preserve"> koj</w:t>
      </w:r>
      <w:r w:rsidR="000A3F96">
        <w:t>e</w:t>
      </w:r>
      <w:r w:rsidRPr="00437DEF">
        <w:t xml:space="preserve"> se nalaz</w:t>
      </w:r>
      <w:r w:rsidR="000A3F96">
        <w:t>e</w:t>
      </w:r>
      <w:r w:rsidRPr="00437DEF">
        <w:t xml:space="preserve"> u spisu te kako u ostavljenom roku </w:t>
      </w:r>
      <w:r w:rsidR="000A3F96">
        <w:t>nisu</w:t>
      </w:r>
      <w:r w:rsidRPr="00437DEF">
        <w:t xml:space="preserve"> postupi</w:t>
      </w:r>
      <w:r w:rsidR="000A3F96">
        <w:t>li</w:t>
      </w:r>
      <w:r w:rsidRPr="00437DEF">
        <w:t xml:space="preserve"> po pozivu suda, niti uplatil</w:t>
      </w:r>
      <w:r w:rsidR="000A3F96">
        <w:t>i</w:t>
      </w:r>
      <w:r w:rsidRPr="00437DEF">
        <w:t xml:space="preserve"> određene predujmove iz točke I istog zaključka, kao ni dostavil</w:t>
      </w:r>
      <w:r w:rsidR="000A3F96">
        <w:t>i</w:t>
      </w:r>
      <w:r w:rsidRPr="00437DEF">
        <w:t xml:space="preserve"> dokaz o izvršenim uplatama valjalo je sukladno članku 113. Stečajnog zakona riješiti kao u dispozitivu rješenja. </w:t>
      </w:r>
    </w:p>
    <w:p w:rsidRDefault="00162A33" w:rsidP="000E4149" w:rsidR="00162A33" w:rsidRPr="0055480D">
      <w:pPr>
        <w:pStyle w:val="Tijeloteksta"/>
      </w:pP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center"/>
      </w:pPr>
      <w:r w:rsidRPr="0055480D">
        <w:t xml:space="preserve">U Osijeku </w:t>
      </w:r>
      <w:r w:rsidR="00E065AF">
        <w:t>22</w:t>
      </w:r>
      <w:r w:rsidR="00012DD8">
        <w:t>. rujna</w:t>
      </w:r>
      <w:r w:rsidRPr="0055480D">
        <w:t xml:space="preserve"> 2016. g. </w:t>
      </w:r>
    </w:p>
    <w:p w:rsidRDefault="00162A33" w:rsidP="00162A33" w:rsidR="00162A33" w:rsidRPr="0055480D">
      <w:pPr>
        <w:jc w:val="center"/>
      </w:pPr>
    </w:p>
    <w:p w:rsidRDefault="00162A33" w:rsidP="00162A33" w:rsidR="00162A33" w:rsidRPr="0055480D"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  <w:t xml:space="preserve">STEČAJNA SUTKINJA </w:t>
      </w:r>
    </w:p>
    <w:p w:rsidRDefault="00162A33" w:rsidP="00162A33" w:rsidR="00162A33" w:rsidRPr="0055480D">
      <w:pPr>
        <w:ind w:firstLine="720" w:left="5760"/>
      </w:pPr>
      <w:r w:rsidRPr="0055480D">
        <w:t xml:space="preserve">        Nada Roso </w:t>
      </w:r>
    </w:p>
    <w:p w:rsidRDefault="00162A33" w:rsidP="00162A33" w:rsidR="00162A33" w:rsidRPr="0055480D">
      <w:pPr>
        <w:ind w:firstLine="720" w:left="5760"/>
      </w:pPr>
    </w:p>
    <w:p w:rsidRDefault="006829EF" w:rsidP="006829EF" w:rsidR="006829EF" w:rsidRPr="0055480D">
      <w:r w:rsidRPr="0055480D">
        <w:t>Zapisničar</w:t>
      </w:r>
    </w:p>
    <w:p w:rsidRDefault="006829EF" w:rsidP="006829EF" w:rsidR="006829EF" w:rsidRPr="0055480D">
      <w:r w:rsidRPr="0055480D">
        <w:t>Danijela Špeletić</w:t>
      </w:r>
    </w:p>
    <w:p w:rsidRDefault="00162A33" w:rsidP="00162A33" w:rsidR="00162A33" w:rsidRPr="0055480D">
      <w:pPr>
        <w:ind w:firstLine="720" w:left="5760"/>
      </w:pPr>
    </w:p>
    <w:p w:rsidRDefault="00162A33" w:rsidP="00162A33" w:rsidR="00162A33" w:rsidRPr="0055480D">
      <w:pPr>
        <w:jc w:val="both"/>
      </w:pPr>
      <w:r w:rsidRPr="0055480D">
        <w:t xml:space="preserve">NAPUTAK  O PRAVNOM LIJEKU </w:t>
      </w:r>
    </w:p>
    <w:p w:rsidRDefault="00162A33" w:rsidP="00162A33" w:rsidR="00162A33" w:rsidRPr="0055480D">
      <w:pPr>
        <w:jc w:val="both"/>
      </w:pPr>
      <w:r w:rsidRPr="0055480D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r w:rsidRPr="0055480D">
        <w:t>DNA</w:t>
      </w:r>
    </w:p>
    <w:p w:rsidRDefault="00162A33" w:rsidP="00162A33" w:rsidR="000E4149">
      <w:pPr>
        <w:numPr>
          <w:ilvl w:val="0"/>
          <w:numId w:val="11"/>
        </w:numPr>
      </w:pPr>
      <w:proofErr w:type="spellStart"/>
      <w:r w:rsidRPr="0055480D">
        <w:t>z.z</w:t>
      </w:r>
      <w:proofErr w:type="spellEnd"/>
      <w:r w:rsidRPr="0055480D">
        <w:t xml:space="preserve">. dužnika </w:t>
      </w:r>
      <w:r w:rsidR="000E4149">
        <w:t xml:space="preserve">Pavo Radan, Našice, Josipa </w:t>
      </w:r>
      <w:proofErr w:type="spellStart"/>
      <w:r w:rsidR="000E4149">
        <w:t>Jurja</w:t>
      </w:r>
      <w:proofErr w:type="spellEnd"/>
      <w:r w:rsidR="000E4149">
        <w:t xml:space="preserve"> Strossmayera 61/1 </w:t>
      </w:r>
    </w:p>
    <w:p w:rsidRDefault="000E4149" w:rsidP="00162A33" w:rsidR="00352295">
      <w:pPr>
        <w:numPr>
          <w:ilvl w:val="0"/>
          <w:numId w:val="11"/>
        </w:numPr>
      </w:pPr>
      <w:proofErr w:type="spellStart"/>
      <w:r w:rsidRPr="0055480D">
        <w:t>z.z</w:t>
      </w:r>
      <w:proofErr w:type="spellEnd"/>
      <w:r w:rsidRPr="0055480D">
        <w:t xml:space="preserve">. dužnika </w:t>
      </w:r>
      <w:r>
        <w:t>Dragan Rajković, Našice, Vladimira Nazora 88</w:t>
      </w:r>
    </w:p>
    <w:p w:rsidRDefault="00162A33" w:rsidP="00162A33" w:rsidR="00162A33" w:rsidRPr="0055480D">
      <w:pPr>
        <w:numPr>
          <w:ilvl w:val="0"/>
          <w:numId w:val="11"/>
        </w:numPr>
      </w:pPr>
      <w:r w:rsidRPr="0055480D">
        <w:t>FINA- nakon pravomoćnosti</w:t>
      </w:r>
    </w:p>
    <w:p w:rsidRDefault="00162A33" w:rsidP="00162A33" w:rsidR="00162A33" w:rsidRPr="0055480D">
      <w:pPr>
        <w:numPr>
          <w:ilvl w:val="0"/>
          <w:numId w:val="11"/>
        </w:numPr>
      </w:pPr>
      <w:r w:rsidRPr="0055480D">
        <w:t>e-</w:t>
      </w:r>
      <w:proofErr w:type="spellStart"/>
      <w:r w:rsidRPr="0055480D">
        <w:t>ogl</w:t>
      </w:r>
      <w:proofErr w:type="spellEnd"/>
      <w:r w:rsidRPr="0055480D">
        <w:t>. pl.</w:t>
      </w:r>
    </w:p>
    <w:p w:rsidRDefault="00352295" w:rsidP="00162A33" w:rsidR="00162A33" w:rsidRPr="0055480D">
      <w:pPr>
        <w:numPr>
          <w:ilvl w:val="0"/>
          <w:numId w:val="11"/>
        </w:numPr>
      </w:pPr>
      <w:proofErr w:type="spellStart"/>
      <w:r>
        <w:t>roč</w:t>
      </w:r>
      <w:proofErr w:type="spellEnd"/>
      <w:r>
        <w:t xml:space="preserve">. </w:t>
      </w:r>
      <w:r w:rsidR="000E4149">
        <w:t>3</w:t>
      </w:r>
      <w:r>
        <w:t>.</w:t>
      </w:r>
      <w:r w:rsidR="000E4149">
        <w:t>11</w:t>
      </w:r>
      <w:r>
        <w:t>.</w:t>
      </w:r>
    </w:p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>
      <w:pPr>
        <w:ind w:left="5580"/>
      </w:pPr>
    </w:p>
    <w:p w:rsidRDefault="00671A4A" w:rsidP="00671A4A" w:rsidR="00671A4A" w:rsidRPr="0055480D"/>
    <w:p w:rsidRDefault="00671A4A" w:rsidP="00671A4A" w:rsidR="00671A4A" w:rsidRPr="0055480D"/>
    <w:p w:rsidRDefault="006D3C3F" w:rsidP="00671A4A" w:rsidR="006D3C3F" w:rsidRPr="0055480D"/>
    <w:sectPr w:rsidSect="00606835" w:rsidR="006D3C3F" w:rsidRPr="005548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5D1" w:rsidR="005C55D1">
      <w:r>
        <w:separator/>
      </w:r>
    </w:p>
  </w:endnote>
  <w:endnote w:id="0" w:type="continuationSeparator">
    <w:p w:rsidRDefault="005C55D1" w:rsidR="005C5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5D1" w:rsidR="005C55D1">
      <w:r>
        <w:separator/>
      </w:r>
    </w:p>
  </w:footnote>
  <w:footnote w:id="0" w:type="continuationSeparator">
    <w:p w:rsidRDefault="005C55D1" w:rsidR="005C5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4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7091D" w:rsidR="0047091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47091D">
      <w:t>6 St-576/16-7</w:t>
    </w:r>
  </w:p>
  <w:p w:rsidRDefault="00F641C5" w:rsidP="006A36BC" w:rsidR="006A36BC">
    <w:pPr>
      <w:jc w:val="right"/>
    </w:pPr>
    <w:r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47091D" w:rsidRPr="0047091D">
      <w:object w:dyaOrig="13955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6pt;height:697.8pt" type="#_x0000_t75">
          <v:imagedata r:id="rId1" o:title=""/>
        </v:shape>
        <o:OLEObject r:id="rId2" ObjectID="_1536056767" DrawAspect="Content" ShapeID="_x0000_i1025" ProgID="Word.Document.12" Type="Embed">
          <o:FieldCodes>\s</o:FieldCodes>
        </o:OLEObject>
      </w:object>
    </w:r>
  </w:p>
  <w:p w:rsidRDefault="0058525E" w:rsidP="0058525E" w:rsidR="0058525E" w:rsidRPr="00AE45C0">
    <w:pPr>
      <w:jc w:val="right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47091D">
      <w:t>576</w:t>
    </w:r>
    <w:r w:rsidR="00671A4A">
      <w:t>/</w:t>
    </w:r>
    <w:r w:rsidR="00601725">
      <w:t>16-</w:t>
    </w:r>
    <w:r w:rsidR="0047091D">
      <w:t>7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2DD8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62C8"/>
    <w:rsid w:val="00097240"/>
    <w:rsid w:val="00097321"/>
    <w:rsid w:val="000A1632"/>
    <w:rsid w:val="000A1CE6"/>
    <w:rsid w:val="000A2CEB"/>
    <w:rsid w:val="000A3977"/>
    <w:rsid w:val="000A3E11"/>
    <w:rsid w:val="000A3F96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149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60753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37DEF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091D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7E0A"/>
    <w:rsid w:val="005B23AE"/>
    <w:rsid w:val="005B23DD"/>
    <w:rsid w:val="005B76ED"/>
    <w:rsid w:val="005B7DF0"/>
    <w:rsid w:val="005C38EC"/>
    <w:rsid w:val="005C3ABC"/>
    <w:rsid w:val="005C4CE3"/>
    <w:rsid w:val="005C55D1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59A9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28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446"/>
    <w:rsid w:val="00707579"/>
    <w:rsid w:val="00710C58"/>
    <w:rsid w:val="007120B5"/>
    <w:rsid w:val="00713A26"/>
    <w:rsid w:val="00713EEA"/>
    <w:rsid w:val="00714324"/>
    <w:rsid w:val="00714762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3E0F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90A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3568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5A13"/>
    <w:rsid w:val="00C16613"/>
    <w:rsid w:val="00C17963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5AF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0FD"/>
    <w:rsid w:val="00F25468"/>
    <w:rsid w:val="00F25628"/>
    <w:rsid w:val="00F25E06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09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4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7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09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4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7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4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d. o. o. za građevinarstvo i trgovinu</izvorni_sadrzaj>
    <derivirana_varijabla naziv="DomainObject.Predmet.ProtustrankaFormated_1">  GRAĐEVINAR d. o. o. za građevinarstvo i trgovinu</derivirana_varijabla>
  </DomainObject.Predmet.ProtustrankaFormated>
  <DomainObject.Predmet.ProtustrankaFormatedOIB>
    <izvorni_sadrzaj>  GRAĐEVINAR d. o. o. za građevinarstvo i trgovinu, OIB 22392150381</izvorni_sadrzaj>
    <derivirana_varijabla naziv="DomainObject.Predmet.ProtustrankaFormatedOIB_1">  GRAĐEVINAR d. o. o. za građevinarstvo i trgovinu, OIB 22392150381</derivirana_varijabla>
  </DomainObject.Predmet.ProtustrankaFormatedOIB>
  <DomainObject.Predmet.ProtustrankaFormatedWithAdress>
    <izvorni_sadrzaj> GRAĐEVINAR d. o. o. za građevinarstvo i trgovinu, Pejačevićev Trg 15, 31500 Našice</izvorni_sadrzaj>
    <derivirana_varijabla naziv="DomainObject.Predmet.ProtustrankaFormatedWithAdress_1"> GRAĐEVINAR d. o. o. za građevinarstvo i trgovinu, Pejačevićev Trg 15, 31500 Našice</derivirana_varijabla>
  </DomainObject.Predmet.ProtustrankaFormatedWithAdress>
  <DomainObject.Predmet.ProtustrankaFormatedWithAdressOIB>
    <izvorni_sadrzaj> GRAĐEVINAR d. o. o. za građevinarstvo i trgovinu, OIB 22392150381, Pejačevićev Trg 15, 31500 Našice</izvorni_sadrzaj>
    <derivirana_varijabla naziv="DomainObject.Predmet.ProtustrankaFormatedWithAdressOIB_1"> GRAĐEVINAR d. o. o. za građevinarstvo i trgovinu, OIB 22392150381, Pejačevićev Trg 15, 31500 Našice</derivirana_varijabla>
  </DomainObject.Predmet.ProtustrankaFormatedWithAdressOIB>
  <DomainObject.Predmet.ProtustrankaWithAdress>
    <izvorni_sadrzaj>GRAĐEVINAR d. o. o. za građevinarstvo i trgovinu Pejačevićev Trg 15, 31500 Našice</izvorni_sadrzaj>
    <derivirana_varijabla naziv="DomainObject.Predmet.ProtustrankaWithAdress_1">GRAĐEVINAR d. o. o. za građevinarstvo i trgovinu Pejačevićev Trg 15, 31500 Našice</derivirana_varijabla>
  </DomainObject.Predmet.ProtustrankaWithAdress>
  <DomainObject.Predmet.ProtustrankaWithAdressOIB>
    <izvorni_sadrzaj>GRAĐEVINAR d. o. o. za građevinarstvo i trgovinu, OIB 22392150381, Pejačevićev Trg 15, 31500 Našice</izvorni_sadrzaj>
    <derivirana_varijabla naziv="DomainObject.Predmet.ProtustrankaWithAdressOIB_1">GRAĐEVINAR d. o. o. za građevinarstvo i trgovinu, OIB 22392150381, Pejačevićev Trg 15, 31500 Našice</derivirana_varijabla>
  </DomainObject.Predmet.ProtustrankaWithAdressOIB>
  <DomainObject.Predmet.ProtustrankaNazivFormated>
    <izvorni_sadrzaj>GRAĐEVINAR d. o. o. za građevinarstvo i trgovinu</izvorni_sadrzaj>
    <derivirana_varijabla naziv="DomainObject.Predmet.ProtustrankaNazivFormated_1">GRAĐEVINAR d. o. o. za građevinarstvo i trgovinu</derivirana_varijabla>
  </DomainObject.Predmet.ProtustrankaNazivFormated>
  <DomainObject.Predmet.ProtustrankaNazivFormatedOIB>
    <izvorni_sadrzaj>GRAĐEVINAR d. o. o. za građevinarstvo i trgovinu, OIB 22392150381</izvorni_sadrzaj>
    <derivirana_varijabla naziv="DomainObject.Predmet.ProtustrankaNazivFormatedOIB_1">GRAĐEVINAR d. o. o. za građevinarstvo i trgovinu, OIB 22392150381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GRAĐEVINAR d. o. o. za građevinarstvo i trgovinu</item>
    </izvorni_sadrzaj>
    <derivirana_varijabla naziv="DomainObject.Predmet.ProtuStrankaListFormated_1">
      <item>GRAĐEVINAR d. o. o. za građevinarstvo i trgovinu</item>
    </derivirana_varijabla>
  </DomainObject.Predmet.ProtuStrankaListFormated>
  <DomainObject.Predmet.ProtuStrankaListFormatedOIB>
    <izvorni_sadrzaj>
      <item>GRAĐEVINAR d. o. o. za građevinarstvo i trgovinu, OIB 22392150381</item>
    </izvorni_sadrzaj>
    <derivirana_varijabla naziv="DomainObject.Predmet.ProtuStrankaListFormatedOIB_1">
      <item>GRAĐEVINAR d. o. o. za građevinarstvo i trgovinu, OIB 22392150381</item>
    </derivirana_varijabla>
  </DomainObject.Predmet.ProtuStrankaListFormatedOIB>
  <DomainObject.Predmet.ProtuStrankaListFormatedWithAdress>
    <izvorni_sadrzaj>
      <item>GRAĐEVINAR d. o. o. za građevinarstvo i trgovinu, Pejačevićev Trg 15, 31500 Našice</item>
    </izvorni_sadrzaj>
    <derivirana_varijabla naziv="DomainObject.Predmet.ProtuStrankaListFormatedWithAdress_1">
      <item>GRAĐEVINAR d. o. o. za građevinarstvo i trgovinu, Pejačevićev Trg 15, 31500 Našice</item>
    </derivirana_varijabla>
  </DomainObject.Predmet.ProtuStrankaListFormatedWithAdress>
  <DomainObject.Predmet.ProtuStrankaListFormatedWithAdressOIB>
    <izvorni_sadrzaj>
      <item>GRAĐEVINAR d. o. o. za građevinarstvo i trgovinu, OIB 22392150381, Pejačevićev Trg 15, 31500 Našice</item>
    </izvorni_sadrzaj>
    <derivirana_varijabla naziv="DomainObject.Predmet.ProtuStrankaListFormatedWithAdressOIB_1">
      <item>GRAĐEVINAR d. o. o. za građevinarstvo i trgovinu, OIB 22392150381, Pejačevićev Trg 15, 31500 Našice</item>
    </derivirana_varijabla>
  </DomainObject.Predmet.ProtuStrankaListFormatedWithAdressOIB>
  <DomainObject.Predmet.ProtuStrankaListNazivFormated>
    <izvorni_sadrzaj>
      <item>GRAĐEVINAR d. o. o. za građevinarstvo i trgovinu</item>
    </izvorni_sadrzaj>
    <derivirana_varijabla naziv="DomainObject.Predmet.ProtuStrankaListNazivFormated_1">
      <item>GRAĐEVINAR d. o. o. za građevinarstvo i trgovinu</item>
    </derivirana_varijabla>
  </DomainObject.Predmet.ProtuStrankaListNazivFormated>
  <DomainObject.Predmet.ProtuStrankaListNazivFormatedOIB>
    <izvorni_sadrzaj>
      <item>GRAĐEVINAR d. o. o. za građevinarstvo i trgovinu, OIB 22392150381</item>
    </izvorni_sadrzaj>
    <derivirana_varijabla naziv="DomainObject.Predmet.ProtuStrankaListNazivFormatedOIB_1">
      <item>GRAĐEVINAR d. o. o. za građevinarstvo i trgovinu, OIB 22392150381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GRAĐEVINAR d. o. o. za građevinarstvo i trgovinu</izvorni_sadrzaj>
    <derivirana_varijabla naziv="DomainObject.Predmet.ProtustrankaIDrugi_1">GRAĐEVINAR d. o. 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GRAĐEVINAR d. o. o. za građevinarstvo i trgovinu, OIB 22392150381, Pejačevićev Trg 15, 31500 Našice</izvorni_sadrzaj>
    <derivirana_varijabla naziv="DomainObject.Predmet.ProtustrankaIDrugiAdressOIB_1">GRAĐEVINAR d. o. o. za građevinarstvo i trgovinu, OIB 22392150381, Pejačevićev Trg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GRAĐEVINAR d. o. o. za građevinarstvo i trgovinu</item>
    </izvorni_sadrzaj>
    <derivirana_varijabla naziv="DomainObject.Predmet.SudioniciListNaziv_1">
      <item>FINA RC OSIJEK</item>
      <item>GRAĐEVINAR d. o. o. za građevinarstvo i trgovinu</item>
    </derivirana_varijabla>
  </DomainObject.Predmet.SudioniciListNaziv>
  <DomainObject.Predmet.SudioniciListAdressOIB>
    <izvorni_sadrzaj>
      <item>FINA RC OSIJEK, OIB 85821130368</item>
      <item>GRAĐEVINAR d. o. o. za građevinarstvo i trgovinu, OIB 22392150381, Pejačevićev Trg 15,31500 Našice</item>
    </izvorni_sadrzaj>
    <derivirana_varijabla naziv="DomainObject.Predmet.SudioniciListAdressOIB_1">
      <item>FINA RC OSIJEK, OIB 85821130368</item>
      <item>GRAĐEVINAR d. o. o. za građevinarstvo i trgovinu, OIB 22392150381, Pejačevićev Trg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22392150381</item>
    </izvorni_sadrzaj>
    <derivirana_varijabla naziv="DomainObject.Predmet.SudioniciListNazivOIB_1">
      <item>, OIB 85821130368</item>
      <item>, OIB 22392150381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E5E238-8664-45AA-BE60-C70948099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665</properties:Words>
  <properties:Characters>3528</properties:Characters>
  <properties:Lines>109</properties:Lines>
  <properties:Paragraphs>30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2016-08-02T10:06:00Z</cp:lastPrinted>
  <dcterms:modified xmlns:xsi="http://www.w3.org/2001/XMLSchema-instance" xsi:type="dcterms:W3CDTF">2016-09-22T11:40:00Z</dcterms:modified>
  <cp:revision>59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