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44c9a" w14:paraId="4844c9a" w:rsidRDefault="00243148" w:rsidP="003909AD" w:rsidR="003909AD"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976BDF" w:rsidR="00976BDF"/>
    <w:p w:rsidRDefault="00C04996" w:rsidR="00C04996">
      <w:r>
        <w:t>REPUBLIKA HRVATSKA</w:t>
      </w:r>
    </w:p>
    <w:p w:rsidRDefault="00C04996" w:rsidR="00C04996">
      <w:r>
        <w:t xml:space="preserve">TRGOVAČKI SUD U </w:t>
      </w:r>
      <w:r w:rsidR="000E526F">
        <w:t xml:space="preserve"> OSIJEKU</w:t>
      </w:r>
    </w:p>
    <w:p w:rsidRDefault="00C04996" w:rsidR="000E526F">
      <w:r>
        <w:t>S</w:t>
      </w:r>
      <w:r w:rsidR="000E526F">
        <w:t xml:space="preserve">TALNA SLUŽBA </w:t>
      </w:r>
      <w:r w:rsidR="00E20A39">
        <w:t>SLAVONSKOM BRODU</w:t>
      </w:r>
      <w:r>
        <w:t xml:space="preserve"> </w:t>
      </w:r>
    </w:p>
    <w:p w:rsidRDefault="000E526F" w:rsidR="000E526F">
      <w:r>
        <w:t>Trg pobjede 13</w:t>
      </w:r>
    </w:p>
    <w:p w:rsidRDefault="000E526F" w:rsidR="00761A7A">
      <w:r>
        <w:t>35000 Slavonski Brod</w:t>
      </w:r>
      <w:r w:rsidR="00C04996">
        <w:t xml:space="preserve">                                  </w:t>
      </w:r>
      <w:r w:rsidR="00C52411">
        <w:t xml:space="preserve">           </w:t>
      </w:r>
      <w:r>
        <w:t xml:space="preserve">                </w:t>
      </w:r>
      <w:r w:rsidR="00C52411">
        <w:t xml:space="preserve">  Broj: St-</w:t>
      </w:r>
      <w:r w:rsidR="00180B89">
        <w:t>60/2011-</w:t>
      </w:r>
      <w:r w:rsidR="007B109F">
        <w:t>327</w:t>
      </w:r>
    </w:p>
    <w:p w:rsidRDefault="00761A7A" w:rsidR="00761A7A"/>
    <w:p w:rsidRDefault="00761A7A" w:rsidP="00761A7A" w:rsidR="00761A7A" w:rsidRPr="001D263C">
      <w:pPr>
        <w:jc w:val="center"/>
      </w:pPr>
      <w:r w:rsidRPr="001D263C">
        <w:t>Z A K L J U Č A K</w:t>
      </w:r>
    </w:p>
    <w:p w:rsidRDefault="00C04996" w:rsidR="00C04996"/>
    <w:p w:rsidRDefault="00C04996" w:rsidP="00C52411" w:rsidR="00E20B8A">
      <w:pPr>
        <w:jc w:val="both"/>
      </w:pPr>
      <w:r>
        <w:tab/>
        <w:t xml:space="preserve">TRGOVAČKI SUD U </w:t>
      </w:r>
      <w:r w:rsidR="000E526F">
        <w:t xml:space="preserve">OSIJEKU STALNA SLUŽBA </w:t>
      </w:r>
      <w:r w:rsidR="00E20A39">
        <w:t>U SLAVONSKOM BRODU</w:t>
      </w:r>
      <w:r>
        <w:t xml:space="preserve">, po stečajnom sucu Vesni Vukelić, u postupku stečaja nad dužnikom </w:t>
      </w:r>
      <w:r w:rsidR="00221A05">
        <w:t>KLAS d.d</w:t>
      </w:r>
      <w:r w:rsidR="00831406">
        <w:t xml:space="preserve">, u stečaju </w:t>
      </w:r>
      <w:r w:rsidR="00C65C8C">
        <w:t xml:space="preserve"> </w:t>
      </w:r>
      <w:r w:rsidR="00221A05">
        <w:t>Nova Gradiška</w:t>
      </w:r>
      <w:r>
        <w:t xml:space="preserve">, </w:t>
      </w:r>
      <w:r w:rsidR="00203C5D">
        <w:t xml:space="preserve">povodom </w:t>
      </w:r>
      <w:r>
        <w:t xml:space="preserve"> prodaje imovine stečajnog dužnika uz odgovarajuću primjenu propisa o ovrsi, dana </w:t>
      </w:r>
      <w:r w:rsidR="007B109F">
        <w:t>21.veljače 2017</w:t>
      </w:r>
      <w:r>
        <w:t xml:space="preserve">.g. </w:t>
      </w:r>
    </w:p>
    <w:p w:rsidRDefault="00F769D7" w:rsidP="00C52411" w:rsidR="00F769D7">
      <w:pPr>
        <w:jc w:val="both"/>
      </w:pPr>
    </w:p>
    <w:p w:rsidRDefault="00F769D7" w:rsidP="00C52411" w:rsidR="00F769D7">
      <w:pPr>
        <w:jc w:val="both"/>
      </w:pPr>
    </w:p>
    <w:p w:rsidRDefault="00761A7A" w:rsidP="00C04996" w:rsidR="003B0F71">
      <w:pPr>
        <w:jc w:val="center"/>
      </w:pPr>
      <w:r w:rsidRPr="001D263C">
        <w:t>z a k l j u č i o     j e</w:t>
      </w:r>
    </w:p>
    <w:p w:rsidRDefault="00F769D7" w:rsidP="00C04996" w:rsidR="00F769D7" w:rsidRPr="00C04996">
      <w:pPr>
        <w:jc w:val="center"/>
        <w:rPr>
          <w:b/>
        </w:rPr>
      </w:pPr>
    </w:p>
    <w:p w:rsidRDefault="00C04996" w:rsidR="00C04996"/>
    <w:p w:rsidRDefault="00C04996" w:rsidP="00745107" w:rsidR="00745107">
      <w:pPr>
        <w:jc w:val="both"/>
      </w:pPr>
      <w:r>
        <w:tab/>
      </w:r>
      <w:r w:rsidRPr="007E5562">
        <w:rPr>
          <w:b/>
        </w:rPr>
        <w:t xml:space="preserve">I </w:t>
      </w:r>
      <w:r w:rsidR="007D210A">
        <w:rPr>
          <w:b/>
        </w:rPr>
        <w:t>–</w:t>
      </w:r>
      <w:r w:rsidRPr="007E5562">
        <w:rPr>
          <w:b/>
        </w:rPr>
        <w:t xml:space="preserve"> </w:t>
      </w:r>
      <w:r w:rsidR="0077162B" w:rsidRPr="00F769D7">
        <w:t>Razlučnom vjerovniku kao kupcu</w:t>
      </w:r>
      <w:r w:rsidR="00745107">
        <w:t xml:space="preserve"> </w:t>
      </w:r>
      <w:r w:rsidR="00FD2050" w:rsidRPr="00F769D7">
        <w:rPr>
          <w:b/>
        </w:rPr>
        <w:t>SLAVONIJA SLAD d.o.o Nova Gradiška, Bedem bb, OIB 91533328340</w:t>
      </w:r>
      <w:r w:rsidR="00745107">
        <w:t>,  predaje se imovina  stečajnog dužnika KLAS d.d, u stečaju Nova Gradiška</w:t>
      </w:r>
      <w:r w:rsidR="001D263C">
        <w:t xml:space="preserve"> koju čine</w:t>
      </w:r>
      <w:r w:rsidR="00745107">
        <w:t>:</w:t>
      </w:r>
    </w:p>
    <w:p w:rsidRDefault="00FD2050" w:rsidP="00745107" w:rsidR="00FD2050">
      <w:pPr>
        <w:jc w:val="both"/>
      </w:pPr>
    </w:p>
    <w:p w:rsidRDefault="00FD2050" w:rsidP="00745107" w:rsidR="00745107">
      <w:pPr>
        <w:jc w:val="both"/>
      </w:pPr>
      <w:r>
        <w:tab/>
        <w:t xml:space="preserve">1. </w:t>
      </w:r>
      <w:r w:rsidR="00745107">
        <w:t xml:space="preserve"> kč.br. </w:t>
      </w:r>
      <w:r>
        <w:t>2244/3 Upravna zgrada, radiona, dva skladišta, nadstrešnica, kanal i ekonomsko dvorište ukupne površine 13292m2, upisana u zk.ul.830 k.o Štivica,</w:t>
      </w:r>
    </w:p>
    <w:p w:rsidRDefault="00FD2050" w:rsidP="00613361" w:rsidR="00C8015B">
      <w:pPr>
        <w:jc w:val="both"/>
      </w:pPr>
      <w:r>
        <w:tab/>
        <w:t>2. kč.br. 2736/2 i kč.br. 2736/4 Oranica u Gredi, ukupne površine 9468m2, upisana u zk.ul.4485 k.o Nova Gradiška.</w:t>
      </w:r>
      <w:r w:rsidR="00745107">
        <w:tab/>
      </w:r>
    </w:p>
    <w:p w:rsidRDefault="007E5562" w:rsidP="007E5562" w:rsidR="007E5562">
      <w:pPr>
        <w:ind w:left="360"/>
      </w:pPr>
    </w:p>
    <w:p w:rsidRDefault="00C65C8C" w:rsidP="00144A51" w:rsidR="00144A51">
      <w:r>
        <w:tab/>
      </w:r>
      <w:r w:rsidR="00144A51" w:rsidRPr="00761A7A">
        <w:rPr>
          <w:b/>
        </w:rPr>
        <w:t>II -</w:t>
      </w:r>
      <w:r w:rsidR="00144A51">
        <w:t xml:space="preserve"> Na svim nekretninama iz toč. I-1.ovog zaključka određuje se:</w:t>
      </w:r>
    </w:p>
    <w:p w:rsidRDefault="00144A51" w:rsidP="00144A51" w:rsidR="00144A51"/>
    <w:p w:rsidRDefault="00144A51" w:rsidP="00144A51" w:rsidR="00144A51" w:rsidRPr="00DD4CA9">
      <w:pPr>
        <w:jc w:val="both"/>
      </w:pPr>
      <w:r w:rsidRPr="00DD4CA9">
        <w:t>uknjižba prava vlasništva u zemljišnim knjigama na ime kupca SLAVONIJA SLAD d.o.o Nova Gradiška, Bedem bb, OIB 91533328340</w:t>
      </w:r>
      <w:r w:rsidR="0045235D">
        <w:t>, odnosno brisanje zabilježbe prijenosa prava vlasništva radi osiguranja novčane tražbine upisane pod br. Z-3175/06</w:t>
      </w:r>
      <w:r w:rsidRPr="00DD4CA9">
        <w:t>.</w:t>
      </w:r>
    </w:p>
    <w:p w:rsidRDefault="00144A51" w:rsidP="00144A51" w:rsidR="00144A51">
      <w:pPr>
        <w:jc w:val="both"/>
      </w:pPr>
      <w:r>
        <w:rPr>
          <w:b/>
        </w:rPr>
        <w:tab/>
      </w:r>
    </w:p>
    <w:p w:rsidRDefault="00144A51" w:rsidP="00144A51" w:rsidR="00144A51">
      <w:pPr>
        <w:jc w:val="center"/>
      </w:pPr>
    </w:p>
    <w:p w:rsidRDefault="00144A51" w:rsidP="00144A51" w:rsidR="00144A51">
      <w:pPr>
        <w:jc w:val="center"/>
      </w:pPr>
      <w:r>
        <w:t>Obrazloženje</w:t>
      </w:r>
    </w:p>
    <w:p w:rsidRDefault="00144A51" w:rsidP="00144A51" w:rsidR="00144A51">
      <w:pPr>
        <w:jc w:val="center"/>
      </w:pPr>
    </w:p>
    <w:p w:rsidRDefault="00144A51" w:rsidP="00144A51" w:rsidR="00144A51"/>
    <w:p w:rsidRDefault="00144A51" w:rsidP="00144A51" w:rsidR="00144A51">
      <w:pPr>
        <w:jc w:val="both"/>
      </w:pPr>
      <w:r>
        <w:tab/>
        <w:t xml:space="preserve">Rješenjem o dosudi ovog suda br. St-60/2011-322 od 17.siječnja 2017., </w:t>
      </w:r>
      <w:r w:rsidR="00A66B2D">
        <w:t xml:space="preserve">razlučnom vjerovniku kao </w:t>
      </w:r>
      <w:r>
        <w:t xml:space="preserve">kupcu </w:t>
      </w:r>
      <w:r>
        <w:rPr>
          <w:b/>
        </w:rPr>
        <w:t xml:space="preserve">SLAVONIJA SLAD d.o.o Nova Gradiška, Bedem bb, OIB 91533328340 </w:t>
      </w:r>
      <w:r>
        <w:t>dosuđene su nekretnine stečajnog dužnika KLAS d.d.,u stečaju Nova Gradiška, navedene u toč. I</w:t>
      </w:r>
      <w:r w:rsidR="00A66B2D">
        <w:t>- 1. i 2.</w:t>
      </w:r>
      <w:r>
        <w:t xml:space="preserve"> zaključka.</w:t>
      </w:r>
    </w:p>
    <w:p w:rsidRDefault="00A66B2D" w:rsidP="00A66B2D" w:rsidR="00144A51">
      <w:pPr>
        <w:jc w:val="both"/>
      </w:pPr>
      <w:r>
        <w:tab/>
        <w:t xml:space="preserve">Budući kupac ima prvenstveno pravo na namirenje iz kupovnine isti je temeljem odredbe čl. 94 st.3 Ovršnog zakona bio oslobođen plaćanja jamčevine, a temeljem čl. 100a istog Zakona i obveze polaganja kupovnine jer  njegova tražbina koja je osigurana prijenosom prava vlasništva iznosi više od iznosa kupovnine.  Umjesto kupovnine kupac je bio dužan uplatiti samo iznos od 105.526,67 kn na ime troškova odmjerenih po pravilima iz čl. 170 st. 1  </w:t>
      </w:r>
      <w:r>
        <w:lastRenderedPageBreak/>
        <w:t>i 2 Stečajnog zakona (NN br.44/96, 29/99, 129/00, 123/03, 82/06, 116/10, 25/12, 133/12, dalje SZ), a kako je navedeni iznos uplatio u zadanom roku, a rješenje o dosudi postalo pravomoćno, stekli su se zakonski uvjeti da se navedene nekretnine</w:t>
      </w:r>
      <w:r w:rsidR="00DD4CA9">
        <w:t xml:space="preserve"> predaju</w:t>
      </w:r>
      <w:r>
        <w:t xml:space="preserve"> u </w:t>
      </w:r>
      <w:r w:rsidR="00DD4CA9">
        <w:t xml:space="preserve">punopravno vlasništvo i </w:t>
      </w:r>
      <w:r>
        <w:t xml:space="preserve">posjed kupcu, </w:t>
      </w:r>
      <w:r w:rsidR="00144A51">
        <w:t xml:space="preserve"> pa je iz tih razloga odlučeno kao pod I</w:t>
      </w:r>
      <w:r w:rsidR="00F769D7">
        <w:t xml:space="preserve"> i</w:t>
      </w:r>
      <w:r w:rsidR="00144A51">
        <w:t xml:space="preserve"> II</w:t>
      </w:r>
      <w:r w:rsidR="00F769D7">
        <w:t xml:space="preserve"> </w:t>
      </w:r>
      <w:r w:rsidR="00144A51">
        <w:t xml:space="preserve"> ovog  zaključka temeljem čl. 164 Stečajnog zakona a uz primjenu čl. </w:t>
      </w:r>
      <w:r w:rsidR="00F769D7">
        <w:t>101 st. 3 i 4</w:t>
      </w:r>
      <w:r w:rsidR="00144A51">
        <w:t xml:space="preserve"> Ovršnog zakona (NN br. </w:t>
      </w:r>
      <w:r w:rsidR="00F769D7">
        <w:t>57/96, 29/99, 42/00, 173/03, 294/03, 151/04, 88/05, 67/08)</w:t>
      </w:r>
      <w:r w:rsidR="00144A51">
        <w:t>.</w:t>
      </w:r>
    </w:p>
    <w:p w:rsidRDefault="00144A51" w:rsidP="00144A51" w:rsidR="00144A51">
      <w:pPr>
        <w:jc w:val="both"/>
      </w:pPr>
    </w:p>
    <w:p w:rsidRDefault="00144A51" w:rsidP="00144A51" w:rsidR="00144A51">
      <w:r>
        <w:tab/>
      </w:r>
      <w:r>
        <w:tab/>
      </w:r>
      <w:r>
        <w:tab/>
        <w:t xml:space="preserve">U Slav.Brodu,  </w:t>
      </w:r>
      <w:r w:rsidR="00A66B2D">
        <w:t>21.veljače 2017</w:t>
      </w:r>
      <w:r>
        <w:t>.</w:t>
      </w:r>
    </w:p>
    <w:p w:rsidRDefault="00144A51" w:rsidP="00144A51" w:rsidR="00144A51">
      <w:r>
        <w:t xml:space="preserve">                                                                                           </w:t>
      </w:r>
      <w:r>
        <w:tab/>
        <w:t xml:space="preserve"> </w:t>
      </w:r>
      <w:r>
        <w:tab/>
        <w:t>STEČAJNI SUDAC:</w:t>
      </w:r>
    </w:p>
    <w:p w:rsidRDefault="00144A51" w:rsidP="00144A51" w:rsidR="00144A51"/>
    <w:p w:rsidRDefault="00144A51" w:rsidP="00144A51" w:rsidR="00144A51">
      <w:r>
        <w:t xml:space="preserve">                                                                                             </w:t>
      </w:r>
      <w:r>
        <w:tab/>
      </w:r>
      <w:r>
        <w:tab/>
        <w:t xml:space="preserve">    Vesna Vukelić</w:t>
      </w:r>
    </w:p>
    <w:p w:rsidRDefault="00144A51" w:rsidP="00144A51" w:rsidR="00144A51"/>
    <w:p w:rsidRDefault="00144A51" w:rsidP="00144A51" w:rsidR="00144A51" w:rsidRPr="00F13373">
      <w:pPr>
        <w:rPr>
          <w:b/>
        </w:rPr>
      </w:pPr>
      <w:r w:rsidRPr="00F13373">
        <w:rPr>
          <w:b/>
        </w:rPr>
        <w:t>NAPUTAK O PRAVNOM LIJEKU:</w:t>
      </w:r>
    </w:p>
    <w:p w:rsidRDefault="00144A51" w:rsidP="00144A51" w:rsidR="00144A51">
      <w:r>
        <w:t xml:space="preserve">Protiv ovog zaključka -žalba nije dopuštena (čl. </w:t>
      </w:r>
      <w:smartTag w:element="metricconverter" w:uri="urn:schemas-microsoft-com:office:smarttags">
        <w:smartTagPr>
          <w:attr w:val="11 st" w:name="ProductID"/>
        </w:smartTagPr>
        <w:r>
          <w:t>11 st</w:t>
        </w:r>
      </w:smartTag>
      <w:r>
        <w:t>. 5 Ovršnog zakona)</w:t>
      </w:r>
    </w:p>
    <w:p w:rsidRDefault="00144A51" w:rsidP="00144A51" w:rsidR="00144A51"/>
    <w:p w:rsidRDefault="00F769D7" w:rsidP="00144A51" w:rsidR="00144A51">
      <w:r>
        <w:t>Dostaviti putem mrežne stanice e-Oglasna ploča</w:t>
      </w:r>
    </w:p>
    <w:p w:rsidRDefault="00F769D7" w:rsidP="00144A51" w:rsidR="00144A51">
      <w:r>
        <w:t>1.</w:t>
      </w:r>
      <w:r w:rsidR="00144A51">
        <w:t xml:space="preserve"> steč.upravitelju</w:t>
      </w:r>
    </w:p>
    <w:p w:rsidRDefault="00F769D7" w:rsidP="00F769D7" w:rsidR="00F769D7">
      <w:r>
        <w:t>2.</w:t>
      </w:r>
      <w:r w:rsidR="00144A51">
        <w:t xml:space="preserve"> Za Slavonija slad d.o.o Nova Gradiška, Renata Karamatić,odvj.Zagreb,Trg Petra Svačića 6</w:t>
      </w:r>
    </w:p>
    <w:p w:rsidRDefault="00F769D7" w:rsidP="00F769D7" w:rsidR="00F769D7">
      <w:pPr>
        <w:tabs>
          <w:tab w:pos="900" w:val="num"/>
        </w:tabs>
      </w:pPr>
    </w:p>
    <w:p w:rsidRDefault="00DD4CA9" w:rsidP="00F769D7" w:rsidR="00DD4CA9">
      <w:pPr>
        <w:tabs>
          <w:tab w:pos="900" w:val="num"/>
        </w:tabs>
      </w:pPr>
    </w:p>
    <w:p w:rsidRDefault="00144A51" w:rsidP="00F769D7" w:rsidR="00144A51">
      <w:pPr>
        <w:tabs>
          <w:tab w:pos="900" w:val="num"/>
        </w:tabs>
      </w:pPr>
      <w:r>
        <w:t>zk.odjel u Novoj Gradiški, uz pravomoćno rješenje o dosudi</w:t>
      </w:r>
      <w:r w:rsidR="00F769D7">
        <w:t>, putem pošte</w:t>
      </w:r>
    </w:p>
    <w:p w:rsidRDefault="00144A51" w:rsidP="00144A51" w:rsidR="00144A51">
      <w:pPr>
        <w:ind w:left="900"/>
      </w:pPr>
    </w:p>
    <w:p w:rsidRDefault="00E7654E" w:rsidP="00144A51" w:rsidR="00E7654E"/>
    <w:p w:rsidRDefault="00CB0E56" w:rsidP="00CB0E56" w:rsidR="00CB0E56">
      <w:pPr>
        <w:ind w:left="900"/>
      </w:pPr>
    </w:p>
    <w:sectPr w:rsidR="00CB0E5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D2F14"/>
    <w:multiLevelType w:val="hybridMultilevel"/>
    <w:tmpl w:val="4DBEF802"/>
    <w:lvl w:tplc="6ABC4B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9370667"/>
    <w:multiLevelType w:val="hybridMultilevel"/>
    <w:tmpl w:val="39A26206"/>
    <w:lvl w:tplc="5282D0E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CA47A38"/>
    <w:multiLevelType w:val="hybridMultilevel"/>
    <w:tmpl w:val="E3A28460"/>
    <w:lvl w:tplc="771A7AAE" w:ilvl="0">
      <w:numFmt w:val="bullet"/>
      <w:lvlText w:val="-"/>
      <w:lvlJc w:val="left"/>
      <w:pPr>
        <w:ind w:hanging="360" w:left="1065"/>
      </w:pPr>
      <w:rPr>
        <w:rFonts w:cs="Times New Roman" w:eastAsia="Times New Roman" w:hAnsi="Times New Roman" w:ascii="Times New Roman"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51DD570E"/>
    <w:multiLevelType w:val="hybridMultilevel"/>
    <w:tmpl w:val="A22858F6"/>
    <w:lvl w:tplc="041A000F" w:ilvl="0">
      <w:start w:val="1"/>
      <w:numFmt w:val="decimal"/>
      <w:lvlText w:val="%1."/>
      <w:lvlJc w:val="left"/>
      <w:pPr>
        <w:tabs>
          <w:tab w:pos="1211" w:val="num"/>
        </w:tabs>
        <w:ind w:hanging="360" w:left="1211"/>
      </w:pPr>
      <w:rPr>
        <w:rFonts w:hint="default"/>
      </w:rPr>
    </w:lvl>
    <w:lvl w:tplc="405EE6A4" w:ilvl="1">
      <w:numFmt w:val="bullet"/>
      <w:lvlText w:val="-"/>
      <w:lvlJc w:val="left"/>
      <w:pPr>
        <w:tabs>
          <w:tab w:pos="1751" w:val="num"/>
        </w:tabs>
        <w:ind w:hanging="360" w:left="1751"/>
      </w:pPr>
      <w:rPr>
        <w:rFonts w:cs="Times New Roman" w:eastAsia="Times New Roman" w:hAnsi="Times New Roman" w:ascii="Times New Roman" w:hint="default"/>
      </w:rPr>
    </w:lvl>
    <w:lvl w:tentative="true" w:tplc="041A001B" w:ilvl="2">
      <w:start w:val="1"/>
      <w:numFmt w:val="lowerRoman"/>
      <w:lvlText w:val="%3."/>
      <w:lvlJc w:val="right"/>
      <w:pPr>
        <w:tabs>
          <w:tab w:pos="2471" w:val="num"/>
        </w:tabs>
        <w:ind w:hanging="180" w:left="2471"/>
      </w:pPr>
    </w:lvl>
    <w:lvl w:tentative="true" w:tplc="041A000F" w:ilvl="3">
      <w:start w:val="1"/>
      <w:numFmt w:val="decimal"/>
      <w:lvlText w:val="%4."/>
      <w:lvlJc w:val="left"/>
      <w:pPr>
        <w:tabs>
          <w:tab w:pos="3191" w:val="num"/>
        </w:tabs>
        <w:ind w:hanging="360" w:left="3191"/>
      </w:pPr>
    </w:lvl>
    <w:lvl w:tentative="true" w:tplc="041A0019" w:ilvl="4">
      <w:start w:val="1"/>
      <w:numFmt w:val="lowerLetter"/>
      <w:lvlText w:val="%5."/>
      <w:lvlJc w:val="left"/>
      <w:pPr>
        <w:tabs>
          <w:tab w:pos="3911" w:val="num"/>
        </w:tabs>
        <w:ind w:hanging="360" w:left="3911"/>
      </w:pPr>
    </w:lvl>
    <w:lvl w:tentative="true" w:tplc="041A001B" w:ilvl="5">
      <w:start w:val="1"/>
      <w:numFmt w:val="lowerRoman"/>
      <w:lvlText w:val="%6."/>
      <w:lvlJc w:val="right"/>
      <w:pPr>
        <w:tabs>
          <w:tab w:pos="4631" w:val="num"/>
        </w:tabs>
        <w:ind w:hanging="180" w:left="4631"/>
      </w:pPr>
    </w:lvl>
    <w:lvl w:tentative="true" w:tplc="041A000F" w:ilvl="6">
      <w:start w:val="1"/>
      <w:numFmt w:val="decimal"/>
      <w:lvlText w:val="%7."/>
      <w:lvlJc w:val="left"/>
      <w:pPr>
        <w:tabs>
          <w:tab w:pos="5351" w:val="num"/>
        </w:tabs>
        <w:ind w:hanging="360" w:left="5351"/>
      </w:pPr>
    </w:lvl>
    <w:lvl w:tentative="true" w:tplc="041A0019" w:ilvl="7">
      <w:start w:val="1"/>
      <w:numFmt w:val="lowerLetter"/>
      <w:lvlText w:val="%8."/>
      <w:lvlJc w:val="left"/>
      <w:pPr>
        <w:tabs>
          <w:tab w:pos="6071" w:val="num"/>
        </w:tabs>
        <w:ind w:hanging="360" w:left="6071"/>
      </w:pPr>
    </w:lvl>
    <w:lvl w:tentative="true" w:tplc="041A001B" w:ilvl="8">
      <w:start w:val="1"/>
      <w:numFmt w:val="lowerRoman"/>
      <w:lvlText w:val="%9."/>
      <w:lvlJc w:val="right"/>
      <w:pPr>
        <w:tabs>
          <w:tab w:pos="6791" w:val="num"/>
        </w:tabs>
        <w:ind w:hanging="180" w:left="6791"/>
      </w:pPr>
    </w:lvl>
  </w:abstractNum>
  <w:abstractNum w:abstractNumId="4">
    <w:nsid w:val="59E030CD"/>
    <w:multiLevelType w:val="hybridMultilevel"/>
    <w:tmpl w:val="B194269A"/>
    <w:lvl w:tplc="EEA23D5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CF14F39"/>
    <w:multiLevelType w:val="hybridMultilevel"/>
    <w:tmpl w:val="A6B02B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4996"/>
    <w:rsid w:val="00001835"/>
    <w:rsid w:val="00026471"/>
    <w:rsid w:val="00052ED8"/>
    <w:rsid w:val="000653E5"/>
    <w:rsid w:val="00083EA3"/>
    <w:rsid w:val="000E526F"/>
    <w:rsid w:val="000F5FAB"/>
    <w:rsid w:val="00122B32"/>
    <w:rsid w:val="00131249"/>
    <w:rsid w:val="00134F2A"/>
    <w:rsid w:val="001378BD"/>
    <w:rsid w:val="00142E0D"/>
    <w:rsid w:val="00144A51"/>
    <w:rsid w:val="00180B89"/>
    <w:rsid w:val="00181AB3"/>
    <w:rsid w:val="00192B4A"/>
    <w:rsid w:val="00193868"/>
    <w:rsid w:val="001A51B3"/>
    <w:rsid w:val="001D263C"/>
    <w:rsid w:val="00203C5D"/>
    <w:rsid w:val="00211234"/>
    <w:rsid w:val="00221A05"/>
    <w:rsid w:val="00231998"/>
    <w:rsid w:val="00243148"/>
    <w:rsid w:val="0028617D"/>
    <w:rsid w:val="002F6DC2"/>
    <w:rsid w:val="00301440"/>
    <w:rsid w:val="00344642"/>
    <w:rsid w:val="00385289"/>
    <w:rsid w:val="003909AD"/>
    <w:rsid w:val="0039651D"/>
    <w:rsid w:val="003B0F71"/>
    <w:rsid w:val="0040259E"/>
    <w:rsid w:val="004128F3"/>
    <w:rsid w:val="00447FB6"/>
    <w:rsid w:val="0045235D"/>
    <w:rsid w:val="00474D51"/>
    <w:rsid w:val="00492A6B"/>
    <w:rsid w:val="00505A6A"/>
    <w:rsid w:val="00516058"/>
    <w:rsid w:val="005266BF"/>
    <w:rsid w:val="00531D99"/>
    <w:rsid w:val="00575380"/>
    <w:rsid w:val="005A6A61"/>
    <w:rsid w:val="005C6D7E"/>
    <w:rsid w:val="005F6571"/>
    <w:rsid w:val="00613361"/>
    <w:rsid w:val="00653B44"/>
    <w:rsid w:val="00653EA4"/>
    <w:rsid w:val="00654BDA"/>
    <w:rsid w:val="006A6A18"/>
    <w:rsid w:val="007433C9"/>
    <w:rsid w:val="00745107"/>
    <w:rsid w:val="00761A7A"/>
    <w:rsid w:val="0077162B"/>
    <w:rsid w:val="007740E9"/>
    <w:rsid w:val="007B109F"/>
    <w:rsid w:val="007C0BDE"/>
    <w:rsid w:val="007D210A"/>
    <w:rsid w:val="007E5562"/>
    <w:rsid w:val="007F3896"/>
    <w:rsid w:val="007F43EE"/>
    <w:rsid w:val="00804F44"/>
    <w:rsid w:val="008066D9"/>
    <w:rsid w:val="00831406"/>
    <w:rsid w:val="008517B9"/>
    <w:rsid w:val="00851AEC"/>
    <w:rsid w:val="008526D7"/>
    <w:rsid w:val="008662D1"/>
    <w:rsid w:val="00881A70"/>
    <w:rsid w:val="008901F5"/>
    <w:rsid w:val="00893676"/>
    <w:rsid w:val="00893EA2"/>
    <w:rsid w:val="008B7406"/>
    <w:rsid w:val="008C28C5"/>
    <w:rsid w:val="008C2F8A"/>
    <w:rsid w:val="008C4AE8"/>
    <w:rsid w:val="008E562B"/>
    <w:rsid w:val="00915383"/>
    <w:rsid w:val="00976BDF"/>
    <w:rsid w:val="009A7D11"/>
    <w:rsid w:val="009C0C19"/>
    <w:rsid w:val="009C0E54"/>
    <w:rsid w:val="009C3029"/>
    <w:rsid w:val="009D453B"/>
    <w:rsid w:val="009E6061"/>
    <w:rsid w:val="00A162F9"/>
    <w:rsid w:val="00A26FA8"/>
    <w:rsid w:val="00A43222"/>
    <w:rsid w:val="00A5312A"/>
    <w:rsid w:val="00A63785"/>
    <w:rsid w:val="00A66B2D"/>
    <w:rsid w:val="00A75B61"/>
    <w:rsid w:val="00AA549C"/>
    <w:rsid w:val="00AA78DE"/>
    <w:rsid w:val="00AD6AC5"/>
    <w:rsid w:val="00AF4FC6"/>
    <w:rsid w:val="00B2135A"/>
    <w:rsid w:val="00B87F77"/>
    <w:rsid w:val="00BD7B0F"/>
    <w:rsid w:val="00BE47CC"/>
    <w:rsid w:val="00C02FE4"/>
    <w:rsid w:val="00C04996"/>
    <w:rsid w:val="00C05A0E"/>
    <w:rsid w:val="00C367F8"/>
    <w:rsid w:val="00C45922"/>
    <w:rsid w:val="00C52411"/>
    <w:rsid w:val="00C65C8C"/>
    <w:rsid w:val="00C71B93"/>
    <w:rsid w:val="00C8015B"/>
    <w:rsid w:val="00C91FD6"/>
    <w:rsid w:val="00CB0E56"/>
    <w:rsid w:val="00CF470F"/>
    <w:rsid w:val="00D10BB9"/>
    <w:rsid w:val="00D536F6"/>
    <w:rsid w:val="00D854F8"/>
    <w:rsid w:val="00DA0FD0"/>
    <w:rsid w:val="00DB170B"/>
    <w:rsid w:val="00DD1FFE"/>
    <w:rsid w:val="00DD4CA9"/>
    <w:rsid w:val="00E01098"/>
    <w:rsid w:val="00E06842"/>
    <w:rsid w:val="00E15699"/>
    <w:rsid w:val="00E20A39"/>
    <w:rsid w:val="00E20B8A"/>
    <w:rsid w:val="00E339AF"/>
    <w:rsid w:val="00E34F51"/>
    <w:rsid w:val="00E7305A"/>
    <w:rsid w:val="00E7654E"/>
    <w:rsid w:val="00EB4BE7"/>
    <w:rsid w:val="00EE479B"/>
    <w:rsid w:val="00F13373"/>
    <w:rsid w:val="00F202C3"/>
    <w:rsid w:val="00F545BF"/>
    <w:rsid w:val="00F63080"/>
    <w:rsid w:val="00F769D7"/>
    <w:rsid w:val="00FA785E"/>
    <w:rsid w:val="00FD2050"/>
    <w:rsid w:val="00FD7EBA"/>
    <w:rsid w:val="00FE6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B0F71"/>
    <w:rPr>
      <w:rFonts w:cs="Tahoma" w:hAnsi="Tahoma" w:ascii="Tahoma"/>
      <w:sz w:val="16"/>
      <w:szCs w:val="16"/>
    </w:rPr>
  </w:style>
  <w:style w:styleId="Tekstrezerviranogmjesta" w:type="character">
    <w:name w:val="Placeholder Text"/>
    <w:basedOn w:val="Zadanifontodlomka"/>
    <w:uiPriority w:val="99"/>
    <w:semiHidden/>
    <w:rsid w:val="00E34F51"/>
    <w:rPr>
      <w:color w:val="808080"/>
      <w:bdr w:space="0" w:sz="0" w:color="auto" w:val="none"/>
      <w:shd w:fill="CCFFFF" w:color="auto" w:val="clear"/>
    </w:rPr>
  </w:style>
  <w:style w:customStyle="true" w:styleId="eSPISCCParagraphDefaultFont" w:type="character">
    <w:name w:val="eSPIS_CC_Paragraph Default Font"/>
    <w:basedOn w:val="Zadanifontodlomka"/>
    <w:rsid w:val="00E34F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4F51"/>
    <w:rPr>
      <w:bdr w:space="0" w:sz="0" w:color="auto" w:val="none"/>
      <w:shd w:fill="FFFFCC" w:color="auto" w:val="clear"/>
      <w:lang w:val="hr-HR"/>
    </w:rPr>
  </w:style>
  <w:style w:customStyle="true" w:styleId="PozadinaSvijetloCrvena" w:type="character">
    <w:name w:val="Pozadina_SvijetloCrvena"/>
    <w:basedOn w:val="eSPISCCParagraphDefaultFont"/>
    <w:rsid w:val="00E34F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4F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B0F71"/>
    <w:rPr>
      <w:rFonts w:ascii="Tahoma" w:cs="Tahoma" w:hAnsi="Tahoma"/>
      <w:sz w:val="16"/>
      <w:szCs w:val="16"/>
    </w:rPr>
  </w:style>
  <w:style w:styleId="Tekstrezerviranogmjesta" w:type="character">
    <w:name w:val="Placeholder Text"/>
    <w:basedOn w:val="Zadanifontodlomka"/>
    <w:uiPriority w:val="99"/>
    <w:semiHidden/>
    <w:rsid w:val="00E34F51"/>
    <w:rPr>
      <w:color w:val="808080"/>
      <w:bdr w:color="auto" w:space="0" w:sz="0" w:val="none"/>
      <w:shd w:color="auto" w:fill="CCFFFF" w:val="clear"/>
    </w:rPr>
  </w:style>
  <w:style w:customStyle="1" w:styleId="eSPISCCParagraphDefaultFont" w:type="character">
    <w:name w:val="eSPIS_CC_Paragraph Default Font"/>
    <w:basedOn w:val="Zadanifontodlomka"/>
    <w:rsid w:val="00E34F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4F51"/>
    <w:rPr>
      <w:bdr w:color="auto" w:space="0" w:sz="0" w:val="none"/>
      <w:shd w:color="auto" w:fill="FFFFCC" w:val="clear"/>
      <w:lang w:val="hr-HR"/>
    </w:rPr>
  </w:style>
  <w:style w:customStyle="1" w:styleId="PozadinaSvijetloCrvena" w:type="character">
    <w:name w:val="Pozadina_SvijetloCrvena"/>
    <w:basedOn w:val="eSPISCCParagraphDefaultFont"/>
    <w:rsid w:val="00E34F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4F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St-60/2011</izvorni_sadrzaj>
    <derivirana_varijabla naziv="DomainObject.Predmet.OznakaBroj_1">St-60/2011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 ,IV,V dio ,6,7,8,   9,10,11 - u ormaru (Tomo)
12,13,14,15 - u roč.   SPIS U KAL.16.1.</izvorni_sadrzaj>
    <derivirana_varijabla naziv="DomainObject.Predmet.PrimjedbaSuca_1">I-III ,IV,V dio ,6,7,8,   9,10,11 - u ormaru (Tomo)
12,13,14,15 - u roč.   SPIS U KAL.16.1.</derivirana_varijabla>
  </DomainObject.Predmet.PrimjedbaSuca>
  <DomainObject.Predmet.ProtustrankaFormated>
    <izvorni_sadrzaj>  Prehrambena industrija KLAS d. d. "u stečaju"</izvorni_sadrzaj>
    <derivirana_varijabla naziv="DomainObject.Predmet.ProtustrankaFormated_1">  Prehrambena industrija KLAS d. d. "u stečaju"</derivirana_varijabla>
  </DomainObject.Predmet.ProtustrankaFormated>
  <DomainObject.Predmet.ProtustrankaFormatedOIB>
    <izvorni_sadrzaj>  Prehrambena industrija KLAS d. d. "u stečaju", OIB 65742611374</izvorni_sadrzaj>
    <derivirana_varijabla naziv="DomainObject.Predmet.ProtustrankaFormatedOIB_1">  Prehrambena industrija KLAS d. d. "u stečaju", OIB 65742611374</derivirana_varijabla>
  </DomainObject.Predmet.ProtustrankaFormatedOIB>
  <DomainObject.Predmet.ProtustrankaFormatedWithAdress>
    <izvorni_sadrzaj> Prehrambena industrija KLAS d. d. "u stečaju", Urije/bb, 35400 Nova Gradiška</izvorni_sadrzaj>
    <derivirana_varijabla naziv="DomainObject.Predmet.ProtustrankaFormatedWithAdress_1"> Prehrambena industrija KLAS d. d. "u stečaju", Urije/bb, 35400 Nova Gradiška</derivirana_varijabla>
  </DomainObject.Predmet.ProtustrankaFormatedWithAdress>
  <DomainObject.Predmet.ProtustrankaFormatedWithAdressOIB>
    <izvorni_sadrzaj> Prehrambena industrija KLAS d. d. "u stečaju", OIB 65742611374, Urije/bb, 35400 Nova Gradiška</izvorni_sadrzaj>
    <derivirana_varijabla naziv="DomainObject.Predmet.ProtustrankaFormatedWithAdressOIB_1"> Prehrambena industrija KLAS d. d. "u stečaju", OIB 65742611374, Urije/bb, 35400 Nova Gradiška</derivirana_varijabla>
  </DomainObject.Predmet.ProtustrankaFormatedWithAdressOIB>
  <DomainObject.Predmet.ProtustrankaWithAdress>
    <izvorni_sadrzaj>Prehrambena industrija KLAS d. d. "u stečaju" Urije/bb, 35400 Nova Gradiška</izvorni_sadrzaj>
    <derivirana_varijabla naziv="DomainObject.Predmet.ProtustrankaWithAdress_1">Prehrambena industrija KLAS d. d. "u stečaju" Urije/bb, 35400 Nova Gradiška</derivirana_varijabla>
  </DomainObject.Predmet.ProtustrankaWithAdress>
  <DomainObject.Predmet.ProtustrankaWithAdressOIB>
    <izvorni_sadrzaj>Prehrambena industrija KLAS d. d. "u stečaju", OIB 65742611374, Urije/bb, 35400 Nova Gradiška</izvorni_sadrzaj>
    <derivirana_varijabla naziv="DomainObject.Predmet.ProtustrankaWithAdressOIB_1">Prehrambena industrija KLAS d. d. "u stečaju", OIB 65742611374, Urije/bb, 35400 Nova Gradiška</derivirana_varijabla>
  </DomainObject.Predmet.ProtustrankaWithAdressOIB>
  <DomainObject.Predmet.ProtustrankaNazivFormated>
    <izvorni_sadrzaj>Prehrambena industrija KLAS d. d. "u stečaju"</izvorni_sadrzaj>
    <derivirana_varijabla naziv="DomainObject.Predmet.ProtustrankaNazivFormated_1">Prehrambena industrija KLAS d. d. "u stečaju"</derivirana_varijabla>
  </DomainObject.Predmet.ProtustrankaNazivFormated>
  <DomainObject.Predmet.ProtustrankaNazivFormatedOIB>
    <izvorni_sadrzaj>Prehrambena industrija KLAS d. d. "u stečaju", OIB 65742611374</izvorni_sadrzaj>
    <derivirana_varijabla naziv="DomainObject.Predmet.ProtustrankaNazivFormatedOIB_1">Prehrambena industrija KLAS d. d. "u stečaju", OIB 65742611374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KORBAR i dr. radnici</izvorni_sadrzaj>
    <derivirana_varijabla naziv="DomainObject.Predmet.StrankaFormated_1">  TOMISLAV KORBAR i dr. radnici</derivirana_varijabla>
  </DomainObject.Predmet.StrankaFormated>
  <DomainObject.Predmet.StrankaFormatedOIB>
    <izvorni_sadrzaj>  TOMISLAV KORBAR i dr. radnici</izvorni_sadrzaj>
    <derivirana_varijabla naziv="DomainObject.Predmet.StrankaFormatedOIB_1">  TOMISLAV KORBAR i dr. radnici</derivirana_varijabla>
  </DomainObject.Predmet.StrankaFormatedOIB>
  <DomainObject.Predmet.StrankaFormatedWithAdress>
    <izvorni_sadrzaj> TOMISLAV KORBAR i dr. radnici, </izvorni_sadrzaj>
    <derivirana_varijabla naziv="DomainObject.Predmet.StrankaFormatedWithAdress_1"> TOMISLAV KORBAR i dr. radnici, </derivirana_varijabla>
  </DomainObject.Predmet.StrankaFormatedWithAdress>
  <DomainObject.Predmet.StrankaFormatedWithAdressOIB>
    <izvorni_sadrzaj> TOMISLAV KORBAR i dr. radnici, </izvorni_sadrzaj>
    <derivirana_varijabla naziv="DomainObject.Predmet.StrankaFormatedWithAdressOIB_1"> TOMISLAV KORBAR i dr. radnici, </derivirana_varijabla>
  </DomainObject.Predmet.StrankaFormatedWithAdressOIB>
  <DomainObject.Predmet.StrankaWithAdress>
    <izvorni_sadrzaj>TOMISLAV KORBAR i dr. radnici </izvorni_sadrzaj>
    <derivirana_varijabla naziv="DomainObject.Predmet.StrankaWithAdress_1">TOMISLAV KORBAR i dr. radnici </derivirana_varijabla>
  </DomainObject.Predmet.StrankaWithAdress>
  <DomainObject.Predmet.StrankaWithAdressOIB>
    <izvorni_sadrzaj>TOMISLAV KORBAR i dr. radnici, </izvorni_sadrzaj>
    <derivirana_varijabla naziv="DomainObject.Predmet.StrankaWithAdressOIB_1">TOMISLAV KORBAR i dr. radnici, </derivirana_varijabla>
  </DomainObject.Predmet.StrankaWithAdressOIB>
  <DomainObject.Predmet.StrankaNazivFormated>
    <izvorni_sadrzaj>TOMISLAV KORBAR i dr. radnici</izvorni_sadrzaj>
    <derivirana_varijabla naziv="DomainObject.Predmet.StrankaNazivFormated_1">TOMISLAV KORBAR i dr. radnici</derivirana_varijabla>
  </DomainObject.Predmet.StrankaNazivFormated>
  <DomainObject.Predmet.StrankaNazivFormatedOIB>
    <izvorni_sadrzaj>TOMISLAV KORBAR i dr. radnici</izvorni_sadrzaj>
    <derivirana_varijabla naziv="DomainObject.Predmet.StrankaNazivFormatedOIB_1">TOMISLAV KORBAR i dr. radnici</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TOMISLAV KORBAR i dr. radnici</item>
    </izvorni_sadrzaj>
    <derivirana_varijabla naziv="DomainObject.Predmet.StrankaListFormated_1">
      <item>TOMISLAV KORBAR i dr. radnici</item>
    </derivirana_varijabla>
  </DomainObject.Predmet.StrankaListFormated>
  <DomainObject.Predmet.StrankaListFormatedOIB>
    <izvorni_sadrzaj>
      <item>TOMISLAV KORBAR i dr. radnici</item>
    </izvorni_sadrzaj>
    <derivirana_varijabla naziv="DomainObject.Predmet.StrankaListFormatedOIB_1">
      <item>TOMISLAV KORBAR i dr. radnici</item>
    </derivirana_varijabla>
  </DomainObject.Predmet.StrankaListFormatedOIB>
  <DomainObject.Predmet.StrankaListFormatedWithAdress>
    <izvorni_sadrzaj>
      <item>TOMISLAV KORBAR i dr. radnici, </item>
    </izvorni_sadrzaj>
    <derivirana_varijabla naziv="DomainObject.Predmet.StrankaListFormatedWithAdress_1">
      <item>TOMISLAV KORBAR i dr. radnici, </item>
    </derivirana_varijabla>
  </DomainObject.Predmet.StrankaListFormatedWithAdress>
  <DomainObject.Predmet.StrankaListFormatedWithAdressOIB>
    <izvorni_sadrzaj>
      <item>TOMISLAV KORBAR i dr. radnici, </item>
    </izvorni_sadrzaj>
    <derivirana_varijabla naziv="DomainObject.Predmet.StrankaListFormatedWithAdressOIB_1">
      <item>TOMISLAV KORBAR i dr. radnici, </item>
    </derivirana_varijabla>
  </DomainObject.Predmet.StrankaListFormatedWithAdressOIB>
  <DomainObject.Predmet.StrankaListNazivFormated>
    <izvorni_sadrzaj>
      <item>TOMISLAV KORBAR i dr. radnici</item>
    </izvorni_sadrzaj>
    <derivirana_varijabla naziv="DomainObject.Predmet.StrankaListNazivFormated_1">
      <item>TOMISLAV KORBAR i dr. radnici</item>
    </derivirana_varijabla>
  </DomainObject.Predmet.StrankaListNazivFormated>
  <DomainObject.Predmet.StrankaListNazivFormatedOIB>
    <izvorni_sadrzaj>
      <item>TOMISLAV KORBAR i dr. radnici</item>
    </izvorni_sadrzaj>
    <derivirana_varijabla naziv="DomainObject.Predmet.StrankaListNazivFormatedOIB_1">
      <item>TOMISLAV KORBAR i dr. radnici</item>
    </derivirana_varijabla>
  </DomainObject.Predmet.StrankaListNazivFormatedOIB>
  <DomainObject.Predmet.ProtuStrankaListFormated>
    <izvorni_sadrzaj>
      <item>Prehrambena industrija KLAS d. d. "u stečaju"</item>
    </izvorni_sadrzaj>
    <derivirana_varijabla naziv="DomainObject.Predmet.ProtuStrankaListFormated_1">
      <item>Prehrambena industrija KLAS d. d. "u stečaju"</item>
    </derivirana_varijabla>
  </DomainObject.Predmet.ProtuStrankaListFormated>
  <DomainObject.Predmet.ProtuStrankaListFormatedOIB>
    <izvorni_sadrzaj>
      <item>Prehrambena industrija KLAS d. d. "u stečaju", OIB 65742611374</item>
    </izvorni_sadrzaj>
    <derivirana_varijabla naziv="DomainObject.Predmet.ProtuStrankaListFormatedOIB_1">
      <item>Prehrambena industrija KLAS d. d. "u stečaju", OIB 65742611374</item>
    </derivirana_varijabla>
  </DomainObject.Predmet.ProtuStrankaListFormatedOIB>
  <DomainObject.Predmet.ProtuStrankaListFormatedWithAdress>
    <izvorni_sadrzaj>
      <item>Prehrambena industrija KLAS d. d. "u stečaju", Urije/bb, 35400 Nova Gradiška</item>
    </izvorni_sadrzaj>
    <derivirana_varijabla naziv="DomainObject.Predmet.ProtuStrankaListFormatedWithAdress_1">
      <item>Prehrambena industrija KLAS d. d. "u stečaju", Urije/bb, 35400 Nova Gradiška</item>
    </derivirana_varijabla>
  </DomainObject.Predmet.ProtuStrankaListFormatedWithAdress>
  <DomainObject.Predmet.ProtuStrankaListFormatedWithAdressOIB>
    <izvorni_sadrzaj>
      <item>Prehrambena industrija KLAS d. d. "u stečaju", OIB 65742611374, Urije/bb, 35400 Nova Gradiška</item>
    </izvorni_sadrzaj>
    <derivirana_varijabla naziv="DomainObject.Predmet.ProtuStrankaListFormatedWithAdressOIB_1">
      <item>Prehrambena industrija KLAS d. d. "u stečaju", OIB 65742611374, Urije/bb, 35400 Nova Gradiška</item>
    </derivirana_varijabla>
  </DomainObject.Predmet.ProtuStrankaListFormatedWithAdressOIB>
  <DomainObject.Predmet.ProtuStrankaListNazivFormated>
    <izvorni_sadrzaj>
      <item>Prehrambena industrija KLAS d. d. "u stečaju"</item>
    </izvorni_sadrzaj>
    <derivirana_varijabla naziv="DomainObject.Predmet.ProtuStrankaListNazivFormated_1">
      <item>Prehrambena industrija KLAS d. d. "u stečaju"</item>
    </derivirana_varijabla>
  </DomainObject.Predmet.ProtuStrankaListNazivFormated>
  <DomainObject.Predmet.ProtuStrankaListNazivFormatedOIB>
    <izvorni_sadrzaj>
      <item>Prehrambena industrija KLAS d. d. "u stečaju", OIB 65742611374</item>
    </izvorni_sadrzaj>
    <derivirana_varijabla naziv="DomainObject.Predmet.ProtuStrankaListNazivFormatedOIB_1">
      <item>Prehrambena industrija KLAS d. d. "u stečaju", OIB 65742611374</item>
    </derivirana_varijabla>
  </DomainObject.Predmet.ProtuStrankaListNazivFormatedOIB>
  <DomainObject.Predmet.OstaliListFormated>
    <izvorni_sadrzaj>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zvorni_sadrzaj>
    <derivirana_varijabla naziv="DomainObject.Predmet.OstaliListFormated_1">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derivirana_varijabla>
  </DomainObject.Predmet.OstaliListFormated>
  <DomainObject.Predmet.OstaliListFormatedOIB>
    <izvorni_sadrzaj>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zvorni_sadrzaj>
    <derivirana_varijabla naziv="DomainObject.Predmet.OstaliListFormatedOIB_1">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derivirana_varijabla>
  </DomainObject.Predmet.OstaliListFormatedOIB>
  <DomainObject.Predmet.OstaliListFormatedWithAdress>
    <izvorni_sadrzaj>
      <item>ZAGREBAČKA BANKA d.d. ZAGREB, Radnička c. 80, 10000 Zagreb</item>
      <item>VLADIMIR MAJETIĆ, J. Haulke 12, 35400 Nova Gradiška</item>
      <item>MATO KRIŽIĆ, Trg K. Tomislava 1, 35400 Nova Gradiška</item>
      <item>MAJSAN d.o.o. KORČULA, Soline b.b., 20260 Korčula</item>
      <item>EKO IMANJE MAVROVIĆ d.o.o.,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zvorni_sadrzaj>
    <derivirana_varijabla naziv="DomainObject.Predmet.OstaliListFormatedWithAdress_1">
      <item>ZAGREBAČKA BANKA d.d. ZAGREB, Radnička c. 80, 10000 Zagreb</item>
      <item>VLADIMIR MAJETIĆ, J. Haulke 12, 35400 Nova Gradiška</item>
      <item>MATO KRIŽIĆ, Trg K. Tomislava 1, 35400 Nova Gradiška</item>
      <item>MAJSAN d.o.o. KORČULA, Soline b.b., 20260 Korčula</item>
      <item>EKO IMANJE MAVROVIĆ d.o.o.,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derivirana_varijabla>
  </DomainObject.Predmet.OstaliListFormatedWithAdress>
  <DomainObject.Predmet.OstaliListFormatedWithAdressOIB>
    <izvorni_sadrzaj>
      <item>ZAGREBAČKA BANKA d.d. ZAGREB, OIB 92963223473, Radnička c. 80, 10000 Zagreb</item>
      <item>VLADIMIR MAJETIĆ, J. Haulke 12, 35400 Nova Gradiška</item>
      <item>MATO KRIŽIĆ, Trg K. Tomislava 1, 35400 Nova Gradiška</item>
      <item>MAJSAN d.o.o. KORČULA, OIB 24992412511, Soline b.b., 20260 Korčula</item>
      <item>EKO IMANJE MAVROVIĆ d.o.o., OIB 07135129238,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OIB 32894922284,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zvorni_sadrzaj>
    <derivirana_varijabla naziv="DomainObject.Predmet.OstaliListFormatedWithAdressOIB_1">
      <item>ZAGREBAČKA BANKA d.d. ZAGREB, OIB 92963223473, Radnička c. 80, 10000 Zagreb</item>
      <item>VLADIMIR MAJETIĆ, J. Haulke 12, 35400 Nova Gradiška</item>
      <item>MATO KRIŽIĆ, Trg K. Tomislava 1, 35400 Nova Gradiška</item>
      <item>MAJSAN d.o.o. KORČULA, OIB 24992412511, Soline b.b., 20260 Korčula</item>
      <item>EKO IMANJE MAVROVIĆ d.o.o., OIB 07135129238,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OIB 32894922284,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derivirana_varijabla>
  </DomainObject.Predmet.OstaliListFormatedWithAdressOIB>
  <DomainObject.Predmet.OstaliListNazivFormated>
    <izvorni_sadrzaj>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zvorni_sadrzaj>
    <derivirana_varijabla naziv="DomainObject.Predmet.OstaliListNazivFormated_1">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derivirana_varijabla>
  </DomainObject.Predmet.OstaliListNazivFormated>
  <DomainObject.Predmet.OstaliListNazivFormatedOIB>
    <izvorni_sadrzaj>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zvorni_sadrzaj>
    <derivirana_varijabla naziv="DomainObject.Predmet.OstaliListNazivFormatedOIB_1">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TOMISLAV KORBAR i dr. radnici</izvorni_sadrzaj>
    <derivirana_varijabla naziv="DomainObject.Predmet.StrankaIDrugi_1">TOMISLAV KORBAR i dr. radnici</derivirana_varijabla>
  </DomainObject.Predmet.StrankaIDrugi>
  <DomainObject.Predmet.ProtustrankaIDrugi>
    <izvorni_sadrzaj>Prehrambena industrija KLAS d. d. "u stečaju"</izvorni_sadrzaj>
    <derivirana_varijabla naziv="DomainObject.Predmet.ProtustrankaIDrugi_1">Prehrambena industrija KLAS d. d. "u stečaju"</derivirana_varijabla>
  </DomainObject.Predmet.ProtustrankaIDrugi>
  <DomainObject.Predmet.StrankaIDrugiAdressOIB>
    <izvorni_sadrzaj>TOMISLAV KORBAR i dr. radnici, </izvorni_sadrzaj>
    <derivirana_varijabla naziv="DomainObject.Predmet.StrankaIDrugiAdressOIB_1">TOMISLAV KORBAR i dr. radnici, </derivirana_varijabla>
  </DomainObject.Predmet.StrankaIDrugiAdressOIB>
  <DomainObject.Predmet.ProtustrankaIDrugiAdressOIB>
    <izvorni_sadrzaj>Prehrambena industrija KLAS d. d. "u stečaju", OIB 65742611374, Urije/bb, 35400 Nova Gradiška</izvorni_sadrzaj>
    <derivirana_varijabla naziv="DomainObject.Predmet.ProtustrankaIDrugiAdressOIB_1">Prehrambena industrija KLAS d. d. "u stečaju", OIB 65742611374, Urije/bb,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Prehrambena industrija KLAS d. d. "u stečaju"</item>
      <item>ZAGREBAČKA BANKA d.d. ZAGREB</item>
      <item>VLADIMIR MAJETIĆ</item>
      <item>MATO KRIŽIĆ</item>
      <item>MAJSAN d.o.o. KORČULA</item>
      <item>EKO IMANJE MAVROVIĆ d.o.o.</item>
      <item>PPDIV ZAGREB DARKO ČAVRAK</item>
      <item>TOMISLAV KORBAR i dr. radnici</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zvorni_sadrzaj>
    <derivirana_varijabla naziv="DomainObject.Predmet.SudioniciListNaziv_1">
      <item>Prehrambena industrija KLAS d. d. "u stečaju"</item>
      <item>ZAGREBAČKA BANKA d.d. ZAGREB</item>
      <item>VLADIMIR MAJETIĆ</item>
      <item>MATO KRIŽIĆ</item>
      <item>MAJSAN d.o.o. KORČULA</item>
      <item>EKO IMANJE MAVROVIĆ d.o.o.</item>
      <item>PPDIV ZAGREB DARKO ČAVRAK</item>
      <item>TOMISLAV KORBAR i dr. radnici</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derivirana_varijabla>
  </DomainObject.Predmet.SudioniciListNaziv>
  <DomainObject.Predmet.SudioniciListAdressOIB>
    <izvorni_sadrzaj>
      <item>Prehrambena industrija KLAS d. d. "u stečaju", OIB 65742611374, Urije/bb,35400 Nova Gradiška</item>
      <item>ZAGREBAČKA BANKA d.d. ZAGREB, OIB 92963223473, Radnička c. 80,10000 Zagreb</item>
      <item>VLADIMIR MAJETIĆ, J. Haulke 12,35400 Nova Gradiška</item>
      <item>MATO KRIŽIĆ, Trg K. Tomislava 1,35400 Nova Gradiška</item>
      <item>MAJSAN d.o.o. KORČULA, OIB 24992412511, Soline b.b.,20260 Korčula</item>
      <item>EKO IMANJE MAVROVIĆ d.o.o., OIB 07135129238, Sloboština 45,34322 Brestovac</item>
      <item>PPDIV ZAGREB DARKO ČAVRAK, Lj. Posavskog 5,10000 Zagreb</item>
      <item>TOMISLAV KORBAR i dr. radnici, </item>
      <item>PETAR VUKOVIĆ, Prvča 84,35400 Nova Gradiška</item>
      <item>RUŽICA ZAMAJIĆ, Slavonija I,35000 Slavonski Brod</item>
      <item>Renata Karamatić, odvj.Zagreb</item>
      <item>FIMA VALIDUS d.o.o, u stečaju Varaždin, Anina 2,42000 Varaždin</item>
      <item>MF POREZNA UPRAVA PODRUČNI URED Slav.Brod, a,35000 Slavonski Brod</item>
      <item>Predrag Filajdić, OIB 32894922284, Luke Lukića 65,35000 Slavonski Brod</item>
      <item>Nenad Homar, steč.uprav. Koprivnica, Dravska 1,48000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zvorni_sadrzaj>
    <derivirana_varijabla naziv="DomainObject.Predmet.SudioniciListAdressOIB_1">
      <item>Prehrambena industrija KLAS d. d. "u stečaju", OIB 65742611374, Urije/bb,35400 Nova Gradiška</item>
      <item>ZAGREBAČKA BANKA d.d. ZAGREB, OIB 92963223473, Radnička c. 80,10000 Zagreb</item>
      <item>VLADIMIR MAJETIĆ, J. Haulke 12,35400 Nova Gradiška</item>
      <item>MATO KRIŽIĆ, Trg K. Tomislava 1,35400 Nova Gradiška</item>
      <item>MAJSAN d.o.o. KORČULA, OIB 24992412511, Soline b.b.,20260 Korčula</item>
      <item>EKO IMANJE MAVROVIĆ d.o.o., OIB 07135129238, Sloboština 45,34322 Brestovac</item>
      <item>PPDIV ZAGREB DARKO ČAVRAK, Lj. Posavskog 5,10000 Zagreb</item>
      <item>TOMISLAV KORBAR i dr. radnici, </item>
      <item>PETAR VUKOVIĆ, Prvča 84,35400 Nova Gradiška</item>
      <item>RUŽICA ZAMAJIĆ, Slavonija I,35000 Slavonski Brod</item>
      <item>Renata Karamatić, odvj.Zagreb</item>
      <item>FIMA VALIDUS d.o.o, u stečaju Varaždin, Anina 2,42000 Varaždin</item>
      <item>MF POREZNA UPRAVA PODRUČNI URED Slav.Brod, a,35000 Slavonski Brod</item>
      <item>Predrag Filajdić, OIB 32894922284, Luke Lukića 65,35000 Slavonski Brod</item>
      <item>Nenad Homar, steč.uprav. Koprivnica, Dravska 1,48000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65742611374</item>
      <item>, OIB 92963223473</item>
      <item>, OIB null</item>
      <item>, OIB null</item>
      <item>, OIB 24992412511</item>
      <item>, OIB 07135129238</item>
      <item>, OIB null</item>
      <item>, OIB null</item>
      <item>, OIB null</item>
      <item>, OIB null</item>
      <item>, OIB null</item>
      <item>, OIB null</item>
      <item>, OIB null</item>
      <item>, OIB 32894922284</item>
      <item>, OIB null</item>
      <item>, OIB null</item>
      <item>, OIB null</item>
      <item>, OIB null</item>
      <item>, OIB null</item>
      <item>, OIB null</item>
      <item>, OIB null</item>
      <item>, OIB null</item>
      <item>, OIB null</item>
    </izvorni_sadrzaj>
    <derivirana_varijabla naziv="DomainObject.Predmet.SudioniciListNazivOIB_1">
      <item>, OIB 65742611374</item>
      <item>, OIB 92963223473</item>
      <item>, OIB null</item>
      <item>, OIB null</item>
      <item>, OIB 24992412511</item>
      <item>, OIB 07135129238</item>
      <item>, OIB null</item>
      <item>, OIB null</item>
      <item>, OIB null</item>
      <item>, OIB null</item>
      <item>, OIB null</item>
      <item>, OIB null</item>
      <item>, OIB null</item>
      <item>, OIB 32894922284</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437</properties:Words>
  <properties:Characters>2375</properties:Characters>
  <properties:Lines>70</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2017-02-21T10:44:00Z</dcterms:created>
  <dc:creator>Korisnik</dc:creator>
  <cp:lastModifiedBy>wsadmin</cp:lastModifiedBy>
  <cp:lastPrinted>2017-02-21T10:43:00Z</cp:lastPrinted>
  <dcterms:modified xmlns:xsi="http://www.w3.org/2001/XMLSchema-instance" xsi:type="dcterms:W3CDTF">2017-02-21T10:44:00Z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