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d56b" w14:paraId="7bfd56b" w:rsidRDefault="00B31F46" w:rsidP="003B0DF3" w:rsidR="003B0DF3" w:rsidRPr="00BB2D3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BB2D3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BB2D3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BB2D3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BB2D3E">
        <w:rPr>
          <w:rFonts w:cs="Times New Roman" w:hAnsi="Times New Roman" w:ascii="Times New Roman"/>
          <w:sz w:val="24"/>
          <w:szCs w:val="24"/>
        </w:rPr>
        <w:t>1 St-1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BB2D3E">
        <w:rPr>
          <w:rFonts w:cs="Times New Roman" w:hAnsi="Times New Roman" w:ascii="Times New Roman"/>
          <w:sz w:val="24"/>
          <w:szCs w:val="24"/>
        </w:rPr>
        <w:t>05/2017</w:t>
      </w:r>
    </w:p>
    <w:p w:rsidRDefault="00BB2D3E" w:rsidP="003B0DF3" w:rsidR="00BB2D3E" w:rsidRPr="00BB2D3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BB2D3E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BB2D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BB2D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BB2D3E" w:rsidRPr="00BB2D3E">
        <w:rPr>
          <w:rFonts w:cs="Times New Roman" w:hAnsi="Times New Roman" w:ascii="Times New Roman"/>
          <w:sz w:val="24"/>
          <w:szCs w:val="24"/>
        </w:rPr>
        <w:t>Thermal Zone j.d.o.o. u stečaju, Sesvete, Mostarska ulica 40, OIB: 99366112219</w:t>
      </w:r>
      <w:r w:rsidR="002E6C3D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BB2D3E">
        <w:rPr>
          <w:rFonts w:cs="Times New Roman" w:hAnsi="Times New Roman" w:ascii="Times New Roman"/>
          <w:sz w:val="24"/>
          <w:szCs w:val="24"/>
        </w:rPr>
        <w:t xml:space="preserve"> </w:t>
      </w:r>
      <w:r w:rsidR="00BB2D3E">
        <w:rPr>
          <w:rFonts w:cs="Times New Roman" w:hAnsi="Times New Roman" w:ascii="Times New Roman"/>
          <w:sz w:val="24"/>
          <w:szCs w:val="24"/>
        </w:rPr>
        <w:t>26. ožujka 2019.</w:t>
      </w:r>
    </w:p>
    <w:p w:rsidRDefault="000201A3" w:rsidP="000201A3" w:rsidR="000201A3" w:rsidRPr="00BB2D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B2D3E" w:rsidP="003B0DF3" w:rsidR="00BB2D3E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BB2D3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BB2D3E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BB2D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B2D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travnja 2019</w:t>
      </w:r>
      <w:r w:rsidRPr="00BB2D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D5231" w:rsidRPr="00BB2D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BB2D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01E20" w:rsidRPr="00BB2D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BB2D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sati,</w:t>
      </w: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BB2D3E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BB2D3E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BB2D3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2D3E" w:rsidP="003B0DF3" w:rsidR="00BB2D3E" w:rsidRPr="00BB2D3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2D3E" w:rsidP="003B0DF3" w:rsidR="00BB2D3E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23. ožujka 2019.</w:t>
      </w: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</w:t>
      </w:r>
      <w:r w:rsid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) stečajni sudac je riješio kao u točkama I. i II. izreke.</w:t>
      </w:r>
    </w:p>
    <w:p w:rsidRDefault="003B0DF3" w:rsidP="003B0DF3" w:rsidR="003B0DF3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BB2D3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BB2D3E" w:rsidP="00BB2D3E" w:rsidR="00BB2D3E" w:rsidRPr="00BB2D3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BB2D3E">
        <w:rPr>
          <w:rFonts w:cs="Times New Roman" w:hAnsi="Times New Roman" w:ascii="Times New Roman"/>
          <w:sz w:val="24"/>
          <w:szCs w:val="24"/>
        </w:rPr>
        <w:t>1 St-1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BB2D3E">
        <w:rPr>
          <w:rFonts w:cs="Times New Roman" w:hAnsi="Times New Roman" w:ascii="Times New Roman"/>
          <w:sz w:val="24"/>
          <w:szCs w:val="24"/>
        </w:rPr>
        <w:t>05/2017</w:t>
      </w:r>
    </w:p>
    <w:p w:rsidRDefault="00BB2D3E" w:rsidP="003B0DF3" w:rsidR="00BB2D3E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BB2D3E" w:rsidP="003B0DF3" w:rsidR="00BB2D3E" w:rsidRPr="00BB2D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26. ožujka 2019.</w:t>
      </w:r>
    </w:p>
    <w:p w:rsidRDefault="000D6C08" w:rsidP="003B0DF3" w:rsidR="000D6C08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0D6C08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D6C08" w:rsidP="003B0DF3" w:rsidR="000D6C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6C08" w:rsidP="003B0DF3" w:rsidR="000D6C08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Draženka Prpić</w:t>
      </w:r>
    </w:p>
    <w:p w:rsidRDefault="003B0DF3" w:rsidP="003B0DF3" w:rsidR="003B0DF3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BB2D3E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BB2D3E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BB2D3E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B2D3E" w:rsidP="003B0DF3" w:rsidR="003B0DF3" w:rsidRPr="00BB2D3E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 stečajni upravitelj Ivan Kapor</w:t>
      </w:r>
    </w:p>
    <w:p w:rsidRDefault="003B0DF3" w:rsidP="003B0DF3" w:rsidR="003B0DF3" w:rsidRPr="00BB2D3E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2. e-oglasna ploča suda</w:t>
      </w:r>
    </w:p>
    <w:p w:rsidRDefault="003B0DF3" w:rsidP="003B0DF3" w:rsidR="003B0DF3" w:rsidRPr="00BB2D3E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B2D3E">
        <w:rPr>
          <w:rFonts w:cs="Times New Roman" w:eastAsia="Times New Roman" w:hAnsi="Times New Roman" w:ascii="Times New Roman"/>
          <w:sz w:val="24"/>
          <w:szCs w:val="24"/>
          <w:lang w:eastAsia="hr-HR"/>
        </w:rPr>
        <w:t>3. spis</w:t>
      </w:r>
    </w:p>
    <w:p w:rsidRDefault="003B0DF3" w:rsidP="003B0DF3" w:rsidR="003B0DF3" w:rsidRPr="00BB2D3E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BB2D3E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BB2D3E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BB2D3E">
      <w:pPr>
        <w:rPr>
          <w:rFonts w:cs="Times New Roman" w:hAnsi="Times New Roman" w:ascii="Times New Roman"/>
          <w:sz w:val="24"/>
          <w:szCs w:val="24"/>
        </w:rPr>
      </w:pPr>
    </w:p>
    <w:sectPr w:rsidR="00CA2B5B" w:rsidRPr="00BB2D3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94A" w:rsidP="003B0DF3" w:rsidR="00CA594A">
      <w:pPr>
        <w:spacing w:lineRule="auto" w:line="240" w:after="0"/>
      </w:pPr>
      <w:r>
        <w:separator/>
      </w:r>
    </w:p>
  </w:endnote>
  <w:endnote w:id="0" w:type="continuationSeparator">
    <w:p w:rsidRDefault="00CA594A" w:rsidP="003B0DF3" w:rsidR="00CA59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94A" w:rsidP="003B0DF3" w:rsidR="00CA594A">
      <w:pPr>
        <w:spacing w:lineRule="auto" w:line="240" w:after="0"/>
      </w:pPr>
      <w:r>
        <w:separator/>
      </w:r>
    </w:p>
  </w:footnote>
  <w:footnote w:id="0" w:type="continuationSeparator">
    <w:p w:rsidRDefault="00CA594A" w:rsidP="003B0DF3" w:rsidR="00CA59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F46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345F0"/>
    <w:rsid w:val="000D6C08"/>
    <w:rsid w:val="000D7C4E"/>
    <w:rsid w:val="002E6C3D"/>
    <w:rsid w:val="003006FE"/>
    <w:rsid w:val="00301E20"/>
    <w:rsid w:val="00335335"/>
    <w:rsid w:val="003B0DF3"/>
    <w:rsid w:val="00521807"/>
    <w:rsid w:val="005647FD"/>
    <w:rsid w:val="00A260A3"/>
    <w:rsid w:val="00AA0548"/>
    <w:rsid w:val="00B31F46"/>
    <w:rsid w:val="00BB2D3E"/>
    <w:rsid w:val="00BC2ADD"/>
    <w:rsid w:val="00BD5231"/>
    <w:rsid w:val="00CA2B5B"/>
    <w:rsid w:val="00CA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0D6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C0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6C0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6C0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6C0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0D6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C0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6C0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6C0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6C0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Thermal Zone j.d.o.o. u stečaju zastupanog po punomoćniku Robert Totić</izvorni_sadrzaj>
    <derivirana_varijabla naziv="DomainObject.Predmet.ProtustrankaFormated_1">  Thermal Zone j.d.o.o. u stečaju zastupanog po punomoćniku Robert Totić</derivirana_varijabla>
  </DomainObject.Predmet.ProtustrankaFormated>
  <DomainObject.Predmet.ProtustrankaFormatedOIB>
    <izvorni_sadrzaj>  Thermal Zone j.d.o.o. u stečaju, OIB 99366112219 zastupanog po punomoćniku Robert Totić</izvorni_sadrzaj>
    <derivirana_varijabla naziv="DomainObject.Predmet.ProtustrankaFormatedOIB_1">  Thermal Zone j.d.o.o. u stečaju, OIB 99366112219 zastupanog po punomoćniku Robert Totić</derivirana_varijabla>
  </DomainObject.Predmet.ProtustrankaFormatedOIB>
  <DomainObject.Predmet.ProtustrankaFormatedWithAdress>
    <izvorni_sadrzaj> Thermal Zone j.d.o.o. u stečaju, Mostarska ulica 40, 10360 Sesvete zastupanog po punomoćniku Robert Totić</izvorni_sadrzaj>
    <derivirana_varijabla naziv="DomainObject.Predmet.ProtustrankaFormatedWithAdress_1"> Thermal Zone j.d.o.o. u stečaju, Mostarska ulica 40, 10360 Sesvete zastupanog po punomoćniku Robert Totić</derivirana_varijabla>
  </DomainObject.Predmet.ProtustrankaFormatedWithAdress>
  <DomainObject.Predmet.ProtustrankaFormatedWithAdressOIB>
    <izvorni_sadrzaj> Thermal Zone j.d.o.o. u stečaju, OIB 99366112219, Mostarska ulica 40, 10360 Sesvete zastupanog po punomoćniku Robert Totić</izvorni_sadrzaj>
    <derivirana_varijabla naziv="DomainObject.Predmet.ProtustrankaFormatedWithAdressOIB_1"> Thermal Zone j.d.o.o. u stečaju, OIB 99366112219, Mostarska ulica 40, 10360 Sesvete zastupanog po punomoćniku Robert Totić</derivirana_varijabla>
  </DomainObject.Predmet.ProtustrankaFormatedWithAdressOIB>
  <DomainObject.Predmet.ProtustrankaWithAdress>
    <izvorni_sadrzaj>Thermal Zone j.d.o.o. u stečaju Mostarska ulica 40, 10360 Sesvete</izvorni_sadrzaj>
    <derivirana_varijabla naziv="DomainObject.Predmet.ProtustrankaWithAdress_1">Thermal Zone j.d.o.o. u stečaju Mostarska ulica 40, 10360 Sesvete</derivirana_varijabla>
  </DomainObject.Predmet.ProtustrankaWithAdress>
  <DomainObject.Predmet.ProtustrankaWithAdressOIB>
    <izvorni_sadrzaj>Thermal Zone j.d.o.o. u stečaju, OIB 99366112219, Mostarska ulica 40, 10360 Sesvete</izvorni_sadrzaj>
    <derivirana_varijabla naziv="DomainObject.Predmet.ProtustrankaWithAdressOIB_1">Thermal Zone j.d.o.o. u stečaju, OIB 99366112219, Mostarska ulica 40, 10360 Sesvete</derivirana_varijabla>
  </DomainObject.Predmet.ProtustrankaWithAdressOIB>
  <DomainObject.Predmet.ProtustrankaNazivFormated>
    <izvorni_sadrzaj>Thermal Zone j.d.o.o. u stečaju</izvorni_sadrzaj>
    <derivirana_varijabla naziv="DomainObject.Predmet.ProtustrankaNazivFormated_1">Thermal Zone j.d.o.o. u stečaju</derivirana_varijabla>
  </DomainObject.Predmet.ProtustrankaNazivFormated>
  <DomainObject.Predmet.ProtustrankaNazivFormatedOIB>
    <izvorni_sadrzaj>Thermal Zone j.d.o.o. u stečaju, OIB 99366112219</izvorni_sadrzaj>
    <derivirana_varijabla naziv="DomainObject.Predmet.ProtustrankaNazivFormatedOIB_1">Thermal Zone j.d.o.o. u stečaju, OIB 99366112219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Thermal Zone j.d.o.o. u stečaju zastupanog po punomoćniku Robert Totić</item>
    </izvorni_sadrzaj>
    <derivirana_varijabla naziv="DomainObject.Predmet.ProtuStrankaListFormated_1">
      <item>Thermal Zone j.d.o.o. u stečaju zastupanog po punomoćniku Robert Totić</item>
    </derivirana_varijabla>
  </DomainObject.Predmet.ProtuStrankaListFormated>
  <DomainObject.Predmet.ProtuStrankaListFormatedOIB>
    <izvorni_sadrzaj>
      <item>Thermal Zone j.d.o.o. u stečaju, OIB 99366112219 zastupanog po punomoćniku Robert Totić</item>
    </izvorni_sadrzaj>
    <derivirana_varijabla naziv="DomainObject.Predmet.ProtuStrankaListFormatedOIB_1">
      <item>Thermal Zone j.d.o.o. u stečaju, OIB 99366112219 zastupanog po punomoćniku Robert Totić</item>
    </derivirana_varijabla>
  </DomainObject.Predmet.ProtuStrankaListFormatedOIB>
  <DomainObject.Predmet.ProtuStrankaListFormatedWithAdress>
    <izvorni_sadrzaj>
      <item>Thermal Zone j.d.o.o. u stečaju, Mostarska ulica 40, 10360 Sesvete zastupanog po punomoćniku Robert Totić</item>
    </izvorni_sadrzaj>
    <derivirana_varijabla naziv="DomainObject.Predmet.ProtuStrankaListFormatedWithAdress_1">
      <item>Thermal Zone j.d.o.o. u stečaju, Mostarska ulica 40, 10360 Sesvete zastupanog po punomoćniku Robert Totić</item>
    </derivirana_varijabla>
  </DomainObject.Predmet.ProtuStrankaListFormatedWithAdress>
  <DomainObject.Predmet.ProtuStrankaListFormatedWithAdressOIB>
    <izvorni_sadrzaj>
      <item>Thermal Zone j.d.o.o. u stečaju, OIB 99366112219, Mostarska ulica 40, 10360 Sesvete zastupanog po punomoćniku Robert Totić</item>
    </izvorni_sadrzaj>
    <derivirana_varijabla naziv="DomainObject.Predmet.ProtuStrankaListFormatedWithAdressOIB_1">
      <item>Thermal Zone j.d.o.o. u stečaju, OIB 99366112219, Mostarska ulica 40, 10360 Sesvete zastupanog po punomoćniku Robert Totić</item>
    </derivirana_varijabla>
  </DomainObject.Predmet.ProtuStrankaListFormatedWithAdressOIB>
  <DomainObject.Predmet.ProtuStrankaListNazivFormated>
    <izvorni_sadrzaj>
      <item>Thermal Zone j.d.o.o. u stečaju</item>
    </izvorni_sadrzaj>
    <derivirana_varijabla naziv="DomainObject.Predmet.ProtuStrankaListNazivFormated_1">
      <item>Thermal Zone j.d.o.o. u stečaju</item>
    </derivirana_varijabla>
  </DomainObject.Predmet.ProtuStrankaListNazivFormated>
  <DomainObject.Predmet.ProtuStrankaListNazivFormatedOIB>
    <izvorni_sadrzaj>
      <item>Thermal Zone j.d.o.o. u stečaju, OIB 99366112219</item>
    </izvorni_sadrzaj>
    <derivirana_varijabla naziv="DomainObject.Predmet.ProtuStrankaListNazivFormatedOIB_1">
      <item>Thermal Zone j.d.o.o. u stečaju, OIB 99366112219</item>
    </derivirana_varijabla>
  </DomainObject.Predmet.ProtuStrankaListNazivFormatedOIB>
  <DomainObject.Predmet.OstaliListFormated>
    <izvorni_sadrzaj>
      <item>Robert Totić punomoćnik sudionika u postupku Thermal Zone j.d.o.o. u stečaju</item>
    </izvorni_sadrzaj>
    <derivirana_varijabla naziv="DomainObject.Predmet.OstaliListFormated_1">
      <item>Robert Totić punomoćnik sudionika u postupku Thermal Zone j.d.o.o. u stečaju</item>
    </derivirana_varijabla>
  </DomainObject.Predmet.OstaliListFormated>
  <DomainObject.Predmet.OstaliListFormatedOIB>
    <izvorni_sadrzaj>
      <item>Robert Totić, OIB 86304276274 punomoćnik sudionika u postupku Thermal Zone j.d.o.o. u stečaju</item>
    </izvorni_sadrzaj>
    <derivirana_varijabla naziv="DomainObject.Predmet.OstaliListFormatedOIB_1">
      <item>Robert Totić, OIB 86304276274 punomoćnik sudionika u postupku Thermal Zone j.d.o.o. u stečaju</item>
    </derivirana_varijabla>
  </DomainObject.Predmet.OstaliListFormatedOIB>
  <DomainObject.Predmet.OstaliListFormatedWithAdress>
    <izvorni_sadrzaj>
      <item>Robert Totić, Mostarska 40, 10360 Sesvete punomoćnik sudionika u postupku Thermal Zone j.d.o.o. u stečaju</item>
    </izvorni_sadrzaj>
    <derivirana_varijabla naziv="DomainObject.Predmet.OstaliListFormatedWithAdress_1">
      <item>Robert Totić, Mostarska 40, 10360 Sesvete punomoćnik sudionika u postupku Thermal Zone j.d.o.o. u stečaju</item>
    </derivirana_varijabla>
  </DomainObject.Predmet.OstaliListFormatedWithAdress>
  <DomainObject.Predmet.OstaliListFormatedWithAdressOIB>
    <izvorni_sadrzaj>
      <item>Robert Totić, OIB 86304276274, Mostarska 40, 10360 Sesvete punomoćnik sudionika u postupku Thermal Zone j.d.o.o. u stečaju</item>
    </izvorni_sadrzaj>
    <derivirana_varijabla naziv="DomainObject.Predmet.OstaliListFormatedWithAdressOIB_1">
      <item>Robert Totić, OIB 86304276274, Mostarska 40, 10360 Sesvete punomoćnik sudionika u postupku Thermal Zone j.d.o.o. u stečaju</item>
    </derivirana_varijabla>
  </DomainObject.Predmet.OstaliListFormatedWithAdressOIB>
  <DomainObject.Predmet.OstaliListNazivFormated>
    <izvorni_sadrzaj>
      <item>Robert Totić</item>
    </izvorni_sadrzaj>
    <derivirana_varijabla naziv="DomainObject.Predmet.OstaliListNazivFormated_1">
      <item>Robert Totić</item>
    </derivirana_varijabla>
  </DomainObject.Predmet.OstaliListNazivFormated>
  <DomainObject.Predmet.OstaliListNazivFormatedOIB>
    <izvorni_sadrzaj>
      <item>Robert Totić, OIB 86304276274</item>
    </izvorni_sadrzaj>
    <derivirana_varijabla naziv="DomainObject.Predmet.OstaliListNazivFormatedOIB_1">
      <item>Robert Totić, OIB 86304276274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Thermal Zone j.d.o.o. u stečaju</izvorni_sadrzaj>
    <derivirana_varijabla naziv="DomainObject.Predmet.ProtustrankaIDrugi_1">Thermal Zone j.d.o.o.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Thermal Zone j.d.o.o. u stečaju, OIB 99366112219, Mostarska ulica 40, 10360 Sesvete</izvorni_sadrzaj>
    <derivirana_varijabla naziv="DomainObject.Predmet.ProtustrankaIDrugiAdressOIB_1">Thermal Zone j.d.o.o. u stečaju, OIB 99366112219, Mostarska ulica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Thermal Zone j.d.o.o. u stečaju</item>
      <item>FINA Regionalni centar Zagreb</item>
      <item>Robert Totić</item>
    </izvorni_sadrzaj>
    <derivirana_varijabla naziv="DomainObject.Predmet.SudioniciListNaziv_1">
      <item>Thermal Zone j.d.o.o. u stečaju</item>
      <item>FINA Regionalni centar Zagreb</item>
      <item>Robert Totić</item>
    </derivirana_varijabla>
  </DomainObject.Predmet.SudioniciListNaziv>
  <DomainObject.Predmet.SudioniciListAdressOIB>
    <izvorni_sadrzaj>
      <item>Thermal Zone j.d.o.o. u stečaju, OIB 99366112219, Mostarska ulica 40,10360 Sesvete</item>
      <item>FINA Regionalni centar Zagreb, OIB 85821130368, Trg svibanjskih žrtava 1995. 1,10000 Zagreb</item>
      <item>Robert Totić, OIB 86304276274, Mostarska 40,10360 Sesvete</item>
    </izvorni_sadrzaj>
    <derivirana_varijabla naziv="DomainObject.Predmet.SudioniciListAdressOIB_1">
      <item>Thermal Zone j.d.o.o. u stečaju, OIB 99366112219, Mostarska ulica 40,10360 Sesvete</item>
      <item>FINA Regionalni centar Zagreb, OIB 85821130368, Trg svibanjskih žrtava 1995. 1,10000 Zagreb</item>
      <item>Robert Totić, OIB 86304276274, Mostarska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99366112219</item>
      <item>, OIB 85821130368</item>
      <item>, OIB 86304276274</item>
    </izvorni_sadrzaj>
    <derivirana_varijabla naziv="DomainObject.Predmet.SudioniciListNazivOIB_1">
      <item>, OIB 99366112219</item>
      <item>, OIB 85821130368</item>
      <item>, OIB 86304276274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St-1505/2017-49</izvorni_sadrzaj>
    <derivirana_varijabla naziv="DomainObject.PredzadnjaOdlukaIzPredmeta.Oznaka_1">St-1505/2017-49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1475</properties:Characters>
  <properties:Lines>84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2019-03-26T08:59:00Z</dcterms:created>
  <dc:creator>Draženka Prpić</dc:creator>
  <cp:lastModifiedBy>Draženka Prpić</cp:lastModifiedBy>
  <cp:lastPrinted>2019-03-26T09:01:00Z</cp:lastPrinted>
  <dcterms:modified xmlns:xsi="http://www.w3.org/2001/XMLSchema-instance" xsi:type="dcterms:W3CDTF">2019-03-26T09:01:00Z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(St-1505-17.docx)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