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c5ea" w14:paraId="599c5ea" w:rsidRDefault="00222CBF" w:rsidP="00222CBF" w:rsidR="00222CBF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222CBF" w:rsidP="00222CBF" w:rsidR="00222CBF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222CBF" w:rsidP="00222CBF" w:rsidR="00222CBF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222CBF" w:rsidP="00222CBF" w:rsidR="00222CBF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222CBF" w:rsidP="00222CBF" w:rsidR="00222CBF">
      <w:pPr>
        <w:jc w:val="right"/>
      </w:pPr>
    </w:p>
    <w:p w:rsidRDefault="00222CBF" w:rsidP="00222CBF" w:rsidR="00222CBF">
      <w:pPr>
        <w:jc w:val="right"/>
      </w:pPr>
    </w:p>
    <w:p w:rsidRDefault="00222CBF" w:rsidP="00222CBF" w:rsidR="00222CBF" w:rsidRPr="005D1009">
      <w:pPr>
        <w:jc w:val="both"/>
      </w:pPr>
      <w:r>
        <w:tab/>
      </w:r>
      <w:r w:rsidRPr="005D1009">
        <w:t xml:space="preserve">Trgovački sud u Varaždinu po sucu toga suda Iris </w:t>
      </w:r>
      <w:proofErr w:type="spellStart"/>
      <w:r w:rsidRPr="005D1009">
        <w:t>Hatvalić</w:t>
      </w:r>
      <w:proofErr w:type="spellEnd"/>
      <w:r w:rsidRPr="005D1009">
        <w:t xml:space="preserve"> </w:t>
      </w:r>
      <w:proofErr w:type="spellStart"/>
      <w:r w:rsidRPr="005D1009">
        <w:t>Nemec</w:t>
      </w:r>
      <w:proofErr w:type="spellEnd"/>
      <w:r w:rsidRPr="005D1009">
        <w:t xml:space="preserve">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222CBF">
        <w:t xml:space="preserve">JASNO </w:t>
      </w:r>
      <w:r>
        <w:t>d.o.o.</w:t>
      </w:r>
      <w:r w:rsidRPr="00222CBF">
        <w:t xml:space="preserve"> za trgovinu, usluge i zastupanje</w:t>
      </w:r>
      <w:r>
        <w:t xml:space="preserve">, </w:t>
      </w:r>
      <w:r w:rsidRPr="00222CBF">
        <w:t>Varaždin</w:t>
      </w:r>
      <w:r>
        <w:t xml:space="preserve">, </w:t>
      </w:r>
      <w:r w:rsidRPr="00222CBF">
        <w:t xml:space="preserve">Vladimira </w:t>
      </w:r>
      <w:proofErr w:type="spellStart"/>
      <w:r w:rsidRPr="00222CBF">
        <w:t>Deduša</w:t>
      </w:r>
      <w:proofErr w:type="spellEnd"/>
      <w:r w:rsidRPr="00222CBF">
        <w:t xml:space="preserve"> 15</w:t>
      </w:r>
      <w:r w:rsidRPr="002F1E14">
        <w:t>, OIB</w:t>
      </w:r>
      <w:r w:rsidRPr="00174299">
        <w:t xml:space="preserve">: </w:t>
      </w:r>
      <w:r w:rsidRPr="00222CBF">
        <w:t>34543061004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222CBF" w:rsidP="00222CBF" w:rsidR="00222CBF">
      <w:pPr>
        <w:jc w:val="center"/>
      </w:pPr>
    </w:p>
    <w:p w:rsidRDefault="00222CBF" w:rsidP="00222CBF" w:rsidR="00222CBF">
      <w:pPr>
        <w:jc w:val="center"/>
      </w:pPr>
      <w:r>
        <w:t>OGLAS</w:t>
      </w:r>
    </w:p>
    <w:p w:rsidRDefault="00222CBF" w:rsidP="00222CBF" w:rsidR="00222CBF"/>
    <w:p w:rsidRDefault="00222CBF" w:rsidP="00222CBF" w:rsidR="00222CBF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222CBF">
        <w:t xml:space="preserve">JASNO </w:t>
      </w:r>
      <w:r>
        <w:t>d.o.o.</w:t>
      </w:r>
      <w:r w:rsidRPr="00222CBF">
        <w:t xml:space="preserve"> za trgovinu, usluge i zastupanje</w:t>
      </w:r>
      <w:r>
        <w:t xml:space="preserve">, </w:t>
      </w:r>
      <w:r w:rsidRPr="00222CBF">
        <w:t>Varaždin</w:t>
      </w:r>
      <w:r>
        <w:t xml:space="preserve">, </w:t>
      </w:r>
      <w:r w:rsidRPr="00222CBF">
        <w:t xml:space="preserve">Vladimira </w:t>
      </w:r>
      <w:proofErr w:type="spellStart"/>
      <w:r w:rsidRPr="00222CBF">
        <w:t>Deduša</w:t>
      </w:r>
      <w:proofErr w:type="spellEnd"/>
      <w:r w:rsidRPr="00222CBF">
        <w:t xml:space="preserve"> 15</w:t>
      </w:r>
      <w:r w:rsidRPr="002F1E14">
        <w:t>, OIB</w:t>
      </w:r>
      <w:r w:rsidRPr="00174299">
        <w:t xml:space="preserve">: </w:t>
      </w:r>
      <w:r w:rsidRPr="00222CBF">
        <w:t>34543061004</w:t>
      </w:r>
      <w:r>
        <w:t xml:space="preserve"> </w:t>
      </w:r>
      <w:r w:rsidRPr="005D1009">
        <w:t xml:space="preserve">iznosi </w:t>
      </w:r>
      <w:r>
        <w:t xml:space="preserve">1.695,21 </w:t>
      </w:r>
      <w:r w:rsidRPr="005D1009">
        <w:t>kn.</w:t>
      </w:r>
    </w:p>
    <w:p w:rsidRDefault="00222CBF" w:rsidP="00222CBF" w:rsidR="00222CBF">
      <w:pPr>
        <w:jc w:val="both"/>
      </w:pPr>
    </w:p>
    <w:p w:rsidRDefault="00222CBF" w:rsidP="00222CBF" w:rsidR="00222CBF">
      <w:pPr>
        <w:jc w:val="both"/>
      </w:pPr>
      <w:r>
        <w:t>2/</w:t>
      </w:r>
      <w:r>
        <w:tab/>
        <w:t xml:space="preserve"> Poziva se direktorica </w:t>
      </w:r>
      <w:r w:rsidRPr="005D1009">
        <w:t xml:space="preserve">dužnika </w:t>
      </w:r>
      <w:r>
        <w:t xml:space="preserve">Jasna </w:t>
      </w:r>
      <w:proofErr w:type="spellStart"/>
      <w:r>
        <w:t>Šincek</w:t>
      </w:r>
      <w:proofErr w:type="spellEnd"/>
      <w:r>
        <w:t xml:space="preserve"> iz Varaždina, Vladimira </w:t>
      </w:r>
      <w:proofErr w:type="spellStart"/>
      <w:r>
        <w:t>Deduša</w:t>
      </w:r>
      <w:proofErr w:type="spellEnd"/>
      <w:r>
        <w:t xml:space="preserve"> 15, OIB: 55692566201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22CBF" w:rsidP="00222CBF" w:rsidR="00222CBF">
      <w:pPr>
        <w:jc w:val="both"/>
      </w:pPr>
    </w:p>
    <w:p w:rsidRDefault="00222CBF" w:rsidP="00222CBF" w:rsidR="00222CBF" w:rsidRPr="006A424F">
      <w:pPr>
        <w:jc w:val="both"/>
      </w:pPr>
      <w:r>
        <w:t>3/</w:t>
      </w:r>
      <w:r>
        <w:tab/>
        <w:t>Upozorava se direktorica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22CBF" w:rsidP="00222CBF" w:rsidR="00222CBF"/>
    <w:p w:rsidRDefault="00222CBF" w:rsidP="00222CBF" w:rsidR="00222CBF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222CBF" w:rsidP="00222CBF" w:rsidR="00222CBF">
      <w:pPr>
        <w:jc w:val="both"/>
        <w:rPr>
          <w:color w:val="000000"/>
        </w:rPr>
      </w:pPr>
      <w:r w:rsidRPr="00421691">
        <w:tab/>
      </w:r>
    </w:p>
    <w:p w:rsidRDefault="00222CBF" w:rsidP="00222CBF" w:rsidR="00222CBF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868</w:t>
      </w:r>
      <w:r w:rsidRPr="005D1009">
        <w:t xml:space="preserve">15 otvoren kod Hrvatske poštanske banke. </w:t>
      </w:r>
    </w:p>
    <w:p w:rsidRDefault="00222CBF" w:rsidP="00222CBF" w:rsidR="00222CBF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222CBF" w:rsidP="00222CBF" w:rsidR="00222CBF">
      <w:pPr>
        <w:jc w:val="both"/>
      </w:pPr>
    </w:p>
    <w:p w:rsidRDefault="00222CBF" w:rsidP="00222CBF" w:rsidR="00222CBF" w:rsidRPr="006A424F">
      <w:pPr>
        <w:jc w:val="center"/>
      </w:pPr>
      <w:r>
        <w:t>U Varaždinu, 13. siječnja 2016.</w:t>
      </w:r>
    </w:p>
    <w:p w:rsidRDefault="00222CBF" w:rsidP="00222CBF" w:rsidR="00222CBF">
      <w:pPr>
        <w:jc w:val="both"/>
      </w:pPr>
    </w:p>
    <w:p w:rsidRDefault="00222CBF" w:rsidP="00222CBF" w:rsidR="00222C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22CBF" w:rsidP="00222CBF" w:rsidR="00222CBF"/>
    <w:p w:rsidRDefault="00222CBF" w:rsidP="00222CBF" w:rsidR="00222C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4D2" w:rsidP="00222CBF" w:rsidR="007674D2">
      <w:r>
        <w:separator/>
      </w:r>
    </w:p>
  </w:endnote>
  <w:endnote w:id="0" w:type="continuationSeparator">
    <w:p w:rsidRDefault="007674D2" w:rsidP="00222CBF" w:rsidR="0076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4D2" w:rsidP="00222CBF" w:rsidR="007674D2">
      <w:r>
        <w:separator/>
      </w:r>
    </w:p>
  </w:footnote>
  <w:footnote w:id="0" w:type="continuationSeparator">
    <w:p w:rsidRDefault="007674D2" w:rsidP="00222CBF" w:rsidR="00767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4D2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094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4D2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C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0949" w:rsidP="00CF7EB7" w:rsidR="00AC0D1D">
    <w:pPr>
      <w:pStyle w:val="Zaglavlje"/>
      <w:jc w:val="right"/>
    </w:pPr>
  </w:p>
  <w:p w:rsidRDefault="007674D2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949" w:rsidR="00AC0D1D">
    <w:pPr>
      <w:pStyle w:val="Zaglavlje"/>
    </w:pPr>
  </w:p>
  <w:p w:rsidRDefault="00200949" w:rsidP="005D1009" w:rsidR="005D1009">
    <w:pPr>
      <w:ind w:firstLine="708" w:left="4956"/>
      <w:jc w:val="center"/>
    </w:pPr>
  </w:p>
  <w:p w:rsidRDefault="007674D2" w:rsidP="005D1009" w:rsidR="00AC0D1D">
    <w:pPr>
      <w:ind w:firstLine="708" w:left="4956"/>
      <w:jc w:val="center"/>
    </w:pPr>
    <w:r>
      <w:t>Poslovni broj: 4 St-8</w:t>
    </w:r>
    <w:r w:rsidR="00222CBF">
      <w:t>68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CBF"/>
    <w:rsid w:val="00200949"/>
    <w:rsid w:val="00222CBF"/>
    <w:rsid w:val="007674D2"/>
    <w:rsid w:val="009D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C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2C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2C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2CBF"/>
  </w:style>
  <w:style w:styleId="Tekstbalonia" w:type="paragraph">
    <w:name w:val="Balloon Text"/>
    <w:basedOn w:val="Normal"/>
    <w:link w:val="TekstbaloniaChar"/>
    <w:uiPriority w:val="99"/>
    <w:semiHidden/>
    <w:unhideWhenUsed/>
    <w:rsid w:val="00222C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2C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C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C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94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094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094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094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C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2C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22C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2CBF"/>
  </w:style>
  <w:style w:styleId="Tekstbalonia" w:type="paragraph">
    <w:name w:val="Balloon Text"/>
    <w:basedOn w:val="Normal"/>
    <w:link w:val="TekstbaloniaChar"/>
    <w:uiPriority w:val="99"/>
    <w:semiHidden/>
    <w:unhideWhenUsed/>
    <w:rsid w:val="00222C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2C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C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C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94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094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094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094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JASNO društvo s ograničenom odgovornošću za trgovinu, usluge i zastupanje</izvorni_sadrzaj>
    <derivirana_varijabla naziv="DomainObject.Predmet.ProtustrankaFormated_1">  JASNO društvo s ograničenom odgovornošću za trgovinu, usluge i zastupanje</derivirana_varijabla>
  </DomainObject.Predmet.ProtustrankaFormated>
  <DomainObject.Predmet.ProtustrankaFormatedOIB>
    <izvorni_sadrzaj>  JASNO društvo s ograničenom odgovornošću za trgovinu, usluge i zastupanje, OIB 34543061004</izvorni_sadrzaj>
    <derivirana_varijabla naziv="DomainObject.Predmet.ProtustrankaFormatedOIB_1">  JASNO društvo s ograničenom odgovornošću za trgovinu, usluge i zastupanje, OIB 34543061004</derivirana_varijabla>
  </DomainObject.Predmet.ProtustrankaFormatedOIB>
  <DomainObject.Predmet.ProtustrankaFormatedWithAdress>
    <izvorni_sadrzaj> JASNO društvo s ograničenom odgovornošću za trgovinu, usluge i zastupanje, Vladimira Deduša 15, 42000 Varaždin</izvorni_sadrzaj>
    <derivirana_varijabla naziv="DomainObject.Predmet.ProtustrankaFormatedWithAdress_1"> JASNO društvo s ograničenom odgovornošću za trgovinu, usluge i zastupanje, Vladimira Deduša 15, 42000 Varaždin</derivirana_varijabla>
  </DomainObject.Predmet.ProtustrankaFormatedWithAdress>
  <DomainObject.Predmet.ProtustrankaFormatedWithAdressOIB>
    <izvorni_sadrzaj> JASNO društvo s ograničenom odgovornošću za trgovinu, usluge i zastupanje, OIB 34543061004, Vladimira Deduša 15, 42000 Varaždin</izvorni_sadrzaj>
    <derivirana_varijabla naziv="DomainObject.Predmet.ProtustrankaFormatedWithAdressOIB_1"> JASNO društvo s ograničenom odgovornošću za trgovinu, usluge i zastupanje, OIB 34543061004, Vladimira Deduša 15, 42000 Varaždin</derivirana_varijabla>
  </DomainObject.Predmet.ProtustrankaFormatedWithAdressOIB>
  <DomainObject.Predmet.ProtustrankaWithAdress>
    <izvorni_sadrzaj>JASNO društvo s ograničenom odgovornošću za trgovinu, usluge i zastupanje Vladimira Deduša 15, 42000 Varaždin</izvorni_sadrzaj>
    <derivirana_varijabla naziv="DomainObject.Predmet.ProtustrankaWithAdress_1">JASNO društvo s ograničenom odgovornošću za trgovinu, usluge i zastupanje Vladimira Deduša 15, 42000 Varaždin</derivirana_varijabla>
  </DomainObject.Predmet.ProtustrankaWithAdress>
  <DomainObject.Predmet.ProtustrankaWithAdressOIB>
    <izvorni_sadrzaj>JASNO društvo s ograničenom odgovornošću za trgovinu, usluge i zastupanje, OIB 34543061004, Vladimira Deduša 15, 42000 Varaždin</izvorni_sadrzaj>
    <derivirana_varijabla naziv="DomainObject.Predmet.ProtustrankaWithAdressOIB_1">JASNO društvo s ograničenom odgovornošću za trgovinu, usluge i zastupanje, OIB 34543061004, Vladimira Deduša 15, 42000 Varaždin</derivirana_varijabla>
  </DomainObject.Predmet.ProtustrankaWithAdressOIB>
  <DomainObject.Predmet.ProtustrankaNazivFormated>
    <izvorni_sadrzaj>JASNO društvo s ograničenom odgovornošću za trgovinu, usluge i zastupanje</izvorni_sadrzaj>
    <derivirana_varijabla naziv="DomainObject.Predmet.ProtustrankaNazivFormated_1">JASNO društvo s ograničenom odgovornošću za trgovinu, usluge i zastupanje</derivirana_varijabla>
  </DomainObject.Predmet.ProtustrankaNazivFormated>
  <DomainObject.Predmet.ProtustrankaNazivFormatedOIB>
    <izvorni_sadrzaj>JASNO društvo s ograničenom odgovornošću za trgovinu, usluge i zastupanje, OIB 34543061004</izvorni_sadrzaj>
    <derivirana_varijabla naziv="DomainObject.Predmet.ProtustrankaNazivFormatedOIB_1">JASNO društvo s ograničenom odgovornošću za trgovinu, usluge i zastupanje, OIB 34543061004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1695.21</izvorni_sadrzaj>
    <derivirana_varijabla naziv="DomainObject.Predmet.TrenutnaVrijednost_1">1695.21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JASNO društvo s ograničenom odgovornošću za trgovinu, usluge i zastupanje</item>
    </izvorni_sadrzaj>
    <derivirana_varijabla naziv="DomainObject.Predmet.ProtuStrankaListFormated_1">
      <item>JASNO društvo s ograničenom odgovornošću za trgovinu, usluge i zastupanje</item>
    </derivirana_varijabla>
  </DomainObject.Predmet.ProtuStrankaListFormated>
  <DomainObject.Predmet.ProtuStrankaListFormatedOIB>
    <izvorni_sadrzaj>
      <item>JASNO društvo s ograničenom odgovornošću za trgovinu, usluge i zastupanje, OIB 34543061004</item>
    </izvorni_sadrzaj>
    <derivirana_varijabla naziv="DomainObject.Predmet.ProtuStrankaListFormatedOIB_1">
      <item>JASNO društvo s ograničenom odgovornošću za trgovinu, usluge i zastupanje, OIB 34543061004</item>
    </derivirana_varijabla>
  </DomainObject.Predmet.ProtuStrankaListFormatedOIB>
  <DomainObject.Predmet.ProtuStrankaListFormatedWithAdress>
    <izvorni_sadrzaj>
      <item>JASNO društvo s ograničenom odgovornošću za trgovinu, usluge i zastupanje, Vladimira Deduša 15, 42000 Varaždin</item>
    </izvorni_sadrzaj>
    <derivirana_varijabla naziv="DomainObject.Predmet.ProtuStrankaListFormatedWithAdress_1">
      <item>JASNO društvo s ograničenom odgovornošću za trgovinu, usluge i zastupanje, Vladimira Deduša 15, 42000 Varaždin</item>
    </derivirana_varijabla>
  </DomainObject.Predmet.ProtuStrankaListFormatedWithAdress>
  <DomainObject.Predmet.ProtuStrankaListFormatedWithAdressOIB>
    <izvorni_sadrzaj>
      <item>JASNO društvo s ograničenom odgovornošću za trgovinu, usluge i zastupanje, OIB 34543061004, Vladimira Deduša 15, 42000 Varaždin</item>
    </izvorni_sadrzaj>
    <derivirana_varijabla naziv="DomainObject.Predmet.ProtuStrankaListFormatedWithAdressOIB_1">
      <item>JASNO društvo s ograničenom odgovornošću za trgovinu, usluge i zastupanje, OIB 34543061004, Vladimira Deduša 15, 42000 Varaždin</item>
    </derivirana_varijabla>
  </DomainObject.Predmet.ProtuStrankaListFormatedWithAdressOIB>
  <DomainObject.Predmet.ProtuStrankaListNazivFormated>
    <izvorni_sadrzaj>
      <item>JASNO društvo s ograničenom odgovornošću za trgovinu, usluge i zastupanje</item>
    </izvorni_sadrzaj>
    <derivirana_varijabla naziv="DomainObject.Predmet.ProtuStrankaListNazivFormated_1">
      <item>JASNO društvo s ograničenom odgovornošću za trgovinu, usluge i zastupanje</item>
    </derivirana_varijabla>
  </DomainObject.Predmet.ProtuStrankaListNazivFormated>
  <DomainObject.Predmet.ProtuStrankaListNazivFormatedOIB>
    <izvorni_sadrzaj>
      <item>JASNO društvo s ograničenom odgovornošću za trgovinu, usluge i zastupanje, OIB 34543061004</item>
    </izvorni_sadrzaj>
    <derivirana_varijabla naziv="DomainObject.Predmet.ProtuStrankaListNazivFormatedOIB_1">
      <item>JASNO društvo s ograničenom odgovornošću za trgovinu, usluge i zastupanje, OIB 34543061004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JASNO društvo s ograničenom odgovornošću za trgovinu, usluge i zastupanje</izvorni_sadrzaj>
    <derivirana_varijabla naziv="DomainObject.Predmet.ProtustrankaIDrugi_1">JASNO društvo s ograničenom odgovornošću za trgovinu, usluge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JASNO društvo s ograničenom odgovornošću za trgovinu, usluge i zastupanje, OIB 34543061004, Vladimira Deduša 15, 42000 Varaždin</izvorni_sadrzaj>
    <derivirana_varijabla naziv="DomainObject.Predmet.ProtustrankaIDrugiAdressOIB_1">JASNO društvo s ograničenom odgovornošću za trgovinu, usluge i zastupanje, OIB 34543061004, Vladimira Deduša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JASNO društvo s ograničenom odgovornošću za trgovinu, usluge i zastupanje</item>
      <item>E-oglasna ploča</item>
      <item>Sudski registar</item>
    </izvorni_sadrzaj>
    <derivirana_varijabla naziv="DomainObject.Predmet.SudioniciListNaziv_1">
      <item>Financijska agencija</item>
      <item>JASNO društvo s ograničenom odgovornošću za trgovinu, usluge i zastupanje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JASNO društvo s ograničenom odgovornošću za trgovinu, usluge i zastupanje, OIB 34543061004, Vladimira Deduša 15,42000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JASNO društvo s ograničenom odgovornošću za trgovinu, usluge i zastupanje, OIB 34543061004, Vladimira Deduša 15,42000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34543061004</item>
      <item>, OIB null</item>
      <item>, OIB null</item>
    </izvorni_sadrzaj>
    <derivirana_varijabla naziv="DomainObject.Predmet.SudioniciListNazivOIB_1">
      <item>, OIB 85821130368</item>
      <item>, OIB 34543061004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2037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2016-01-13T09:18:00Z</dcterms:created>
  <dc:creator>Nikolina Jaguljnjak</dc:creator>
  <cp:lastModifiedBy>Nikolina Jaguljnjak</cp:lastModifiedBy>
  <cp:lastPrinted>2016-01-13T09:22:00Z</cp:lastPrinted>
  <dcterms:modified xmlns:xsi="http://www.w3.org/2001/XMLSchema-instance" xsi:type="dcterms:W3CDTF">2016-01-13T09:23:00Z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