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b9288" w14:paraId="40b9288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1E47A1" w:rsidP="001E47A1" w:rsidR="001E47A1">
      <w:pPr>
        <w:pStyle w:val="Bezproreda"/>
      </w:pPr>
      <w:r>
        <w:t>REPUBLIKA HRVATSKA</w:t>
      </w:r>
    </w:p>
    <w:p w:rsidRDefault="001E47A1" w:rsidP="001E47A1" w:rsidR="001E47A1">
      <w:pPr>
        <w:pStyle w:val="Bezproreda"/>
      </w:pPr>
      <w:r>
        <w:t>Trgovački sud u Zagrebu</w:t>
      </w:r>
    </w:p>
    <w:p w:rsidRDefault="001E47A1" w:rsidP="001E47A1" w:rsidR="001E47A1">
      <w:pPr>
        <w:pStyle w:val="Bezproreda"/>
      </w:pPr>
      <w:r>
        <w:t xml:space="preserve">Zagreb, Amruševa 2/II                                                                        </w:t>
      </w:r>
      <w:r w:rsidR="00796EC1">
        <w:t xml:space="preserve">     </w:t>
      </w:r>
      <w:r w:rsidR="0072549E">
        <w:t xml:space="preserve">       </w:t>
      </w:r>
      <w:r w:rsidR="00796EC1">
        <w:t xml:space="preserve"> </w:t>
      </w:r>
      <w:r>
        <w:t xml:space="preserve"> 70</w:t>
      </w:r>
      <w:r w:rsidR="0072549E">
        <w:t>.</w:t>
      </w:r>
      <w:r>
        <w:t xml:space="preserve"> St-3194/2018</w:t>
      </w:r>
    </w:p>
    <w:p w:rsidRDefault="00CD07C8" w:rsidP="001E47A1" w:rsidR="00CD07C8">
      <w:pPr>
        <w:pStyle w:val="Bezproreda"/>
      </w:pPr>
    </w:p>
    <w:p w:rsidRDefault="008A6980" w:rsidP="001E47A1" w:rsidR="008A6980">
      <w:pPr>
        <w:pStyle w:val="Bezproreda"/>
      </w:pPr>
    </w:p>
    <w:p w:rsidRDefault="008A6980" w:rsidP="00C93F74" w:rsidR="008A6980">
      <w:pPr>
        <w:pStyle w:val="Bezproreda"/>
        <w:jc w:val="center"/>
      </w:pPr>
      <w:r>
        <w:t>R E P U B L I K A    H R V A T S K A</w:t>
      </w:r>
    </w:p>
    <w:p w:rsidRDefault="008A6980" w:rsidP="00796EC1" w:rsidR="008A6980">
      <w:pPr>
        <w:pStyle w:val="Bezproreda"/>
        <w:jc w:val="center"/>
      </w:pPr>
    </w:p>
    <w:p w:rsidRDefault="008A6980" w:rsidP="008A6980" w:rsidR="001E47A1">
      <w:pPr>
        <w:pStyle w:val="Bezproreda"/>
        <w:jc w:val="center"/>
      </w:pPr>
      <w:r>
        <w:t>R J E Š E N J E</w:t>
      </w:r>
    </w:p>
    <w:p w:rsidRDefault="008A6980" w:rsidP="008A6980" w:rsidR="008A6980">
      <w:pPr>
        <w:pStyle w:val="Bezproreda"/>
        <w:jc w:val="center"/>
      </w:pPr>
    </w:p>
    <w:p w:rsidRDefault="001E47A1" w:rsidP="001E47A1" w:rsidR="001E47A1">
      <w:pPr>
        <w:pStyle w:val="Bezproreda"/>
        <w:jc w:val="both"/>
      </w:pPr>
      <w:r>
        <w:tab/>
        <w:t>Trgovački sud u Zagrebu, po sucu Maji Jurovicki, u stečajnom predmetu povodom zahtjeva FINANCIJSKE AGENCIJE, za provedbu skraćenog stečajnog postupka nad</w:t>
      </w:r>
      <w:r w:rsidR="00630883">
        <w:t xml:space="preserve"> dužnikom GREEN BOTTLE j.d.o.o., </w:t>
      </w:r>
      <w:r>
        <w:t xml:space="preserve">OIB: 48330712754 MBS: 081002428 Samobor, Kraljice Jelene </w:t>
      </w:r>
      <w:r w:rsidR="00796EC1">
        <w:t xml:space="preserve">13, </w:t>
      </w:r>
      <w:r w:rsidR="00897E45">
        <w:t xml:space="preserve">dana </w:t>
      </w:r>
      <w:r w:rsidR="00796EC1">
        <w:t>27. ožujka</w:t>
      </w:r>
      <w:r>
        <w:t xml:space="preserve"> 2019.  </w:t>
      </w:r>
    </w:p>
    <w:p w:rsidRDefault="00796EC1" w:rsidP="001E47A1" w:rsidR="00796EC1">
      <w:pPr>
        <w:pStyle w:val="Bezproreda"/>
        <w:jc w:val="both"/>
      </w:pPr>
    </w:p>
    <w:p w:rsidRDefault="008A6980" w:rsidP="00796EC1" w:rsidR="008A6980">
      <w:pPr>
        <w:pStyle w:val="Bezproreda"/>
        <w:jc w:val="center"/>
      </w:pPr>
      <w:r>
        <w:t>r i j e š i o    je</w:t>
      </w:r>
    </w:p>
    <w:p w:rsidRDefault="008A6980" w:rsidP="008A6980" w:rsidR="008A6980">
      <w:pPr>
        <w:pStyle w:val="Bezproreda"/>
        <w:jc w:val="both"/>
      </w:pPr>
    </w:p>
    <w:p w:rsidRDefault="008A6980" w:rsidP="00796EC1" w:rsidR="000443B9">
      <w:pPr>
        <w:pStyle w:val="Bezproreda"/>
        <w:jc w:val="both"/>
      </w:pPr>
      <w:r>
        <w:t xml:space="preserve">I    Otvara se stečajni postupak nad dužnikom </w:t>
      </w:r>
      <w:r w:rsidR="0096668C">
        <w:t xml:space="preserve">GREEN BOTTLE j.d.o.o., </w:t>
      </w:r>
      <w:r w:rsidR="000443B9" w:rsidRPr="000443B9">
        <w:t>OIB: 48330712754 MBS: 081002428 Samobor, Kraljice Jelene 13</w:t>
      </w:r>
    </w:p>
    <w:p w:rsidRDefault="008A6980" w:rsidP="00796EC1" w:rsidR="008A6980">
      <w:pPr>
        <w:pStyle w:val="Bezproreda"/>
        <w:jc w:val="both"/>
      </w:pPr>
      <w:r>
        <w:t xml:space="preserve">Stečajni postupak otvoren je dana </w:t>
      </w:r>
      <w:r w:rsidR="00532C52" w:rsidRPr="00532C52">
        <w:t>27. ožujka 2019</w:t>
      </w:r>
      <w:r w:rsidRPr="00532C52">
        <w:t xml:space="preserve">. u </w:t>
      </w:r>
      <w:r w:rsidR="00532C52" w:rsidRPr="00532C52">
        <w:t>15,00 sati</w:t>
      </w:r>
      <w:r w:rsidRPr="00532C52">
        <w:t>,</w:t>
      </w:r>
      <w:r>
        <w:t xml:space="preserve"> kada je ovo rješenje objavljeno na mrežnoj stranici e-Oglasna ploča ovog suda.</w:t>
      </w:r>
    </w:p>
    <w:p w:rsidRDefault="008A6980" w:rsidP="00796EC1" w:rsidR="008A6980">
      <w:pPr>
        <w:pStyle w:val="Bezproreda"/>
        <w:jc w:val="both"/>
      </w:pPr>
    </w:p>
    <w:p w:rsidRDefault="008A6980" w:rsidP="00897E45" w:rsidR="008A6980">
      <w:pPr>
        <w:pStyle w:val="Bezproreda"/>
        <w:jc w:val="both"/>
      </w:pPr>
      <w:r>
        <w:t xml:space="preserve">II     Za stečajnog upravitelja imenuje se </w:t>
      </w:r>
      <w:r w:rsidR="00897E45">
        <w:t xml:space="preserve">Marko Plavetić </w:t>
      </w:r>
      <w:r>
        <w:t xml:space="preserve">OIB: </w:t>
      </w:r>
      <w:r w:rsidR="00897E45">
        <w:t>54955106285 iz Zagreba, Boškovićeva 7.</w:t>
      </w:r>
    </w:p>
    <w:p w:rsidRDefault="008A6980" w:rsidP="00796EC1" w:rsidR="008A6980">
      <w:pPr>
        <w:pStyle w:val="Bezproreda"/>
        <w:jc w:val="both"/>
      </w:pPr>
    </w:p>
    <w:p w:rsidRDefault="008A6980" w:rsidP="00796EC1" w:rsidR="000443B9">
      <w:pPr>
        <w:pStyle w:val="Bezproreda"/>
        <w:jc w:val="both"/>
      </w:pPr>
      <w:r>
        <w:t>III  Zaključuje se stečajni postupak nad dužnikom</w:t>
      </w:r>
      <w:r w:rsidR="000443B9" w:rsidRPr="000443B9">
        <w:t xml:space="preserve"> GREEN BOTTLE </w:t>
      </w:r>
      <w:r w:rsidR="0096668C">
        <w:t xml:space="preserve">j.d.o.o., </w:t>
      </w:r>
      <w:r w:rsidR="000443B9" w:rsidRPr="000443B9">
        <w:t>OIB: 48330712754</w:t>
      </w:r>
      <w:r w:rsidR="0096668C">
        <w:t xml:space="preserve">, </w:t>
      </w:r>
      <w:r w:rsidR="000443B9" w:rsidRPr="000443B9">
        <w:t xml:space="preserve"> MBS: 081002428 Samobor, Kraljice Jelene 13</w:t>
      </w:r>
      <w:r w:rsidR="000443B9">
        <w:t>.</w:t>
      </w:r>
    </w:p>
    <w:p w:rsidRDefault="008A6980" w:rsidP="00796EC1" w:rsidR="008A6980">
      <w:pPr>
        <w:pStyle w:val="Bezproreda"/>
        <w:jc w:val="both"/>
      </w:pPr>
      <w:r>
        <w:t xml:space="preserve"> </w:t>
      </w:r>
    </w:p>
    <w:p w:rsidRDefault="008A6980" w:rsidP="00796EC1" w:rsidR="008A6980">
      <w:pPr>
        <w:pStyle w:val="Bezproreda"/>
        <w:jc w:val="both"/>
      </w:pPr>
      <w:r>
        <w:t>IV   Nakon po pravomoćnosti ovog rješenja dužnik će se  brisati iz sudskog registra.</w:t>
      </w:r>
    </w:p>
    <w:p w:rsidRDefault="008A6980" w:rsidP="00796EC1" w:rsidR="008A6980">
      <w:pPr>
        <w:pStyle w:val="Bezproreda"/>
        <w:jc w:val="both"/>
      </w:pPr>
    </w:p>
    <w:p w:rsidRDefault="008A6980" w:rsidP="000443B9" w:rsidR="008A6980">
      <w:pPr>
        <w:pStyle w:val="Bezproreda"/>
        <w:jc w:val="center"/>
      </w:pPr>
      <w:r>
        <w:t>Obrazloženje</w:t>
      </w:r>
    </w:p>
    <w:p w:rsidRDefault="008A6980" w:rsidP="008A6980" w:rsidR="008A6980">
      <w:pPr>
        <w:pStyle w:val="Bezproreda"/>
        <w:jc w:val="both"/>
      </w:pPr>
    </w:p>
    <w:p w:rsidRDefault="008A6980" w:rsidP="008A6980" w:rsidR="008A6980">
      <w:pPr>
        <w:pStyle w:val="Bezproreda"/>
        <w:jc w:val="both"/>
      </w:pPr>
      <w:r>
        <w:tab/>
        <w:t>Zahtjev za provedbu skraćenog stečajnog postupka podnijela je ovome sudu Financijska agencija RC Zagreb, Podružnica Zagreb (dalje:</w:t>
      </w:r>
      <w:r w:rsidR="000443B9">
        <w:t xml:space="preserve"> FINA), temeljem odredbe čl. 429</w:t>
      </w:r>
      <w:r>
        <w:t>. Stečajnog zakona (NN 71/15, dalje SZ).</w:t>
      </w:r>
    </w:p>
    <w:p w:rsidRDefault="003160E3" w:rsidP="008A6980" w:rsidR="008A6980">
      <w:pPr>
        <w:pStyle w:val="Bezproreda"/>
        <w:jc w:val="both"/>
      </w:pPr>
      <w:r>
        <w:tab/>
        <w:t>Zaključkom od 08.02.2019</w:t>
      </w:r>
      <w:r w:rsidR="008A6980">
        <w:t xml:space="preserve">. pozvane su osobe ovlaštene za zastupanje dužnika po zakonu, dostaviti javnobilježnički ovjerovljen popis imovine i obveza dužnika  na propisanom obrascu, sukladno čl. 430., 17.  i 13. SZ .  Zaključak je  dostavljen  dana </w:t>
      </w:r>
      <w:r w:rsidRPr="003160E3">
        <w:t xml:space="preserve">08.02.2019. </w:t>
      </w:r>
      <w:r w:rsidR="008A6980">
        <w:t xml:space="preserve">međutim po istom nije postupljeno. </w:t>
      </w:r>
    </w:p>
    <w:p w:rsidRDefault="008A6980" w:rsidP="008A6980" w:rsidR="008A6980">
      <w:pPr>
        <w:pStyle w:val="Bezproreda"/>
        <w:jc w:val="both"/>
      </w:pPr>
      <w:r>
        <w:tab/>
        <w:t xml:space="preserve">Oglasom od </w:t>
      </w:r>
      <w:r w:rsidR="00210F2B" w:rsidRPr="00210F2B">
        <w:t xml:space="preserve">08.02.2019. </w:t>
      </w:r>
      <w:r>
        <w:t>pozvani su dužnikovi vjerovnici sukladno članku 430. i 431. SZ-a, predložiti otvaranje stečajnog postupka na dužn</w:t>
      </w:r>
      <w:r w:rsidR="00210F2B">
        <w:t xml:space="preserve">ikom te predujmiti sredstva za </w:t>
      </w:r>
      <w:r>
        <w:t xml:space="preserve">namirenje troškova postupka, uz upozorenje na pravne posljedice nepodnošenja istog.        </w:t>
      </w:r>
    </w:p>
    <w:p w:rsidRDefault="008A6980" w:rsidP="008A6980" w:rsidR="008A6980">
      <w:pPr>
        <w:pStyle w:val="Bezproreda"/>
        <w:jc w:val="both"/>
      </w:pPr>
      <w:r>
        <w:t xml:space="preserve">         Niti jedan od vjerovnika nije u ostavljenom roku podnio prijedlog za otvaranjem redovnog stečajnog postupka. </w:t>
      </w:r>
    </w:p>
    <w:p w:rsidRDefault="00CD07C8" w:rsidP="008A6980" w:rsidR="00CD07C8">
      <w:pPr>
        <w:pStyle w:val="Bezproreda"/>
        <w:jc w:val="both"/>
      </w:pPr>
    </w:p>
    <w:p w:rsidRDefault="008A6980" w:rsidP="008A6980" w:rsidR="008A6980">
      <w:pPr>
        <w:pStyle w:val="Bezproreda"/>
        <w:jc w:val="both"/>
      </w:pPr>
      <w: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8A6980" w:rsidP="008A6980" w:rsidR="008A6980">
      <w:pPr>
        <w:pStyle w:val="Bezproreda"/>
        <w:jc w:val="both"/>
      </w:pPr>
    </w:p>
    <w:p w:rsidRDefault="0096668C" w:rsidP="00CD07C8" w:rsidR="008A6980">
      <w:pPr>
        <w:pStyle w:val="Bezproreda"/>
        <w:jc w:val="center"/>
      </w:pPr>
      <w:r>
        <w:t xml:space="preserve">Zagreb, </w:t>
      </w:r>
      <w:r w:rsidR="00897E45">
        <w:t xml:space="preserve"> </w:t>
      </w:r>
      <w:r>
        <w:t xml:space="preserve">27. ožujka 2019. </w:t>
      </w:r>
    </w:p>
    <w:p w:rsidRDefault="008A6980" w:rsidP="008A6980" w:rsidR="008A6980">
      <w:pPr>
        <w:pStyle w:val="Bezproreda"/>
        <w:jc w:val="both"/>
      </w:pPr>
    </w:p>
    <w:p w:rsidRDefault="008A6980" w:rsidP="00CD07C8" w:rsidR="008A6980">
      <w:pPr>
        <w:pStyle w:val="Bezproreda"/>
        <w:jc w:val="right"/>
      </w:pPr>
      <w:r>
        <w:t xml:space="preserve">      SUDAC:</w:t>
      </w:r>
    </w:p>
    <w:p w:rsidRDefault="008A6980" w:rsidP="00CD07C8" w:rsidR="008A6980">
      <w:pPr>
        <w:pStyle w:val="Bezproreda"/>
        <w:jc w:val="right"/>
      </w:pPr>
      <w:r>
        <w:t>Maja Jurovicki</w:t>
      </w:r>
      <w:r w:rsidR="009D371D">
        <w:t xml:space="preserve">, v.r. </w:t>
      </w:r>
    </w:p>
    <w:p w:rsidRDefault="008A6980" w:rsidP="008A6980" w:rsidR="008A6980">
      <w:pPr>
        <w:pStyle w:val="Bezproreda"/>
        <w:jc w:val="both"/>
      </w:pPr>
    </w:p>
    <w:p w:rsidRDefault="008A6980" w:rsidP="008A6980" w:rsidR="008A6980">
      <w:pPr>
        <w:pStyle w:val="Bezproreda"/>
        <w:jc w:val="both"/>
      </w:pPr>
      <w:r>
        <w:t>UPUTA O PRAVNOM LIJEKU:</w:t>
      </w:r>
    </w:p>
    <w:p w:rsidRDefault="008A6980" w:rsidP="008A6980" w:rsidR="008A6980">
      <w:pPr>
        <w:pStyle w:val="Bezproreda"/>
        <w:jc w:val="both"/>
      </w:pPr>
      <w:r>
        <w:t xml:space="preserve">Protiv ovog rješenja dopuštena je  žalba Visokom trgovačkom sudu RH, a koja se podnosi u roku od 8 dana ovome sudu u 3 primjerka.  </w:t>
      </w:r>
    </w:p>
    <w:p w:rsidRDefault="008A6980" w:rsidP="008A6980" w:rsidR="008A6980">
      <w:pPr>
        <w:pStyle w:val="Bezproreda"/>
        <w:jc w:val="both"/>
      </w:pPr>
    </w:p>
    <w:p w:rsidRDefault="008A6980" w:rsidP="008A6980" w:rsidR="008A6980">
      <w:pPr>
        <w:pStyle w:val="Bezproreda"/>
        <w:jc w:val="both"/>
      </w:pPr>
    </w:p>
    <w:p w:rsidRDefault="008A6980" w:rsidP="008A6980" w:rsidR="008A6980">
      <w:pPr>
        <w:pStyle w:val="Bezproreda"/>
        <w:jc w:val="both"/>
      </w:pPr>
    </w:p>
    <w:p w:rsidRDefault="009D371D" w:rsidP="004F5146" w:rsidR="009D371D">
      <w:pPr>
        <w:spacing w:lineRule="auto" w:line="240" w:after="0"/>
        <w:jc w:val="right"/>
      </w:pPr>
      <w:r>
        <w:t>za točnost otpravka-ovlašteni službenik</w:t>
      </w:r>
    </w:p>
    <w:p w:rsidRDefault="009D371D" w:rsidP="004F5146" w:rsidR="009D371D">
      <w:pPr>
        <w:spacing w:lineRule="auto" w:line="240" w:after="0"/>
        <w:jc w:val="right"/>
        <w:rPr>
          <w:rFonts w:eastAsia="Times New Roman"/>
          <w:szCs w:val="24"/>
        </w:rPr>
      </w:pPr>
      <w:r>
        <w:t xml:space="preserve">Mirjana Gašparić </w:t>
      </w:r>
    </w:p>
    <w:p w:rsidRDefault="008A6980" w:rsidP="008A6980" w:rsidR="008A6980">
      <w:pPr>
        <w:pStyle w:val="Bezproreda"/>
        <w:jc w:val="both"/>
      </w:pPr>
    </w:p>
    <w:p w:rsidRDefault="008A6980" w:rsidP="008A6980" w:rsidR="008A6980">
      <w:pPr>
        <w:pStyle w:val="Bezproreda"/>
        <w:jc w:val="both"/>
      </w:pPr>
    </w:p>
    <w:p w:rsidRDefault="008A6980" w:rsidP="008A6980" w:rsidR="008A6980">
      <w:pPr>
        <w:pStyle w:val="Bezproreda"/>
        <w:jc w:val="both"/>
      </w:pPr>
    </w:p>
    <w:p w:rsidRDefault="001E47A1" w:rsidP="008A6980" w:rsidR="001E47A1">
      <w:pPr>
        <w:pStyle w:val="Bezproreda"/>
        <w:jc w:val="both"/>
      </w:pPr>
    </w:p>
    <w:sectPr w:rsidSect="00DF43CB" w:rsidR="001E47A1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D371D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1E47A1">
          <w:t>70.St-3194</w:t>
        </w:r>
        <w:r w:rsidR="004A729E">
          <w:t>/</w:t>
        </w:r>
        <w:r w:rsidR="000D56AA">
          <w:t>2018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443B9"/>
    <w:rsid w:val="000D56AA"/>
    <w:rsid w:val="001B3DF3"/>
    <w:rsid w:val="001E47A1"/>
    <w:rsid w:val="00210F2B"/>
    <w:rsid w:val="002443A7"/>
    <w:rsid w:val="003160E3"/>
    <w:rsid w:val="003B1EFC"/>
    <w:rsid w:val="003D0948"/>
    <w:rsid w:val="003D4D72"/>
    <w:rsid w:val="003F19F4"/>
    <w:rsid w:val="004732FB"/>
    <w:rsid w:val="004A729E"/>
    <w:rsid w:val="004D65E9"/>
    <w:rsid w:val="004F4102"/>
    <w:rsid w:val="00532C52"/>
    <w:rsid w:val="00536891"/>
    <w:rsid w:val="00547662"/>
    <w:rsid w:val="006026D2"/>
    <w:rsid w:val="00630883"/>
    <w:rsid w:val="006A32D3"/>
    <w:rsid w:val="006A4A7F"/>
    <w:rsid w:val="006C1BDC"/>
    <w:rsid w:val="006E1039"/>
    <w:rsid w:val="006E1EC6"/>
    <w:rsid w:val="006F0ACF"/>
    <w:rsid w:val="0072549E"/>
    <w:rsid w:val="007363CC"/>
    <w:rsid w:val="00796EC1"/>
    <w:rsid w:val="00897E45"/>
    <w:rsid w:val="008A6980"/>
    <w:rsid w:val="0092290B"/>
    <w:rsid w:val="0096668C"/>
    <w:rsid w:val="009D371D"/>
    <w:rsid w:val="00A167C6"/>
    <w:rsid w:val="00AD3CB0"/>
    <w:rsid w:val="00AE2B70"/>
    <w:rsid w:val="00AE4D6F"/>
    <w:rsid w:val="00AE6CF6"/>
    <w:rsid w:val="00BC7156"/>
    <w:rsid w:val="00BD53C9"/>
    <w:rsid w:val="00C93F74"/>
    <w:rsid w:val="00CD07C8"/>
    <w:rsid w:val="00D146BA"/>
    <w:rsid w:val="00D574B1"/>
    <w:rsid w:val="00DF43CB"/>
    <w:rsid w:val="00E6632D"/>
    <w:rsid w:val="00EA044C"/>
    <w:rsid w:val="00EC159D"/>
    <w:rsid w:val="00FA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9D37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37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37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37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37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9D37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37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37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37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37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2019.</izvorni_sadrzaj>
    <derivirana_varijabla naziv="DomainObject.DatumDonosenjaOdluke_1">27.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3194</izvorni_sadrzaj>
    <derivirana_varijabla naziv="DomainObject.Predmet.Broj_1">3194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2018.</izvorni_sadrzaj>
    <derivirana_varijabla naziv="DomainObject.Predmet.DatumOsnivanja_1">27.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St-3194/2018</izvorni_sadrzaj>
    <derivirana_varijabla naziv="DomainObject.Predmet.OznakaBroj_1">St-3194/2018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GREEN BOTTLE j.d.o.o. za trgovinu i usluge u likvidaciji</izvorni_sadrzaj>
    <derivirana_varijabla naziv="DomainObject.Predmet.ProtustrankaFormated_1">  GREEN BOTTLE j.d.o.o. za trgovinu i usluge u likvidaciji</derivirana_varijabla>
  </DomainObject.Predmet.ProtustrankaFormated>
  <DomainObject.Predmet.ProtustrankaFormatedOIB>
    <izvorni_sadrzaj>  GREEN BOTTLE j.d.o.o. za trgovinu i usluge u likvidaciji, OIB 48330712754</izvorni_sadrzaj>
    <derivirana_varijabla naziv="DomainObject.Predmet.ProtustrankaFormatedOIB_1">  GREEN BOTTLE j.d.o.o. za trgovinu i usluge u likvidaciji, OIB 48330712754</derivirana_varijabla>
  </DomainObject.Predmet.ProtustrankaFormatedOIB>
  <DomainObject.Predmet.ProtustrankaFormatedWithAdress>
    <izvorni_sadrzaj> GREEN BOTTLE j.d.o.o. za trgovinu i usluge u likvidaciji, Kraljice Jelene 13, 10430 Samobor</izvorni_sadrzaj>
    <derivirana_varijabla naziv="DomainObject.Predmet.ProtustrankaFormatedWithAdress_1"> GREEN BOTTLE j.d.o.o. za trgovinu i usluge u likvidaciji, Kraljice Jelene 13, 10430 Samobor</derivirana_varijabla>
  </DomainObject.Predmet.ProtustrankaFormatedWithAdress>
  <DomainObject.Predmet.ProtustrankaFormatedWithAdressOIB>
    <izvorni_sadrzaj> GREEN BOTTLE j.d.o.o. za trgovinu i usluge u likvidaciji, OIB 48330712754, Kraljice Jelene 13, 10430 Samobor</izvorni_sadrzaj>
    <derivirana_varijabla naziv="DomainObject.Predmet.ProtustrankaFormatedWithAdressOIB_1"> GREEN BOTTLE j.d.o.o. za trgovinu i usluge u likvidaciji, OIB 48330712754, Kraljice Jelene 13, 10430 Samobor</derivirana_varijabla>
  </DomainObject.Predmet.ProtustrankaFormatedWithAdressOIB>
  <DomainObject.Predmet.ProtustrankaWithAdress>
    <izvorni_sadrzaj>GREEN BOTTLE j.d.o.o. za trgovinu i usluge u likvidaciji Kraljice Jelene 13, 10430 Samobor</izvorni_sadrzaj>
    <derivirana_varijabla naziv="DomainObject.Predmet.ProtustrankaWithAdress_1">GREEN BOTTLE j.d.o.o. za trgovinu i usluge u likvidaciji Kraljice Jelene 13, 10430 Samobor</derivirana_varijabla>
  </DomainObject.Predmet.ProtustrankaWithAdress>
  <DomainObject.Predmet.ProtustrankaWithAdressOIB>
    <izvorni_sadrzaj>GREEN BOTTLE j.d.o.o. za trgovinu i usluge u likvidaciji, OIB 48330712754, Kraljice Jelene 13, 10430 Samobor</izvorni_sadrzaj>
    <derivirana_varijabla naziv="DomainObject.Predmet.ProtustrankaWithAdressOIB_1">GREEN BOTTLE j.d.o.o. za trgovinu i usluge u likvidaciji, OIB 48330712754, Kraljice Jelene 13, 10430 Samobor</derivirana_varijabla>
  </DomainObject.Predmet.ProtustrankaWithAdressOIB>
  <DomainObject.Predmet.ProtustrankaNazivFormated>
    <izvorni_sadrzaj>GREEN BOTTLE j.d.o.o. za trgovinu i usluge u likvidaciji</izvorni_sadrzaj>
    <derivirana_varijabla naziv="DomainObject.Predmet.ProtustrankaNazivFormated_1">GREEN BOTTLE j.d.o.o. za trgovinu i usluge u likvidaciji</derivirana_varijabla>
  </DomainObject.Predmet.ProtustrankaNazivFormated>
  <DomainObject.Predmet.ProtustrankaNazivFormatedOIB>
    <izvorni_sadrzaj>GREEN BOTTLE j.d.o.o. za trgovinu i usluge u likvidaciji, OIB 48330712754</izvorni_sadrzaj>
    <derivirana_varijabla naziv="DomainObject.Predmet.ProtustrankaNazivFormatedOIB_1">GREEN BOTTLE j.d.o.o. za trgovinu i usluge u likvidaciji, OIB 48330712754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GREEN BOTTLE j.d.o.o. za trgovinu i usluge u likvidaciji</item>
    </izvorni_sadrzaj>
    <derivirana_varijabla naziv="DomainObject.Predmet.ProtuStrankaListFormated_1">
      <item>GREEN BOTTLE j.d.o.o. za trgovinu i usluge u likvidaciji</item>
    </derivirana_varijabla>
  </DomainObject.Predmet.ProtuStrankaListFormated>
  <DomainObject.Predmet.ProtuStrankaListFormatedOIB>
    <izvorni_sadrzaj>
      <item>GREEN BOTTLE j.d.o.o. za trgovinu i usluge u likvidaciji, OIB 48330712754</item>
    </izvorni_sadrzaj>
    <derivirana_varijabla naziv="DomainObject.Predmet.ProtuStrankaListFormatedOIB_1">
      <item>GREEN BOTTLE j.d.o.o. za trgovinu i usluge u likvidaciji, OIB 48330712754</item>
    </derivirana_varijabla>
  </DomainObject.Predmet.ProtuStrankaListFormatedOIB>
  <DomainObject.Predmet.ProtuStrankaListFormatedWithAdress>
    <izvorni_sadrzaj>
      <item>GREEN BOTTLE j.d.o.o. za trgovinu i usluge u likvidaciji, Kraljice Jelene 13, 10430 Samobor</item>
    </izvorni_sadrzaj>
    <derivirana_varijabla naziv="DomainObject.Predmet.ProtuStrankaListFormatedWithAdress_1">
      <item>GREEN BOTTLE j.d.o.o. za trgovinu i usluge u likvidaciji, Kraljice Jelene 13, 10430 Samobor</item>
    </derivirana_varijabla>
  </DomainObject.Predmet.ProtuStrankaListFormatedWithAdress>
  <DomainObject.Predmet.ProtuStrankaListFormatedWithAdressOIB>
    <izvorni_sadrzaj>
      <item>GREEN BOTTLE j.d.o.o. za trgovinu i usluge u likvidaciji, OIB 48330712754, Kraljice Jelene 13, 10430 Samobor</item>
    </izvorni_sadrzaj>
    <derivirana_varijabla naziv="DomainObject.Predmet.ProtuStrankaListFormatedWithAdressOIB_1">
      <item>GREEN BOTTLE j.d.o.o. za trgovinu i usluge u likvidaciji, OIB 48330712754, Kraljice Jelene 13, 10430 Samobor</item>
    </derivirana_varijabla>
  </DomainObject.Predmet.ProtuStrankaListFormatedWithAdressOIB>
  <DomainObject.Predmet.ProtuStrankaListNazivFormated>
    <izvorni_sadrzaj>
      <item>GREEN BOTTLE j.d.o.o. za trgovinu i usluge u likvidaciji</item>
    </izvorni_sadrzaj>
    <derivirana_varijabla naziv="DomainObject.Predmet.ProtuStrankaListNazivFormated_1">
      <item>GREEN BOTTLE j.d.o.o. za trgovinu i usluge u likvidaciji</item>
    </derivirana_varijabla>
  </DomainObject.Predmet.ProtuStrankaListNazivFormated>
  <DomainObject.Predmet.ProtuStrankaListNazivFormatedOIB>
    <izvorni_sadrzaj>
      <item>GREEN BOTTLE j.d.o.o. za trgovinu i usluge u likvidaciji, OIB 48330712754</item>
    </izvorni_sadrzaj>
    <derivirana_varijabla naziv="DomainObject.Predmet.ProtuStrankaListNazivFormatedOIB_1">
      <item>GREEN BOTTLE j.d.o.o. za trgovinu i usluge u likvidaciji, OIB 48330712754</item>
    </derivirana_varijabla>
  </DomainObject.Predmet.ProtuStrankaListNazivFormatedOIB>
  <DomainObject.Predmet.OstaliListFormated>
    <izvorni_sadrzaj>
      <item>Niko Kujundžija</item>
    </izvorni_sadrzaj>
    <derivirana_varijabla naziv="DomainObject.Predmet.OstaliListFormated_1">
      <item>Niko Kujundžija</item>
    </derivirana_varijabla>
  </DomainObject.Predmet.OstaliListFormated>
  <DomainObject.Predmet.OstaliListFormatedOIB>
    <izvorni_sadrzaj>
      <item>Niko Kujundžija, OIB 84787224399</item>
    </izvorni_sadrzaj>
    <derivirana_varijabla naziv="DomainObject.Predmet.OstaliListFormatedOIB_1">
      <item>Niko Kujundžija, OIB 84787224399</item>
    </derivirana_varijabla>
  </DomainObject.Predmet.OstaliListFormatedOIB>
  <DomainObject.Predmet.OstaliListFormatedWithAdress>
    <izvorni_sadrzaj>
      <item>Niko Kujundžija, Kraljice Jelene 13, 10430 Samobor</item>
    </izvorni_sadrzaj>
    <derivirana_varijabla naziv="DomainObject.Predmet.OstaliListFormatedWithAdress_1">
      <item>Niko Kujundžija, Kraljice Jelene 13, 10430 Samobor</item>
    </derivirana_varijabla>
  </DomainObject.Predmet.OstaliListFormatedWithAdress>
  <DomainObject.Predmet.OstaliListFormatedWithAdressOIB>
    <izvorni_sadrzaj>
      <item>Niko Kujundžija, OIB 84787224399, Kraljice Jelene 13, 10430 Samobor</item>
    </izvorni_sadrzaj>
    <derivirana_varijabla naziv="DomainObject.Predmet.OstaliListFormatedWithAdressOIB_1">
      <item>Niko Kujundžija, OIB 84787224399, Kraljice Jelene 13, 10430 Samobor</item>
    </derivirana_varijabla>
  </DomainObject.Predmet.OstaliListFormatedWithAdressOIB>
  <DomainObject.Predmet.OstaliListNazivFormated>
    <izvorni_sadrzaj>
      <item>Niko Kujundžija</item>
    </izvorni_sadrzaj>
    <derivirana_varijabla naziv="DomainObject.Predmet.OstaliListNazivFormated_1">
      <item>Niko Kujundžija</item>
    </derivirana_varijabla>
  </DomainObject.Predmet.OstaliListNazivFormated>
  <DomainObject.Predmet.OstaliListNazivFormatedOIB>
    <izvorni_sadrzaj>
      <item>Niko Kujundžija, OIB 84787224399</item>
    </izvorni_sadrzaj>
    <derivirana_varijabla naziv="DomainObject.Predmet.OstaliListNazivFormatedOIB_1">
      <item>Niko Kujundžija, OIB 84787224399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2019.</izvorni_sadrzaj>
    <derivirana_varijabla naziv="DomainObject.Datum_1">27.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GREEN BOTTLE j.d.o.o. za trgovinu i usluge u likvidaciji</izvorni_sadrzaj>
    <derivirana_varijabla naziv="DomainObject.Predmet.ProtustrankaIDrugi_1">GREEN BOTTLE j.d.o.o. za trgovinu i usluge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GREEN BOTTLE j.d.o.o. za trgovinu i usluge u likvidaciji, OIB 48330712754, Kraljice Jelene 13, 10430 Samobor</izvorni_sadrzaj>
    <derivirana_varijabla naziv="DomainObject.Predmet.ProtustrankaIDrugiAdressOIB_1">GREEN BOTTLE j.d.o.o. za trgovinu i usluge u likvidaciji, OIB 48330712754, Kraljice Jelene 13,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GREEN BOTTLE j.d.o.o. za trgovinu i usluge u likvidaciji</item>
      <item>Niko Kujundžija</item>
    </izvorni_sadrzaj>
    <derivirana_varijabla naziv="DomainObject.Predmet.SudioniciListNaziv_1">
      <item>FINA Regionalni centar Zagreb</item>
      <item>GREEN BOTTLE j.d.o.o. za trgovinu i usluge u likvidaciji</item>
      <item>Niko Kujundžija</item>
    </derivirana_varijabla>
  </DomainObject.Predmet.SudioniciListNaziv>
  <DomainObject.Predmet.SudioniciListAdressOIB>
    <izvorni_sadrzaj>
      <item>FINA Regionalni centar Zagreb, OIB 85821130368, Trg svibanjskih žrtava 1995. 1,10000 Zagreb</item>
      <item>GREEN BOTTLE j.d.o.o. za trgovinu i usluge u likvidaciji, OIB 48330712754, Kraljice Jelene 13,10430 Samobor</item>
      <item>Niko Kujundžija, OIB 84787224399, Kraljice Jelene 13,10430 Samobor</item>
    </izvorni_sadrzaj>
    <derivirana_varijabla naziv="DomainObject.Predmet.SudioniciListAdressOIB_1">
      <item>FINA Regionalni centar Zagreb, OIB 85821130368, Trg svibanjskih žrtava 1995. 1,10000 Zagreb</item>
      <item>GREEN BOTTLE j.d.o.o. za trgovinu i usluge u likvidaciji, OIB 48330712754, Kraljice Jelene 13,10430 Samobor</item>
      <item>Niko Kujundžija, OIB 84787224399, Kraljice Jelene 13,10430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48330712754</item>
      <item>, OIB 84787224399</item>
    </izvorni_sadrzaj>
    <derivirana_varijabla naziv="DomainObject.Predmet.SudioniciListNazivOIB_1">
      <item>, OIB 85821130368</item>
      <item>, OIB 48330712754</item>
      <item>, OIB 84787224399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Plavetić, OIB 54955106285, Boškovićeva 7, 10000 Zagreb</item>
    </izvorni_sadrzaj>
    <derivirana_varijabla naziv="DomainObject.Predmet.StecajniUpraviteljiListAddressOIB_1">
      <item>Marko Plavetić, OIB 54955106285, Boškovićeva 7,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8. veljače 2019.</izvorni_sadrzaj>
    <derivirana_varijabla naziv="DomainObject.PredzadnjaOdlukaIzPredmeta.DatumDonosenjaOdluke_1">8. veljače 2019.</derivirana_varijabla>
  </DomainObject.PredzadnjaOdlukaIzPredmeta.DatumDonosenjaOdluke>
  <DomainObject.PredzadnjaOdlukaIzPredmeta.Oznaka>
    <izvorni_sadrzaj>St-3194/2018-5</izvorni_sadrzaj>
    <derivirana_varijabla naziv="DomainObject.PredzadnjaOdlukaIzPredmeta.Oznaka_1">St-3194/2018-5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1992</properties:Characters>
  <properties:Lines>66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2019-03-27T12:05:00Z</dcterms:created>
  <dc:creator>Maja Jurovicki</dc:creator>
  <cp:lastModifiedBy>Mirjana Gašparić</cp:lastModifiedBy>
  <cp:lastPrinted>2019-03-27T12:17:00Z</cp:lastPrinted>
  <dcterms:modified xmlns:xsi="http://www.w3.org/2001/XMLSchema-instance" xsi:type="dcterms:W3CDTF">2019-03-27T12:17:00Z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(St-3194-18 OTVORI ZAKLJUČI PLAVETIĆ.docx)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