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154b" w14:paraId="50b154b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St-1150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76C4" w:rsidRP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>EKO FAROS j.d.o.o. Zagreb, Prevoj 23A, MBS:080819793, OIB:53305913563</w:t>
      </w:r>
      <w:r w:rsidR="00C93197" w:rsidRPr="00811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76C4" w:rsidRP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>EKO FAROS j.d.o.o. Zagreb, Prevoj 23A, MBS:080819793, OIB:53305913563</w:t>
      </w:r>
      <w:r w:rsidR="008111D4" w:rsidRPr="008111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8.270,99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St-1150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73E98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073E98" w:rsidP="00073E98" w:rsidR="00073E9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73E98" w:rsidP="00073E98" w:rsidR="00073E9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073E98" w:rsidP="00073E98" w:rsidR="00073E98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73E98"/>
    <w:rsid w:val="000823C1"/>
    <w:rsid w:val="001D7C76"/>
    <w:rsid w:val="00460BD4"/>
    <w:rsid w:val="00492E13"/>
    <w:rsid w:val="004A438B"/>
    <w:rsid w:val="004A66FD"/>
    <w:rsid w:val="004F76C4"/>
    <w:rsid w:val="0074619F"/>
    <w:rsid w:val="008111D4"/>
    <w:rsid w:val="009037B9"/>
    <w:rsid w:val="00954738"/>
    <w:rsid w:val="009C042D"/>
    <w:rsid w:val="009D2C98"/>
    <w:rsid w:val="00AA2B6C"/>
    <w:rsid w:val="00B63397"/>
    <w:rsid w:val="00B95880"/>
    <w:rsid w:val="00B95DBA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73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73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625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FAROS jednostavno društvo s ograničenom odgovornošću za usluge</izvorni_sadrzaj>
    <derivirana_varijabla naziv="DomainObject.Predmet.ProtustrankaFormated_1">  EKO FAROS jednostavno društvo s ograničenom odgovornošću za usluge</derivirana_varijabla>
  </DomainObject.Predmet.ProtustrankaFormated>
  <DomainObject.Predmet.ProtustrankaFormatedOIB>
    <izvorni_sadrzaj>  EKO FAROS jednostavno društvo s ograničenom odgovornošću za usluge, OIB 53305913563</izvorni_sadrzaj>
    <derivirana_varijabla naziv="DomainObject.Predmet.ProtustrankaFormatedOIB_1">  EKO FAROS jednostavno društvo s ograničenom odgovornošću za usluge, OIB 53305913563</derivirana_varijabla>
  </DomainObject.Predmet.ProtustrankaFormatedOIB>
  <DomainObject.Predmet.ProtustrankaFormatedWithAdress>
    <izvorni_sadrzaj> EKO FAROS jednostavno društvo s ograničenom odgovornošću za usluge, Prevoj 23A, 10000 Zagreb</izvorni_sadrzaj>
    <derivirana_varijabla naziv="DomainObject.Predmet.ProtustrankaFormatedWithAdress_1"> EKO FAROS jednostavno društvo s ograničenom odgovornošću za usluge, Prevoj 23A, 10000 Zagreb</derivirana_varijabla>
  </DomainObject.Predmet.ProtustrankaFormatedWithAdress>
  <DomainObject.Predmet.ProtustrankaFormatedWithAdressOIB>
    <izvorni_sadrzaj> EKO FAROS jednostavno društvo s ograničenom odgovornošću za usluge, OIB 53305913563, Prevoj 23A, 10000 Zagreb</izvorni_sadrzaj>
    <derivirana_varijabla naziv="DomainObject.Predmet.ProtustrankaFormatedWithAdressOIB_1"> EKO FAROS jednostavno društvo s ograničenom odgovornošću za usluge, OIB 53305913563, Prevoj 23A, 10000 Zagreb</derivirana_varijabla>
  </DomainObject.Predmet.ProtustrankaFormatedWithAdressOIB>
  <DomainObject.Predmet.ProtustrankaWithAdress>
    <izvorni_sadrzaj>EKO FAROS jednostavno društvo s ograničenom odgovornošću za usluge Prevoj 23A, 10000 Zagreb</izvorni_sadrzaj>
    <derivirana_varijabla naziv="DomainObject.Predmet.ProtustrankaWithAdress_1">EKO FAROS jednostavno društvo s ograničenom odgovornošću za usluge Prevoj 23A, 10000 Zagreb</derivirana_varijabla>
  </DomainObject.Predmet.ProtustrankaWithAdress>
  <DomainObject.Predmet.ProtustrankaWithAdressOIB>
    <izvorni_sadrzaj>EKO FAROS jednostavno društvo s ograničenom odgovornošću za usluge, OIB 53305913563, Prevoj 23A, 10000 Zagreb</izvorni_sadrzaj>
    <derivirana_varijabla naziv="DomainObject.Predmet.ProtustrankaWithAdressOIB_1">EKO FAROS jednostavno društvo s ograničenom odgovornošću za usluge, OIB 53305913563, Prevoj 23A, 10000 Zagreb</derivirana_varijabla>
  </DomainObject.Predmet.ProtustrankaWithAdressOIB>
  <DomainObject.Predmet.ProtustrankaNazivFormated>
    <izvorni_sadrzaj>EKO FAROS jednostavno društvo s ograničenom odgovornošću za usluge</izvorni_sadrzaj>
    <derivirana_varijabla naziv="DomainObject.Predmet.ProtustrankaNazivFormated_1">EKO FAROS jednostavno društvo s ograničenom odgovornošću za usluge</derivirana_varijabla>
  </DomainObject.Predmet.ProtustrankaNazivFormated>
  <DomainObject.Predmet.ProtustrankaNazivFormatedOIB>
    <izvorni_sadrzaj>EKO FAROS jednostavno društvo s ograničenom odgovornošću za usluge, OIB 53305913563</izvorni_sadrzaj>
    <derivirana_varijabla naziv="DomainObject.Predmet.ProtustrankaNazivFormatedOIB_1">EKO FAROS jednostavno društvo s ograničenom odgovornošću za usluge, OIB 53305913563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FAROS jednostavno društvo s ograničenom odgovornošću za usluge</item>
    </izvorni_sadrzaj>
    <derivirana_varijabla naziv="DomainObject.Predmet.ProtuStrankaListFormated_1">
      <item>EKO FAROS jednostavno društvo s ograničenom odgovornošću za usluge</item>
    </derivirana_varijabla>
  </DomainObject.Predmet.ProtuStrankaListFormated>
  <DomainObject.Predmet.ProtuStrankaListFormatedOIB>
    <izvorni_sadrzaj>
      <item>EKO FAROS jednostavno društvo s ograničenom odgovornošću za usluge, OIB 53305913563</item>
    </izvorni_sadrzaj>
    <derivirana_varijabla naziv="DomainObject.Predmet.ProtuStrankaListFormatedOIB_1">
      <item>EKO FAROS jednostavno društvo s ograničenom odgovornošću za usluge, OIB 53305913563</item>
    </derivirana_varijabla>
  </DomainObject.Predmet.ProtuStrankaListFormatedOIB>
  <DomainObject.Predmet.ProtuStrankaListFormatedWithAdress>
    <izvorni_sadrzaj>
      <item>EKO FAROS jednostavno društvo s ograničenom odgovornošću za usluge, Prevoj 23A, 10000 Zagreb</item>
    </izvorni_sadrzaj>
    <derivirana_varijabla naziv="DomainObject.Predmet.ProtuStrankaListFormatedWithAdress_1">
      <item>EKO FAROS jednostavno društvo s ograničenom odgovornošću za usluge, Prevoj 23A, 10000 Zagreb</item>
    </derivirana_varijabla>
  </DomainObject.Predmet.ProtuStrankaListFormatedWithAdress>
  <DomainObject.Predmet.ProtuStrankaListFormatedWithAdressOIB>
    <izvorni_sadrzaj>
      <item>EKO FAROS jednostavno društvo s ograničenom odgovornošću za usluge, OIB 53305913563, Prevoj 23A, 10000 Zagreb</item>
    </izvorni_sadrzaj>
    <derivirana_varijabla naziv="DomainObject.Predmet.ProtuStrankaListFormatedWithAdressOIB_1">
      <item>EKO FAROS jednostavno društvo s ograničenom odgovornošću za usluge, OIB 53305913563, Prevoj 23A, 10000 Zagreb</item>
    </derivirana_varijabla>
  </DomainObject.Predmet.ProtuStrankaListFormatedWithAdressOIB>
  <DomainObject.Predmet.ProtuStrankaListNazivFormated>
    <izvorni_sadrzaj>
      <item>EKO FAROS jednostavno društvo s ograničenom odgovornošću za usluge</item>
    </izvorni_sadrzaj>
    <derivirana_varijabla naziv="DomainObject.Predmet.ProtuStrankaListNazivFormated_1">
      <item>EKO FAROS jednostavno društvo s ograničenom odgovornošću za usluge</item>
    </derivirana_varijabla>
  </DomainObject.Predmet.ProtuStrankaListNazivFormated>
  <DomainObject.Predmet.ProtuStrankaListNazivFormatedOIB>
    <izvorni_sadrzaj>
      <item>EKO FAROS jednostavno društvo s ograničenom odgovornošću za usluge, OIB 53305913563</item>
    </izvorni_sadrzaj>
    <derivirana_varijabla naziv="DomainObject.Predmet.ProtuStrankaListNazivFormatedOIB_1">
      <item>EKO FAROS jednostavno društvo s ograničenom odgovornošću za usluge, OIB 53305913563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FAROS jednostavno društvo s ograničenom odgovornošću za usluge</izvorni_sadrzaj>
    <derivirana_varijabla naziv="DomainObject.Predmet.ProtustrankaIDrugi_1">EKO FAROS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FAROS jednostavno društvo s ograničenom odgovornošću za usluge, OIB 53305913563, Prevoj 23A, 10000 Zagreb</izvorni_sadrzaj>
    <derivirana_varijabla naziv="DomainObject.Predmet.ProtustrankaIDrugiAdressOIB_1">EKO FAROS jednostavno društvo s ograničenom odgovornošću za usluge, OIB 53305913563, Prevoj 23A,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FAROS jednostavno društvo s ograničenom odgovornošću za usluge</item>
    </izvorni_sadrzaj>
    <derivirana_varijabla naziv="DomainObject.Predmet.SudioniciListNaziv_1">
      <item>FINA Regionalni centar Zagreb</item>
      <item>EKO FAROS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FAROS jednostavno društvo s ograničenom odgovornošću za usluge, OIB 53305913563, Prevoj 23A,10000 Zagreb</item>
    </izvorni_sadrzaj>
    <derivirana_varijabla naziv="DomainObject.Predmet.SudioniciListAdressOIB_1">
      <item>FINA Regionalni centar Zagreb, OIB 85821130368, Trg svibanjskih žrtava 1995. br. 1,10000 Zagreb</item>
      <item>EKO FAROS jednostavno društvo s ograničenom odgovornošću za usluge, OIB 53305913563, Prevoj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53305913563</item>
    </izvorni_sadrzaj>
    <derivirana_varijabla naziv="DomainObject.Predmet.SudioniciListNazivOIB_1">
      <item>, OIB 85821130368</item>
      <item>, OIB 53305913563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54A70-8C5D-4E6E-B65A-A23EC3675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1936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2016-05-31T08:17:00Z</dcterms:created>
  <dc:creator>Mario Žišković</dc:creator>
  <cp:lastModifiedBy>Višnja Svečak</cp:lastModifiedBy>
  <cp:lastPrinted>2016-05-31T08:18:00Z</cp:lastPrinted>
  <dcterms:modified xmlns:xsi="http://www.w3.org/2001/XMLSchema-instance" xsi:type="dcterms:W3CDTF">2016-05-31T08:18:00Z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