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9488" w14:paraId="5069488" w:rsidRDefault="00CA0C83" w:rsidP="00CA0C83" w:rsidR="00CA0C83">
      <w:pPr>
        <w15:collapsed w:val="false"/>
      </w:pPr>
      <w:bookmarkStart w:name="_GoBack" w:id="0"/>
      <w:bookmarkEnd w:id="0"/>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A0C83" w:rsidP="00CA0C83" w:rsidR="00CA0C83" w:rsidRPr="00D21A2C"/>
    <w:p w:rsidRDefault="00CA0C83" w:rsidP="00CA0C83" w:rsidR="00CA0C83" w:rsidRPr="00B82754">
      <w:pPr>
        <w:ind w:hanging="720" w:left="360"/>
        <w:rPr>
          <w:b/>
        </w:rPr>
      </w:pPr>
      <w:r w:rsidRPr="00B82754">
        <w:rPr>
          <w:b/>
        </w:rPr>
        <w:t xml:space="preserve">     REPUBLIKA HRVATSKA</w:t>
      </w:r>
    </w:p>
    <w:p w:rsidRDefault="00CA0C83" w:rsidP="00CA0C83" w:rsidR="00CA0C8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A0C83" w:rsidP="00661A0D" w:rsidR="008078FD" w:rsidRPr="00661A0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661A0D" w:rsidP="00CA0C83" w:rsidR="00661A0D">
      <w:pPr>
        <w:ind w:hanging="720" w:left="360"/>
      </w:pPr>
    </w:p>
    <w:p w:rsidRDefault="00CA0C83" w:rsidP="00CA0C83" w:rsidR="00CA0C83">
      <w:pPr>
        <w:jc w:val="center"/>
      </w:pPr>
      <w:r>
        <w:t>U   I M E   R E P U B L I K E   H R V A T S K E</w:t>
      </w:r>
    </w:p>
    <w:p w:rsidRDefault="00CA0C83" w:rsidP="00CA0C83" w:rsidR="00CA0C83" w:rsidRPr="00CE4C92">
      <w:pPr>
        <w:jc w:val="center"/>
      </w:pPr>
      <w:r w:rsidRPr="00CE4C92">
        <w:t>R J E Š E N J E</w:t>
      </w:r>
    </w:p>
    <w:p w:rsidRDefault="00CA0C83" w:rsidP="00CA0C83" w:rsidR="00CA0C83">
      <w:pPr>
        <w:pStyle w:val="Tijeloteksta"/>
        <w:rPr>
          <w:b/>
          <w:bCs/>
        </w:rPr>
      </w:pPr>
    </w:p>
    <w:p w:rsidRDefault="008078FD" w:rsidP="00CA0C83" w:rsidR="008078FD">
      <w:pPr>
        <w:pStyle w:val="Tijeloteksta"/>
        <w:rPr>
          <w:b/>
          <w:bCs/>
        </w:rPr>
      </w:pPr>
    </w:p>
    <w:p w:rsidRDefault="00D10E46" w:rsidP="00CA0C83" w:rsidR="008078FD">
      <w:pPr>
        <w:ind w:firstLine="708"/>
        <w:jc w:val="both"/>
      </w:pPr>
      <w:r>
        <w:rPr>
          <w:color w:val="000000"/>
        </w:rPr>
        <w:t>Trgovački sud u Osijeku, po sucu Jadranki Herman, kao stečajnom sucu, povodom prijedloga FINANCIJSKE AGENCIJE ZAGREB  Regionalni centar Osijek, Podružnica Osijek, Lorenza Jegera 3, za otvaranje stečajnog  postupka nad dužnikom TEAM-GRADNJA d.o.o. za građevinske usluge, Habjanovci, Kolodvorska 48, MBS: 030087638, OIB: 46516992732</w:t>
      </w:r>
      <w:r>
        <w:t xml:space="preserve">, dana 19. ožujka 2018.      </w:t>
      </w:r>
    </w:p>
    <w:p w:rsidRDefault="00D10E46" w:rsidP="00661A0D" w:rsidR="00D10E46">
      <w:pPr>
        <w:jc w:val="both"/>
      </w:pPr>
    </w:p>
    <w:p w:rsidRDefault="00661A0D" w:rsidP="00661A0D" w:rsidR="00661A0D">
      <w:pPr>
        <w:jc w:val="both"/>
      </w:pPr>
    </w:p>
    <w:p w:rsidRDefault="00CA0C83" w:rsidP="00CA0C83" w:rsidR="00CA0C83" w:rsidRPr="00CE4C92">
      <w:pPr>
        <w:jc w:val="center"/>
      </w:pPr>
      <w:r w:rsidRPr="00CE4C92">
        <w:t>r i j e š i o   j e</w:t>
      </w:r>
    </w:p>
    <w:p w:rsidRDefault="008078FD" w:rsidP="009A6857" w:rsidR="008078FD">
      <w:pPr>
        <w:pStyle w:val="Tijeloteksta"/>
      </w:pPr>
    </w:p>
    <w:p w:rsidRDefault="00661A0D" w:rsidP="009A6857" w:rsidR="00661A0D" w:rsidRPr="00BB13AD">
      <w:pPr>
        <w:pStyle w:val="Tijeloteksta"/>
      </w:pPr>
    </w:p>
    <w:p w:rsidRDefault="00CA0C83" w:rsidP="009A6857" w:rsidR="00CA0C83" w:rsidRPr="008078FD">
      <w:pPr>
        <w:pStyle w:val="Tijeloteksta"/>
        <w:numPr>
          <w:ilvl w:val="0"/>
          <w:numId w:val="25"/>
        </w:numPr>
        <w:rPr>
          <w:bCs/>
        </w:rPr>
      </w:pPr>
      <w:r>
        <w:rPr>
          <w:bCs/>
        </w:rPr>
        <w:t xml:space="preserve">OBUSTAVLJA SE postupak radi utvrđivanja pretpostavki za otvaranje stečajnog postupka (prethodni postupak) nad dužnikom  </w:t>
      </w:r>
      <w:r w:rsidR="00D10E46">
        <w:rPr>
          <w:color w:val="000000"/>
        </w:rPr>
        <w:t>TEAM-GRADNJA d.o.o. za građevinske usluge, Habjanovci, Kolodvorska 48, MBS: 030087638, OIB: 46516992732.</w:t>
      </w:r>
    </w:p>
    <w:p w:rsidRDefault="008078FD" w:rsidP="008078FD" w:rsidR="008078FD" w:rsidRPr="00B95883">
      <w:pPr>
        <w:pStyle w:val="Tijeloteksta"/>
        <w:ind w:left="1065"/>
        <w:rPr>
          <w:bCs/>
        </w:rPr>
      </w:pPr>
    </w:p>
    <w:p w:rsidRDefault="008078FD" w:rsidP="009A6857" w:rsidR="008078FD">
      <w:pPr>
        <w:pStyle w:val="Tijeloteksta"/>
        <w:numPr>
          <w:ilvl w:val="0"/>
          <w:numId w:val="25"/>
        </w:numPr>
        <w:rPr>
          <w:bCs/>
        </w:rPr>
      </w:pPr>
      <w:r>
        <w:rPr>
          <w:bCs/>
        </w:rPr>
        <w:t>Ročište za ispitivanje uvjeta za otvaranje stečajnog postupka nad dužnikom</w:t>
      </w:r>
      <w:r w:rsidR="00C9571C">
        <w:rPr>
          <w:bCs/>
        </w:rPr>
        <w:t>,</w:t>
      </w:r>
      <w:r>
        <w:rPr>
          <w:bCs/>
        </w:rPr>
        <w:t xml:space="preserve"> zakazano za </w:t>
      </w:r>
      <w:r w:rsidR="00D10E46">
        <w:rPr>
          <w:bCs/>
        </w:rPr>
        <w:t>25. travanj</w:t>
      </w:r>
      <w:r w:rsidR="00957874">
        <w:rPr>
          <w:bCs/>
        </w:rPr>
        <w:t xml:space="preserve"> 2018. </w:t>
      </w:r>
      <w:r>
        <w:rPr>
          <w:bCs/>
        </w:rPr>
        <w:t>godine s početkom u 9,</w:t>
      </w:r>
      <w:r w:rsidR="00957874">
        <w:rPr>
          <w:bCs/>
        </w:rPr>
        <w:t>3</w:t>
      </w:r>
      <w:r>
        <w:rPr>
          <w:bCs/>
        </w:rPr>
        <w:t>0 sati, neće se održati.</w:t>
      </w:r>
    </w:p>
    <w:p w:rsidRDefault="008078FD" w:rsidP="008078FD" w:rsidR="008078FD">
      <w:pPr>
        <w:pStyle w:val="Tijeloteksta"/>
        <w:ind w:left="1065"/>
        <w:rPr>
          <w:bCs/>
        </w:rPr>
      </w:pPr>
    </w:p>
    <w:p w:rsidRDefault="00957874" w:rsidP="000073B7" w:rsidR="00127F8B" w:rsidRPr="00661A0D">
      <w:pPr>
        <w:pStyle w:val="Tijeloteksta"/>
        <w:numPr>
          <w:ilvl w:val="0"/>
          <w:numId w:val="25"/>
        </w:numPr>
        <w:rPr>
          <w:bCs/>
        </w:rPr>
      </w:pPr>
      <w:r>
        <w:t xml:space="preserve">Odbacuje se prijedlog za otvaranje stečajnog postupka nad dužnikom </w:t>
      </w:r>
      <w:r w:rsidR="00257BBC">
        <w:t xml:space="preserve"> </w:t>
      </w:r>
      <w:r w:rsidR="00D10E46">
        <w:rPr>
          <w:color w:val="000000"/>
        </w:rPr>
        <w:t>TEAM-GRADNJA d.o.o. za građevinske usluge, Habjanovci, Kolodvorska 48, MBS: 030087638, OIB: 46516992732.</w:t>
      </w:r>
    </w:p>
    <w:p w:rsidRDefault="00661A0D" w:rsidP="000073B7" w:rsidR="00661A0D" w:rsidRPr="00E77618">
      <w:pPr>
        <w:pStyle w:val="Tijeloteksta"/>
        <w:rPr>
          <w:bCs/>
        </w:rPr>
      </w:pPr>
    </w:p>
    <w:p w:rsidRDefault="009A6857" w:rsidP="009A6857" w:rsidR="009A6857">
      <w:pPr>
        <w:pStyle w:val="Tijeloteksta"/>
        <w:jc w:val="center"/>
        <w:rPr>
          <w:bCs/>
        </w:rPr>
      </w:pPr>
      <w:r w:rsidRPr="00A010AF">
        <w:rPr>
          <w:bCs/>
        </w:rPr>
        <w:t>Obrazloženje</w:t>
      </w:r>
    </w:p>
    <w:p w:rsidRDefault="00661A0D" w:rsidP="00860D64" w:rsidR="00661A0D">
      <w:pPr>
        <w:jc w:val="both"/>
        <w:rPr>
          <w:b/>
          <w:bCs/>
        </w:rPr>
      </w:pPr>
    </w:p>
    <w:p w:rsidRDefault="00D10E46" w:rsidP="00D10E46" w:rsidR="00D10E46">
      <w:pPr>
        <w:ind w:firstLine="708"/>
        <w:jc w:val="both"/>
      </w:pPr>
      <w:r>
        <w:rPr>
          <w:color w:val="000000"/>
        </w:rPr>
        <w:t>Predlagatelj FINA je dana 23. ožujka 2016. podnijela ovom sudu prijedlog za pokretanje stečajnog postupka nad dužnikom TEAM-GRADNJA d.o.o. za građevinske usluge, Habjanovci, Kolodvorska 48, MBS: 030087638, OIB: 46516992732 temeljem odredbe članka 110. stav 1. Stečajnog zakona (Narodne novine 71/15) .</w:t>
      </w:r>
    </w:p>
    <w:p w:rsidRDefault="00D10E46" w:rsidP="00D10E46" w:rsidR="00D10E46">
      <w:pPr>
        <w:pStyle w:val="Tijeloteksta"/>
      </w:pPr>
    </w:p>
    <w:p w:rsidRDefault="00D10E46" w:rsidP="00D10E46" w:rsidR="00D10E46">
      <w:pPr>
        <w:ind w:firstLine="708"/>
        <w:jc w:val="both"/>
      </w:pPr>
      <w:r>
        <w:rPr>
          <w:color w:val="000000"/>
        </w:rPr>
        <w:t>U prijedlogu navodi da na dan 1. rujna 2015.g. dužnik u Očevidniku redoslijeda osnova za plaćanje ima evidentirane neizvršene osnove za plaćanje u ukupnom iznosu od 78.698,73 kn, u koji iznos je uračunata i kamata i naknada FINE za provedbe ovrhe na novčanim sredstvima dužnika. Nadalje navodi da dužnik ima jednog zaposlenog radnika.</w:t>
      </w:r>
    </w:p>
    <w:p w:rsidRDefault="00D10E46" w:rsidP="00D10E46" w:rsidR="00D10E46" w:rsidRPr="007C6539">
      <w:pPr>
        <w:pStyle w:val="Tijeloteksta"/>
      </w:pPr>
    </w:p>
    <w:p w:rsidRDefault="00D10E46" w:rsidP="00D10E46" w:rsidR="00D10E46">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661A0D" w:rsidP="00D10E46" w:rsidR="00661A0D">
      <w:pPr>
        <w:pStyle w:val="Tijeloteksta"/>
        <w:rPr>
          <w:bCs/>
        </w:rPr>
      </w:pPr>
    </w:p>
    <w:p w:rsidRDefault="00661A0D" w:rsidP="00661A0D" w:rsidR="00661A0D">
      <w:pPr>
        <w:pStyle w:val="Tijeloteksta"/>
        <w:jc w:val="center"/>
        <w:rPr>
          <w:bCs/>
        </w:rPr>
      </w:pPr>
      <w:r>
        <w:rPr>
          <w:bCs/>
        </w:rPr>
        <w:lastRenderedPageBreak/>
        <w:t>2</w:t>
      </w:r>
    </w:p>
    <w:p w:rsidRDefault="00661A0D" w:rsidP="00661A0D" w:rsidR="00661A0D">
      <w:pPr>
        <w:pStyle w:val="Tijeloteksta"/>
        <w:jc w:val="center"/>
        <w:rPr>
          <w:bCs/>
        </w:rPr>
      </w:pPr>
    </w:p>
    <w:p w:rsidRDefault="00E03F21" w:rsidP="00E03F21" w:rsidR="00E03F21">
      <w:pPr>
        <w:pStyle w:val="Tijeloteksta"/>
        <w:jc w:val="center"/>
        <w:rPr>
          <w:bCs/>
        </w:rPr>
      </w:pPr>
    </w:p>
    <w:p w:rsidRDefault="000073B7" w:rsidP="009A6857" w:rsidR="000073B7">
      <w:pPr>
        <w:pStyle w:val="Tijeloteksta"/>
        <w:ind w:firstLine="708"/>
        <w:rPr>
          <w:bCs/>
        </w:rP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AC65FF">
        <w:rPr>
          <w:bCs/>
        </w:rPr>
        <w:t xml:space="preserve"> Šimo Bošnjak dipl. iur.</w:t>
      </w:r>
      <w:r w:rsidR="007834A7">
        <w:rPr>
          <w:bCs/>
        </w:rPr>
        <w:t xml:space="preserve"> </w:t>
      </w:r>
      <w:r w:rsidR="00FA6870">
        <w:rPr>
          <w:bCs/>
        </w:rPr>
        <w:t>iz Osijeka,</w:t>
      </w:r>
      <w:r w:rsidR="006F0E8C">
        <w:rPr>
          <w:bCs/>
        </w:rPr>
        <w:t xml:space="preserve">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FA6870">
        <w:rPr>
          <w:bCs/>
        </w:rPr>
        <w:t xml:space="preserve"> 2</w:t>
      </w:r>
      <w:r w:rsidR="00AC65FF">
        <w:rPr>
          <w:bCs/>
        </w:rPr>
        <w:t>5. travanj</w:t>
      </w:r>
      <w:r w:rsidR="007834A7">
        <w:rPr>
          <w:bCs/>
        </w:rPr>
        <w:t xml:space="preserve"> </w:t>
      </w:r>
      <w:r w:rsidR="00FA6870">
        <w:rPr>
          <w:bCs/>
        </w:rPr>
        <w:t xml:space="preserve"> 2018. godine. </w:t>
      </w:r>
    </w:p>
    <w:p w:rsidRDefault="00E77618" w:rsidP="009A6857" w:rsidR="00E77618">
      <w:pPr>
        <w:pStyle w:val="Tijeloteksta"/>
        <w:rPr>
          <w:bCs/>
        </w:rPr>
      </w:pPr>
    </w:p>
    <w:p w:rsidRDefault="00C60310" w:rsidP="00E77618" w:rsidR="005C4350">
      <w:pPr>
        <w:ind w:firstLine="708"/>
        <w:jc w:val="both"/>
        <w:rPr>
          <w:bCs/>
        </w:rPr>
      </w:pPr>
      <w:r>
        <w:rPr>
          <w:bCs/>
        </w:rPr>
        <w:t xml:space="preserve">Dana </w:t>
      </w:r>
      <w:r w:rsidR="00AC65FF">
        <w:rPr>
          <w:bCs/>
        </w:rPr>
        <w:t>16. ožujka 2018. predlagatelj FINA RC Osijek</w:t>
      </w:r>
      <w:r>
        <w:rPr>
          <w:bCs/>
        </w:rPr>
        <w:t xml:space="preserve"> u spis je dostavio potvrdu o blokadi računa i novčanih sredstava dužnika iz koje potvrde je razvidno da na dan izdavanja iste potvrde, 15.3.2018.,</w:t>
      </w:r>
      <w:r w:rsidR="00AC65FF">
        <w:rPr>
          <w:bCs/>
        </w:rPr>
        <w:t xml:space="preserve"> nepodmirene obveze  dužnika iznose 0,00 kn. </w:t>
      </w:r>
    </w:p>
    <w:p w:rsidRDefault="005C4350" w:rsidP="00E77618" w:rsidR="005C4350">
      <w:pPr>
        <w:ind w:firstLine="708"/>
        <w:jc w:val="both"/>
        <w:rPr>
          <w:bCs/>
        </w:rPr>
      </w:pPr>
    </w:p>
    <w:p w:rsidRDefault="005C4350" w:rsidP="00E77618" w:rsidR="00AC65FF">
      <w:pPr>
        <w:ind w:firstLine="708"/>
        <w:jc w:val="both"/>
        <w:rPr>
          <w:bCs/>
        </w:rPr>
      </w:pPr>
      <w:r>
        <w:rPr>
          <w:bCs/>
        </w:rPr>
        <w:t xml:space="preserve">Kako je uvidom u potvrdu FINE RC Osijek od 15.3.2018. utvrđeno da je žiro račun dužnika na dan 15.3.2018. nije blokiran, dužnik nema nepodmirenih obveza na dan izdavanja iste potvrde, te kod dužnika nije ostvaren stečajni razlog predviđen čl. 5. Stečajnog zakona (Narodne novine </w:t>
      </w:r>
      <w:r w:rsidR="00AC65FF">
        <w:rPr>
          <w:bCs/>
        </w:rPr>
        <w:t xml:space="preserve"> </w:t>
      </w:r>
      <w:r w:rsidRPr="005C4350">
        <w:rPr>
          <w:bCs/>
        </w:rPr>
        <w:t>71/15 i 104/17)</w:t>
      </w:r>
      <w:r>
        <w:rPr>
          <w:bCs/>
        </w:rPr>
        <w:t xml:space="preserve"> nesposobnost za plaćanje, to je prijedlog za otvaranje stečajnog postupka valjalo odbaciti kao nedopušten. </w:t>
      </w:r>
    </w:p>
    <w:p w:rsidRDefault="00801F0E" w:rsidP="009A6857" w:rsidR="00801F0E">
      <w:pPr>
        <w:pStyle w:val="Tijeloteksta"/>
        <w:rPr>
          <w:sz w:val="20"/>
          <w:szCs w:val="20"/>
        </w:rPr>
      </w:pPr>
    </w:p>
    <w:p w:rsidRDefault="00661A0D" w:rsidP="009A6857" w:rsidR="00661A0D" w:rsidRPr="00524479">
      <w:pPr>
        <w:pStyle w:val="Tijeloteksta"/>
        <w:rPr>
          <w:sz w:val="20"/>
          <w:szCs w:val="20"/>
        </w:rPr>
      </w:pPr>
    </w:p>
    <w:p w:rsidRDefault="00801F0E" w:rsidP="00276417" w:rsidR="009A6857">
      <w:pPr>
        <w:pStyle w:val="Tijeloteksta"/>
        <w:jc w:val="center"/>
      </w:pPr>
      <w:r>
        <w:t>U Osijeku</w:t>
      </w:r>
      <w:r w:rsidR="000073B7">
        <w:t xml:space="preserve"> </w:t>
      </w:r>
      <w:r w:rsidR="005C4350">
        <w:t xml:space="preserve">19. ožujak </w:t>
      </w:r>
      <w:r w:rsidR="000073B7">
        <w:t xml:space="preserve"> 2018. </w:t>
      </w:r>
    </w:p>
    <w:p w:rsidRDefault="001D458B" w:rsidP="0028212B" w:rsidR="001D458B">
      <w:pPr>
        <w:pStyle w:val="Tijeloteksta"/>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13425B" w:rsidP="009A6857" w:rsidR="0013425B">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xml:space="preserve">– </w:t>
      </w:r>
      <w:r w:rsidR="00563623">
        <w:t>FINA RC Osijek</w:t>
      </w:r>
    </w:p>
    <w:p w:rsidRDefault="00801F0E" w:rsidP="00A84420" w:rsidR="009A6857" w:rsidRPr="007B3432">
      <w:pPr>
        <w:pStyle w:val="Tijeloteksta"/>
        <w:numPr>
          <w:ilvl w:val="0"/>
          <w:numId w:val="21"/>
        </w:numPr>
      </w:pPr>
      <w:r>
        <w:t xml:space="preserve">Dužnik </w:t>
      </w:r>
      <w:r w:rsidR="000A24B9">
        <w:t xml:space="preserve"> </w:t>
      </w:r>
    </w:p>
    <w:p w:rsidRDefault="000A24B9" w:rsidP="009A6857" w:rsidR="009A6857" w:rsidRPr="007B3432">
      <w:pPr>
        <w:pStyle w:val="Tijeloteksta"/>
        <w:numPr>
          <w:ilvl w:val="0"/>
          <w:numId w:val="21"/>
        </w:numPr>
        <w:jc w:val="left"/>
      </w:pPr>
      <w:r>
        <w:t>Privremeni st</w:t>
      </w:r>
      <w:r w:rsidR="00857FDA">
        <w:t xml:space="preserve">ečajni upravitelj </w:t>
      </w:r>
      <w:r w:rsidR="005C4350">
        <w:t>Šimo Bošnjak</w:t>
      </w:r>
    </w:p>
    <w:p w:rsidRDefault="009A6857" w:rsidP="009A6857" w:rsidR="009A6857" w:rsidRPr="007B3432">
      <w:pPr>
        <w:pStyle w:val="Tijeloteksta"/>
        <w:numPr>
          <w:ilvl w:val="0"/>
          <w:numId w:val="21"/>
        </w:numPr>
        <w:jc w:val="left"/>
      </w:pPr>
      <w:r>
        <w:t>e-o</w:t>
      </w:r>
      <w:r w:rsidRPr="007B3432">
        <w:t>glasna ploča</w:t>
      </w:r>
    </w:p>
    <w:p w:rsidRDefault="0047565B" w:rsidP="009A6857" w:rsidR="009A6857">
      <w:pPr>
        <w:pStyle w:val="Tijeloteksta"/>
        <w:numPr>
          <w:ilvl w:val="0"/>
          <w:numId w:val="21"/>
        </w:numPr>
        <w:jc w:val="left"/>
      </w:pPr>
      <w:r>
        <w:t>riješeno odbacivanjem</w:t>
      </w:r>
    </w:p>
    <w:p w:rsidRDefault="00563623" w:rsidP="007B05F3" w:rsidR="005A2E90" w:rsidRPr="00A930D6">
      <w:pPr>
        <w:pStyle w:val="Tijeloteksta"/>
        <w:numPr>
          <w:ilvl w:val="0"/>
          <w:numId w:val="21"/>
        </w:numPr>
        <w:jc w:val="left"/>
      </w:pPr>
      <w:r>
        <w:t xml:space="preserve">kal. </w:t>
      </w:r>
      <w:r w:rsidR="00661A0D">
        <w:t>19/4</w:t>
      </w:r>
    </w:p>
    <w:sectPr w:rsidSect="0028212B" w:rsidR="005A2E90" w:rsidRPr="00A930D6">
      <w:headerReference w:type="even" r:id="rId11"/>
      <w:headerReference w:type="default" r:id="rId12"/>
      <w:pgSz w:code="9" w:h="16838" w:w="11906"/>
      <w:pgMar w:gutter="0" w:footer="709" w:header="709" w:left="1704"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B84092" w:rsidP="00B95883" w:rsidR="00D531CD">
    <w:pPr>
      <w:pStyle w:val="Zaglavlje"/>
      <w:jc w:val="right"/>
    </w:pPr>
    <w:r>
      <w:t>13 St-715/16-10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073B7"/>
    <w:rsid w:val="00011E25"/>
    <w:rsid w:val="00017B41"/>
    <w:rsid w:val="00020E57"/>
    <w:rsid w:val="00021A6E"/>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24B9"/>
    <w:rsid w:val="000A604F"/>
    <w:rsid w:val="000C20F1"/>
    <w:rsid w:val="000C2DC4"/>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27F8B"/>
    <w:rsid w:val="00131CC4"/>
    <w:rsid w:val="0013425B"/>
    <w:rsid w:val="00134D91"/>
    <w:rsid w:val="00135891"/>
    <w:rsid w:val="00143A3D"/>
    <w:rsid w:val="00146A0C"/>
    <w:rsid w:val="00146A6E"/>
    <w:rsid w:val="00156A96"/>
    <w:rsid w:val="0016016C"/>
    <w:rsid w:val="00163019"/>
    <w:rsid w:val="0016402E"/>
    <w:rsid w:val="00165F5F"/>
    <w:rsid w:val="00171D70"/>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BBC"/>
    <w:rsid w:val="0026541A"/>
    <w:rsid w:val="00271701"/>
    <w:rsid w:val="00275CB7"/>
    <w:rsid w:val="00276417"/>
    <w:rsid w:val="00281834"/>
    <w:rsid w:val="0028212B"/>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180D"/>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24930"/>
    <w:rsid w:val="00432ABD"/>
    <w:rsid w:val="00437419"/>
    <w:rsid w:val="00440B7A"/>
    <w:rsid w:val="00444169"/>
    <w:rsid w:val="00446D6E"/>
    <w:rsid w:val="0045299D"/>
    <w:rsid w:val="00453724"/>
    <w:rsid w:val="00462F63"/>
    <w:rsid w:val="00463FE6"/>
    <w:rsid w:val="00465526"/>
    <w:rsid w:val="0046562D"/>
    <w:rsid w:val="0047565B"/>
    <w:rsid w:val="004806AD"/>
    <w:rsid w:val="00482A3A"/>
    <w:rsid w:val="004854E7"/>
    <w:rsid w:val="00493B86"/>
    <w:rsid w:val="004962DF"/>
    <w:rsid w:val="004967FC"/>
    <w:rsid w:val="00497410"/>
    <w:rsid w:val="004A4B8D"/>
    <w:rsid w:val="004B2700"/>
    <w:rsid w:val="004B2DFF"/>
    <w:rsid w:val="004B3E77"/>
    <w:rsid w:val="004B6990"/>
    <w:rsid w:val="004C0CAE"/>
    <w:rsid w:val="004C3AE5"/>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1EDA"/>
    <w:rsid w:val="0055624C"/>
    <w:rsid w:val="00557EEA"/>
    <w:rsid w:val="005617AE"/>
    <w:rsid w:val="00563623"/>
    <w:rsid w:val="005700BB"/>
    <w:rsid w:val="005710FD"/>
    <w:rsid w:val="00575DD4"/>
    <w:rsid w:val="00576650"/>
    <w:rsid w:val="005A2E90"/>
    <w:rsid w:val="005A4ABC"/>
    <w:rsid w:val="005A554F"/>
    <w:rsid w:val="005B403D"/>
    <w:rsid w:val="005B5824"/>
    <w:rsid w:val="005C0DA7"/>
    <w:rsid w:val="005C18BA"/>
    <w:rsid w:val="005C4350"/>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0121"/>
    <w:rsid w:val="00656375"/>
    <w:rsid w:val="00656BD9"/>
    <w:rsid w:val="00661A0D"/>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4F30"/>
    <w:rsid w:val="007357F1"/>
    <w:rsid w:val="007359D2"/>
    <w:rsid w:val="00736970"/>
    <w:rsid w:val="007416B9"/>
    <w:rsid w:val="00744AD7"/>
    <w:rsid w:val="0074711B"/>
    <w:rsid w:val="00755B23"/>
    <w:rsid w:val="00757D03"/>
    <w:rsid w:val="00760964"/>
    <w:rsid w:val="00761510"/>
    <w:rsid w:val="00764EF6"/>
    <w:rsid w:val="00765B88"/>
    <w:rsid w:val="007679EB"/>
    <w:rsid w:val="007762A0"/>
    <w:rsid w:val="007769C8"/>
    <w:rsid w:val="007834A7"/>
    <w:rsid w:val="0078379B"/>
    <w:rsid w:val="00785945"/>
    <w:rsid w:val="00785FB1"/>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0EA"/>
    <w:rsid w:val="007F7905"/>
    <w:rsid w:val="00801F0E"/>
    <w:rsid w:val="0080666F"/>
    <w:rsid w:val="008078FD"/>
    <w:rsid w:val="008101C3"/>
    <w:rsid w:val="00813D42"/>
    <w:rsid w:val="00814520"/>
    <w:rsid w:val="00820D28"/>
    <w:rsid w:val="008226B5"/>
    <w:rsid w:val="00822DC0"/>
    <w:rsid w:val="008306F2"/>
    <w:rsid w:val="00840A6C"/>
    <w:rsid w:val="00842030"/>
    <w:rsid w:val="00845777"/>
    <w:rsid w:val="00856357"/>
    <w:rsid w:val="00856920"/>
    <w:rsid w:val="00857FDA"/>
    <w:rsid w:val="00860D64"/>
    <w:rsid w:val="00862DCE"/>
    <w:rsid w:val="008676EE"/>
    <w:rsid w:val="008737C5"/>
    <w:rsid w:val="008773B1"/>
    <w:rsid w:val="00877FCE"/>
    <w:rsid w:val="00890926"/>
    <w:rsid w:val="008948B7"/>
    <w:rsid w:val="008A136C"/>
    <w:rsid w:val="008A4161"/>
    <w:rsid w:val="008A7BBB"/>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57874"/>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65FF"/>
    <w:rsid w:val="00AC78F7"/>
    <w:rsid w:val="00AD50E4"/>
    <w:rsid w:val="00AE227B"/>
    <w:rsid w:val="00AE7E53"/>
    <w:rsid w:val="00B054B7"/>
    <w:rsid w:val="00B21199"/>
    <w:rsid w:val="00B22F50"/>
    <w:rsid w:val="00B24C31"/>
    <w:rsid w:val="00B405B4"/>
    <w:rsid w:val="00B53BB5"/>
    <w:rsid w:val="00B607EF"/>
    <w:rsid w:val="00B6527A"/>
    <w:rsid w:val="00B66E48"/>
    <w:rsid w:val="00B66EC7"/>
    <w:rsid w:val="00B701D2"/>
    <w:rsid w:val="00B74508"/>
    <w:rsid w:val="00B76AA7"/>
    <w:rsid w:val="00B84092"/>
    <w:rsid w:val="00B93CD6"/>
    <w:rsid w:val="00B95883"/>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310"/>
    <w:rsid w:val="00C60995"/>
    <w:rsid w:val="00C67713"/>
    <w:rsid w:val="00C67AF2"/>
    <w:rsid w:val="00C72083"/>
    <w:rsid w:val="00C809BC"/>
    <w:rsid w:val="00C8158A"/>
    <w:rsid w:val="00C850D1"/>
    <w:rsid w:val="00C9197B"/>
    <w:rsid w:val="00C9571C"/>
    <w:rsid w:val="00CA0987"/>
    <w:rsid w:val="00CA0C83"/>
    <w:rsid w:val="00CA3666"/>
    <w:rsid w:val="00CA4118"/>
    <w:rsid w:val="00CA5E8D"/>
    <w:rsid w:val="00CA5EA9"/>
    <w:rsid w:val="00CB1176"/>
    <w:rsid w:val="00CB2EB4"/>
    <w:rsid w:val="00CB7442"/>
    <w:rsid w:val="00CD05B0"/>
    <w:rsid w:val="00CD59C4"/>
    <w:rsid w:val="00CE5B0A"/>
    <w:rsid w:val="00CE7CB4"/>
    <w:rsid w:val="00CF0605"/>
    <w:rsid w:val="00CF4431"/>
    <w:rsid w:val="00CF71B8"/>
    <w:rsid w:val="00D02F28"/>
    <w:rsid w:val="00D0584A"/>
    <w:rsid w:val="00D10E46"/>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3F21"/>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13672"/>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A687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957874"/>
    <w:pPr>
      <w:ind w:left="720"/>
      <w:contextualSpacing/>
    </w:pPr>
  </w:style>
  <w:style w:styleId="Tekstrezerviranogmjesta" w:type="character">
    <w:name w:val="Placeholder Text"/>
    <w:basedOn w:val="Zadanifontodlomka"/>
    <w:uiPriority w:val="99"/>
    <w:semiHidden/>
    <w:rsid w:val="000C2DC4"/>
    <w:rPr>
      <w:color w:val="808080"/>
      <w:bdr w:space="0" w:sz="0" w:color="auto" w:val="none"/>
      <w:shd w:fill="auto" w:color="auto" w:val="clear"/>
    </w:rPr>
  </w:style>
  <w:style w:customStyle="true" w:styleId="eSPISCCParagraphDefaultFont" w:type="character">
    <w:name w:val="eSPIS_CC_Paragraph Default Font"/>
    <w:basedOn w:val="Zadanifontodlomka"/>
    <w:rsid w:val="000C2D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2DC4"/>
    <w:rPr>
      <w:bdr w:space="0" w:sz="0" w:color="auto" w:val="none"/>
      <w:shd w:fill="FFFFCC" w:color="auto" w:val="clear"/>
      <w:lang w:val="hr-HR"/>
    </w:rPr>
  </w:style>
  <w:style w:customStyle="true" w:styleId="PozadinaSvijetloCrvena" w:type="character">
    <w:name w:val="Pozadina_SvijetloCrvena"/>
    <w:basedOn w:val="eSPISCCParagraphDefaultFont"/>
    <w:rsid w:val="000C2D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2D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957874"/>
    <w:pPr>
      <w:ind w:left="720"/>
      <w:contextualSpacing/>
    </w:pPr>
  </w:style>
  <w:style w:styleId="Tekstrezerviranogmjesta" w:type="character">
    <w:name w:val="Placeholder Text"/>
    <w:basedOn w:val="Zadanifontodlomka"/>
    <w:uiPriority w:val="99"/>
    <w:semiHidden/>
    <w:rsid w:val="000C2DC4"/>
    <w:rPr>
      <w:color w:val="808080"/>
      <w:bdr w:color="auto" w:space="0" w:sz="0" w:val="none"/>
      <w:shd w:color="auto" w:fill="auto" w:val="clear"/>
    </w:rPr>
  </w:style>
  <w:style w:customStyle="1" w:styleId="eSPISCCParagraphDefaultFont" w:type="character">
    <w:name w:val="eSPIS_CC_Paragraph Default Font"/>
    <w:basedOn w:val="Zadanifontodlomka"/>
    <w:rsid w:val="000C2D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2DC4"/>
    <w:rPr>
      <w:bdr w:color="auto" w:space="0" w:sz="0" w:val="none"/>
      <w:shd w:color="auto" w:fill="FFFFCC" w:val="clear"/>
      <w:lang w:val="hr-HR"/>
    </w:rPr>
  </w:style>
  <w:style w:customStyle="1" w:styleId="PozadinaSvijetloCrvena" w:type="character">
    <w:name w:val="Pozadina_SvijetloCrvena"/>
    <w:basedOn w:val="eSPISCCParagraphDefaultFont"/>
    <w:rsid w:val="000C2D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2D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346953984">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6907616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11404788">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561938885">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St-715/2016</izvorni_sadrzaj>
    <derivirana_varijabla naziv="DomainObject.Predmet.OznakaBroj_1">St-715/2016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TEAM-GRADNJA d.o.o. za građevinske usluge</izvorni_sadrzaj>
    <derivirana_varijabla naziv="DomainObject.Predmet.ProtustrankaFormated_1">  TEAM-GRADNJA d.o.o. za građevinske usluge</derivirana_varijabla>
  </DomainObject.Predmet.ProtustrankaFormated>
  <DomainObject.Predmet.ProtustrankaFormatedOIB>
    <izvorni_sadrzaj>  TEAM-GRADNJA d.o.o. za građevinske usluge, OIB 46516992732</izvorni_sadrzaj>
    <derivirana_varijabla naziv="DomainObject.Predmet.ProtustrankaFormatedOIB_1">  TEAM-GRADNJA d.o.o. za građevinske usluge, OIB 46516992732</derivirana_varijabla>
  </DomainObject.Predmet.ProtustrankaFormatedOIB>
  <DomainObject.Predmet.ProtustrankaFormatedWithAdress>
    <izvorni_sadrzaj> TEAM-GRADNJA d.o.o. za građevinske usluge, Kolodvorska 48, 31222 Habjanovci</izvorni_sadrzaj>
    <derivirana_varijabla naziv="DomainObject.Predmet.ProtustrankaFormatedWithAdress_1"> TEAM-GRADNJA d.o.o. za građevinske usluge, Kolodvorska 48, 31222 Habjanovci</derivirana_varijabla>
  </DomainObject.Predmet.ProtustrankaFormatedWithAdress>
  <DomainObject.Predmet.ProtustrankaFormatedWithAdressOIB>
    <izvorni_sadrzaj> TEAM-GRADNJA d.o.o. za građevinske usluge, OIB 46516992732, Kolodvorska 48, 31222 Habjanovci</izvorni_sadrzaj>
    <derivirana_varijabla naziv="DomainObject.Predmet.ProtustrankaFormatedWithAdressOIB_1"> TEAM-GRADNJA d.o.o. za građevinske usluge, OIB 46516992732, Kolodvorska 48, 31222 Habjanovci</derivirana_varijabla>
  </DomainObject.Predmet.ProtustrankaFormatedWithAdressOIB>
  <DomainObject.Predmet.ProtustrankaWithAdress>
    <izvorni_sadrzaj>TEAM-GRADNJA d.o.o. za građevinske usluge Kolodvorska 48, 31222 Habjanovci</izvorni_sadrzaj>
    <derivirana_varijabla naziv="DomainObject.Predmet.ProtustrankaWithAdress_1">TEAM-GRADNJA d.o.o. za građevinske usluge Kolodvorska 48, 31222 Habjanovci</derivirana_varijabla>
  </DomainObject.Predmet.ProtustrankaWithAdress>
  <DomainObject.Predmet.ProtustrankaWithAdressOIB>
    <izvorni_sadrzaj>TEAM-GRADNJA d.o.o. za građevinske usluge, OIB 46516992732, Kolodvorska 48, 31222 Habjanovci</izvorni_sadrzaj>
    <derivirana_varijabla naziv="DomainObject.Predmet.ProtustrankaWithAdressOIB_1">TEAM-GRADNJA d.o.o. za građevinske usluge, OIB 46516992732, Kolodvorska 48, 31222 Habjanovci</derivirana_varijabla>
  </DomainObject.Predmet.ProtustrankaWithAdressOIB>
  <DomainObject.Predmet.ProtustrankaNazivFormated>
    <izvorni_sadrzaj>TEAM-GRADNJA d.o.o. za građevinske usluge</izvorni_sadrzaj>
    <derivirana_varijabla naziv="DomainObject.Predmet.ProtustrankaNazivFormated_1">TEAM-GRADNJA d.o.o. za građevinske usluge</derivirana_varijabla>
  </DomainObject.Predmet.ProtustrankaNazivFormated>
  <DomainObject.Predmet.ProtustrankaNazivFormatedOIB>
    <izvorni_sadrzaj>TEAM-GRADNJA d.o.o. za građevinske usluge, OIB 46516992732</izvorni_sadrzaj>
    <derivirana_varijabla naziv="DomainObject.Predmet.ProtustrankaNazivFormatedOIB_1">TEAM-GRADNJA d.o.o. za građevinske usluge, OIB 46516992732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TEAM-GRADNJA d.o.o. za građevinske usluge</item>
    </izvorni_sadrzaj>
    <derivirana_varijabla naziv="DomainObject.Predmet.ProtuStrankaListFormated_1">
      <item>TEAM-GRADNJA d.o.o. za građevinske usluge</item>
    </derivirana_varijabla>
  </DomainObject.Predmet.ProtuStrankaListFormated>
  <DomainObject.Predmet.ProtuStrankaListFormatedOIB>
    <izvorni_sadrzaj>
      <item>TEAM-GRADNJA d.o.o. za građevinske usluge, OIB 46516992732</item>
    </izvorni_sadrzaj>
    <derivirana_varijabla naziv="DomainObject.Predmet.ProtuStrankaListFormatedOIB_1">
      <item>TEAM-GRADNJA d.o.o. za građevinske usluge, OIB 46516992732</item>
    </derivirana_varijabla>
  </DomainObject.Predmet.ProtuStrankaListFormatedOIB>
  <DomainObject.Predmet.ProtuStrankaListFormatedWithAdress>
    <izvorni_sadrzaj>
      <item>TEAM-GRADNJA d.o.o. za građevinske usluge, Kolodvorska 48, 31222 Habjanovci</item>
    </izvorni_sadrzaj>
    <derivirana_varijabla naziv="DomainObject.Predmet.ProtuStrankaListFormatedWithAdress_1">
      <item>TEAM-GRADNJA d.o.o. za građevinske usluge, Kolodvorska 48, 31222 Habjanovci</item>
    </derivirana_varijabla>
  </DomainObject.Predmet.ProtuStrankaListFormatedWithAdress>
  <DomainObject.Predmet.ProtuStrankaListFormatedWithAdressOIB>
    <izvorni_sadrzaj>
      <item>TEAM-GRADNJA d.o.o. za građevinske usluge, OIB 46516992732, Kolodvorska 48, 31222 Habjanovci</item>
    </izvorni_sadrzaj>
    <derivirana_varijabla naziv="DomainObject.Predmet.ProtuStrankaListFormatedWithAdressOIB_1">
      <item>TEAM-GRADNJA d.o.o. za građevinske usluge, OIB 46516992732, Kolodvorska 48, 31222 Habjanovci</item>
    </derivirana_varijabla>
  </DomainObject.Predmet.ProtuStrankaListFormatedWithAdressOIB>
  <DomainObject.Predmet.ProtuStrankaListNazivFormated>
    <izvorni_sadrzaj>
      <item>TEAM-GRADNJA d.o.o. za građevinske usluge</item>
    </izvorni_sadrzaj>
    <derivirana_varijabla naziv="DomainObject.Predmet.ProtuStrankaListNazivFormated_1">
      <item>TEAM-GRADNJA d.o.o. za građevinske usluge</item>
    </derivirana_varijabla>
  </DomainObject.Predmet.ProtuStrankaListNazivFormated>
  <DomainObject.Predmet.ProtuStrankaListNazivFormatedOIB>
    <izvorni_sadrzaj>
      <item>TEAM-GRADNJA d.o.o. za građevinske usluge, OIB 46516992732</item>
    </izvorni_sadrzaj>
    <derivirana_varijabla naziv="DomainObject.Predmet.ProtuStrankaListNazivFormatedOIB_1">
      <item>TEAM-GRADNJA d.o.o. za građevinske usluge, OIB 46516992732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TEAM-GRADNJA d.o.o. za građevinske usluge</izvorni_sadrzaj>
    <derivirana_varijabla naziv="DomainObject.Predmet.ProtustrankaIDrugi_1">TEAM-GRADNJA d.o.o. za građevinske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TEAM-GRADNJA d.o.o. za građevinske usluge, OIB 46516992732, Kolodvorska 48, 31222 Habjanovci</izvorni_sadrzaj>
    <derivirana_varijabla naziv="DomainObject.Predmet.ProtustrankaIDrugiAdressOIB_1">TEAM-GRADNJA d.o.o. za građevinske usluge, OIB 46516992732, Kolodvorska 48, 31222 Habjanovci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TEAM-GRADNJA d.o.o. za građevinske usluge</item>
    </izvorni_sadrzaj>
    <derivirana_varijabla naziv="DomainObject.Predmet.SudioniciListNaziv_1">
      <item>FINA RC OSIJEK</item>
      <item>TEAM-GRADNJA d.o.o. za građevinske usluge</item>
    </derivirana_varijabla>
  </DomainObject.Predmet.SudioniciListNaziv>
  <DomainObject.Predmet.SudioniciListAdressOIB>
    <izvorni_sadrzaj>
      <item>FINA RC OSIJEK, OIB 85821130368</item>
      <item>TEAM-GRADNJA d.o.o. za građevinske usluge, OIB 46516992732, Kolodvorska 48,31222 Habjanovci</item>
    </izvorni_sadrzaj>
    <derivirana_varijabla naziv="DomainObject.Predmet.SudioniciListAdressOIB_1">
      <item>FINA RC OSIJEK, OIB 85821130368</item>
      <item>TEAM-GRADNJA d.o.o. za građevinske usluge, OIB 46516992732, Kolodvorska 48,31222 Habjanovci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46516992732</item>
    </izvorni_sadrzaj>
    <derivirana_varijabla naziv="DomainObject.Predmet.SudioniciListNazivOIB_1">
      <item>, OIB 85821130368</item>
      <item>, OIB 46516992732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9C36F9-8C72-4AFA-9035-CCD0AEC138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523</properties:Words>
  <properties:Characters>2922</properties:Characters>
  <properties:Lines>90</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3483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2018-03-19T08:00:00Z</dcterms:created>
  <dc:creator>hermanj</dc:creator>
  <cp:lastModifiedBy>Maja Kocijan</cp:lastModifiedBy>
  <cp:lastPrinted>2018-03-19T08:13:00Z</cp:lastPrinted>
  <dcterms:modified xmlns:xsi="http://www.w3.org/2001/XMLSchema-instance" xsi:type="dcterms:W3CDTF">2018-03-19T08:17:00Z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obustava.docx)</vt:lpwstr>
  </prop:property>
  <prop:property name="CC_coloring" pid="4" fmtid="{D5CDD505-2E9C-101B-9397-08002B2CF9AE}">
    <vt:bool>false</vt:bool>
  </prop:property>
  <prop:property name="BrojStranica" pid="5" fmtid="{D5CDD505-2E9C-101B-9397-08002B2CF9AE}">
    <vt:i4>2</vt:i4>
  </prop:property>
</prop:Properties>
</file>