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01ce" w14:paraId="8cd01ce" w:rsidRDefault="00994D96" w:rsidP="00994D96" w:rsidR="002E33CB" w:rsidRPr="000C73A5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</w:t>
      </w:r>
      <w:r w:rsidR="002E33CB" w:rsidRPr="000C73A5">
        <w:t xml:space="preserve">3  </w:t>
      </w:r>
      <w:r w:rsidR="00B85DBD" w:rsidRPr="000C73A5">
        <w:t xml:space="preserve"> </w:t>
      </w:r>
      <w:r w:rsidR="002E33CB" w:rsidRPr="000C73A5">
        <w:t>St-</w:t>
      </w:r>
      <w:r w:rsidR="000F0EEB">
        <w:t>351</w:t>
      </w:r>
      <w:r w:rsidR="002E33CB" w:rsidRPr="000C73A5">
        <w:t>/1</w:t>
      </w:r>
      <w:r w:rsidR="000F0EEB">
        <w:t>6</w:t>
      </w:r>
      <w:r w:rsidR="006A231B" w:rsidRPr="000C73A5">
        <w:t>-</w:t>
      </w:r>
      <w:r w:rsidR="004E1EAC">
        <w:t>4</w:t>
      </w:r>
    </w:p>
    <w:p w:rsidRDefault="002E33CB" w:rsidP="002E33CB" w:rsidR="002E33CB" w:rsidRPr="000C73A5"/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2E33CB" w:rsidP="002E33CB" w:rsidR="002E33CB" w:rsidRPr="000C73A5">
      <w:r w:rsidRPr="000C73A5">
        <w:t xml:space="preserve">STALNA SLUŽBA </w:t>
      </w:r>
    </w:p>
    <w:p w:rsidRDefault="002E33CB" w:rsidP="002E33CB" w:rsidR="002E33CB" w:rsidRPr="000C73A5">
      <w:r w:rsidRPr="000C73A5">
        <w:t xml:space="preserve">Karlovac, Ljudevita </w:t>
      </w:r>
      <w:proofErr w:type="spellStart"/>
      <w:r w:rsidRPr="000C73A5">
        <w:t>Šestića</w:t>
      </w:r>
      <w:proofErr w:type="spellEnd"/>
      <w:r w:rsidRPr="000C73A5">
        <w:t xml:space="preserve"> 4</w:t>
      </w:r>
    </w:p>
    <w:p w:rsidRDefault="002E33CB" w:rsidP="002E33CB" w:rsidR="002E33CB" w:rsidRPr="000C73A5"/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2E33CB" w:rsidP="00E9566A" w:rsidR="002E33CB" w:rsidRPr="000C73A5">
      <w:pPr>
        <w:jc w:val="center"/>
      </w:pPr>
      <w:r w:rsidRPr="000C73A5">
        <w:t>R J E Š E N J E</w:t>
      </w:r>
    </w:p>
    <w:p w:rsidRDefault="002E33CB" w:rsidP="002E33CB" w:rsidR="002E33CB" w:rsidRPr="000C73A5"/>
    <w:p w:rsidRDefault="002E33CB" w:rsidP="002E33CB" w:rsidR="002E33CB" w:rsidRPr="000C73A5"/>
    <w:p w:rsidRDefault="002E33CB" w:rsidP="00994D96" w:rsidR="002E33CB" w:rsidRPr="000C73A5">
      <w:pPr>
        <w:ind w:firstLine="708"/>
        <w:jc w:val="both"/>
      </w:pPr>
      <w:r w:rsidRPr="000C73A5">
        <w:t xml:space="preserve">Trgovački sud u Zagrebu, Stalna služba, po stečajnom sucu Vesni </w:t>
      </w:r>
      <w:proofErr w:type="spellStart"/>
      <w:r w:rsidRPr="000C73A5">
        <w:t>Fundurulić</w:t>
      </w:r>
      <w:proofErr w:type="spellEnd"/>
      <w:r w:rsidRPr="000C73A5">
        <w:t xml:space="preserve"> Perišin,  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 za otvaranje stečajnog postupka nad dužnikom </w:t>
      </w:r>
      <w:proofErr w:type="spellStart"/>
      <w:r w:rsidR="000F0EEB">
        <w:t>BIZZI.SB</w:t>
      </w:r>
      <w:proofErr w:type="spellEnd"/>
      <w:r w:rsidR="000F0EEB">
        <w:t xml:space="preserve"> j.</w:t>
      </w:r>
      <w:r w:rsidRPr="000C73A5">
        <w:t xml:space="preserve">d.o.o., </w:t>
      </w:r>
      <w:r w:rsidR="00156CEC">
        <w:t>Zagreb</w:t>
      </w:r>
      <w:r w:rsidRPr="000C73A5">
        <w:t xml:space="preserve">, </w:t>
      </w:r>
      <w:r w:rsidR="000F0EEB">
        <w:t>Lavoslava Ružičke 2</w:t>
      </w:r>
      <w:r w:rsidRPr="000C73A5">
        <w:t xml:space="preserve">, OIB: </w:t>
      </w:r>
      <w:r w:rsidR="000F0EEB">
        <w:t>06671475385</w:t>
      </w:r>
      <w:r w:rsidRPr="000C73A5">
        <w:t xml:space="preserve">, </w:t>
      </w:r>
      <w:r w:rsidR="006A231B" w:rsidRPr="000C73A5">
        <w:t>26. rujna</w:t>
      </w:r>
      <w:r w:rsidRPr="000C73A5">
        <w:t xml:space="preserve"> 2016. </w:t>
      </w:r>
    </w:p>
    <w:p w:rsidRDefault="002E33CB" w:rsidP="006A231B" w:rsidR="002E33CB" w:rsidRPr="000C73A5">
      <w:pPr>
        <w:jc w:val="center"/>
      </w:pPr>
      <w:r w:rsidRPr="000C73A5">
        <w:t>r i j e š i o  j e</w:t>
      </w:r>
    </w:p>
    <w:p w:rsidRDefault="002E33CB" w:rsidP="002E33CB" w:rsidR="002E33CB" w:rsidRPr="000C73A5"/>
    <w:p w:rsidRDefault="002E33CB" w:rsidP="00994D96" w:rsidR="002E33CB" w:rsidRPr="000C73A5">
      <w:pPr>
        <w:jc w:val="both"/>
      </w:pPr>
      <w:r w:rsidRPr="000C73A5">
        <w:t>I.</w:t>
      </w:r>
      <w:r w:rsidRPr="000C73A5">
        <w:tab/>
        <w:t>Nalaže se osobi ovlaštenoj za zastupanje dužnika</w:t>
      </w:r>
      <w:r w:rsidR="00277A60" w:rsidRPr="00277A60">
        <w:t xml:space="preserve"> </w:t>
      </w:r>
      <w:proofErr w:type="spellStart"/>
      <w:r w:rsidR="00277A60">
        <w:t>BIZZI.SB</w:t>
      </w:r>
      <w:proofErr w:type="spellEnd"/>
      <w:r w:rsidR="00277A60">
        <w:t xml:space="preserve"> j.</w:t>
      </w:r>
      <w:r w:rsidR="00277A60" w:rsidRPr="000C73A5">
        <w:t xml:space="preserve">d.o.o., </w:t>
      </w:r>
      <w:r w:rsidR="00277A60">
        <w:t>Zagreb</w:t>
      </w:r>
      <w:r w:rsidR="00277A60" w:rsidRPr="000C73A5">
        <w:t xml:space="preserve">, </w:t>
      </w:r>
      <w:r w:rsidR="00277A60">
        <w:t>Lavoslava Ružičke 2</w:t>
      </w:r>
      <w:r w:rsidR="00277A60" w:rsidRPr="000C73A5">
        <w:t xml:space="preserve">, OIB: </w:t>
      </w:r>
      <w:r w:rsidR="00277A60">
        <w:t>06671475385</w:t>
      </w:r>
      <w:r w:rsidR="000312FE" w:rsidRPr="000C73A5">
        <w:t xml:space="preserve">, </w:t>
      </w:r>
      <w:r w:rsidR="00277A60">
        <w:t xml:space="preserve">Zorici </w:t>
      </w:r>
      <w:proofErr w:type="spellStart"/>
      <w:r w:rsidR="00277A60">
        <w:t>Starović</w:t>
      </w:r>
      <w:proofErr w:type="spellEnd"/>
      <w:r w:rsidR="00156CEC">
        <w:t xml:space="preserve">, </w:t>
      </w:r>
      <w:r w:rsidR="00277A60">
        <w:t>Zagreb</w:t>
      </w:r>
      <w:r w:rsidR="00156CEC">
        <w:t xml:space="preserve">, </w:t>
      </w:r>
      <w:r w:rsidR="00277A60">
        <w:t>Pete Poljanice 24</w:t>
      </w:r>
      <w:r w:rsidR="00994D96" w:rsidRPr="000C73A5">
        <w:t xml:space="preserve">, OIB: </w:t>
      </w:r>
      <w:r w:rsidR="00277A60">
        <w:t>10424200819</w:t>
      </w:r>
      <w:r w:rsidR="00994D96" w:rsidRPr="000C73A5">
        <w:t xml:space="preserve">,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277A60">
        <w:t>351</w:t>
      </w:r>
      <w:r w:rsidR="00AE31B6" w:rsidRPr="000C73A5">
        <w:t>1</w:t>
      </w:r>
      <w:r w:rsidR="00277A60">
        <w:t>6.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</w:t>
      </w:r>
      <w:proofErr w:type="spellStart"/>
      <w:r w:rsidRPr="000C73A5">
        <w:t>pristojbenog</w:t>
      </w:r>
      <w:proofErr w:type="spellEnd"/>
      <w:r w:rsidRPr="000C73A5">
        <w:t xml:space="preserve">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</w:t>
      </w:r>
      <w:proofErr w:type="spellStart"/>
      <w:r w:rsidRPr="000C73A5">
        <w:t>proč</w:t>
      </w:r>
      <w:proofErr w:type="spellEnd"/>
      <w:r w:rsidRPr="000C73A5">
        <w:t xml:space="preserve">. tekst, 25/13) i odredbama Ovršnog zakona (NN 112/12; 93/14) </w:t>
      </w:r>
      <w:proofErr w:type="spellStart"/>
      <w:r w:rsidRPr="000C73A5">
        <w:t>odnosećim</w:t>
      </w:r>
      <w:proofErr w:type="spellEnd"/>
      <w:r w:rsidRPr="000C73A5">
        <w:t xml:space="preserve"> na naplatu novčane kazne provedbom ovrhe na novčanim sredstvima kažnjene osobe.</w:t>
      </w:r>
    </w:p>
    <w:p w:rsidRDefault="00AE31B6" w:rsidP="00994D96" w:rsidR="00AE31B6" w:rsidRPr="000C73A5">
      <w:pPr>
        <w:jc w:val="both"/>
      </w:pPr>
    </w:p>
    <w:p w:rsidRDefault="00AE31B6" w:rsidP="00994D96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</w:t>
      </w:r>
      <w:proofErr w:type="spellStart"/>
      <w:r w:rsidRPr="000C73A5">
        <w:t>pristojbenog</w:t>
      </w:r>
      <w:proofErr w:type="spellEnd"/>
      <w:r w:rsidRPr="000C73A5">
        <w:t xml:space="preserve"> obveznika i oročenih novčanih sredstava </w:t>
      </w:r>
      <w:proofErr w:type="spellStart"/>
      <w:r w:rsidRPr="000C73A5">
        <w:t>pristojbenog</w:t>
      </w:r>
      <w:proofErr w:type="spellEnd"/>
      <w:r w:rsidRPr="000C73A5">
        <w:t xml:space="preserve"> obveznika na račun Trgovačkog suda u Zagrebu otvorenog kod Hrvatske poštanske banke d.d. Zagreb, broj IBAN: HR9223900011300000460 s pozivom na broj 2001-</w:t>
      </w:r>
      <w:r w:rsidR="00277A60">
        <w:t>351</w:t>
      </w:r>
      <w:r w:rsidRPr="000C73A5">
        <w:t>1</w:t>
      </w:r>
      <w:r w:rsidR="00277A60">
        <w:t>6.</w:t>
      </w:r>
    </w:p>
    <w:p w:rsidRDefault="002E33CB" w:rsidP="002E33CB" w:rsidR="002E33CB" w:rsidRPr="000C73A5"/>
    <w:p w:rsidRDefault="002E33CB" w:rsidP="002E33CB" w:rsidR="002E33CB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994D96" w:rsidP="002E33CB" w:rsidR="00994D96" w:rsidRPr="000C73A5"/>
    <w:p w:rsidRDefault="002E33CB" w:rsidP="00AE31B6" w:rsidR="002E33CB" w:rsidRPr="000C73A5">
      <w:pPr>
        <w:jc w:val="center"/>
      </w:pPr>
      <w:r w:rsidRPr="000C73A5">
        <w:t>Obrazloženje</w:t>
      </w:r>
    </w:p>
    <w:p w:rsidRDefault="002E33CB" w:rsidP="002E33CB" w:rsidR="002E33CB" w:rsidRPr="000C73A5"/>
    <w:p w:rsidRDefault="002E33CB" w:rsidP="00994D96" w:rsidR="00696060" w:rsidRPr="000C73A5">
      <w:pPr>
        <w:jc w:val="both"/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277A60" w:rsidRPr="00277A60">
        <w:t xml:space="preserve"> </w:t>
      </w:r>
      <w:proofErr w:type="spellStart"/>
      <w:r w:rsidR="00277A60">
        <w:t>BIZZI.SB</w:t>
      </w:r>
      <w:proofErr w:type="spellEnd"/>
      <w:r w:rsidR="00277A60">
        <w:t xml:space="preserve"> j.</w:t>
      </w:r>
      <w:r w:rsidR="00277A60" w:rsidRPr="000C73A5">
        <w:t xml:space="preserve">d.o.o., </w:t>
      </w:r>
      <w:r w:rsidR="00277A60">
        <w:t>Zagreb</w:t>
      </w:r>
      <w:r w:rsidR="00277A60" w:rsidRPr="000C73A5">
        <w:t xml:space="preserve">, </w:t>
      </w:r>
      <w:r w:rsidR="00277A60">
        <w:t>Lavoslava Ružičke 2</w:t>
      </w:r>
      <w:r w:rsidR="00277A60" w:rsidRPr="000C73A5">
        <w:t xml:space="preserve">, OIB: </w:t>
      </w:r>
      <w:r w:rsidR="00277A60">
        <w:t>06671475385</w:t>
      </w:r>
      <w:r w:rsidR="00696060" w:rsidRPr="000C73A5">
        <w:t>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994D96" w:rsidR="00696060" w:rsidRPr="000C73A5">
      <w:pPr>
        <w:jc w:val="both"/>
      </w:pPr>
    </w:p>
    <w:p w:rsidRDefault="00696060" w:rsidP="00994D96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994D96" w:rsidR="00696060" w:rsidRPr="000C73A5">
      <w:pPr>
        <w:jc w:val="both"/>
      </w:pPr>
    </w:p>
    <w:p w:rsidRDefault="00696060" w:rsidP="00994D96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2E33CB" w:rsidP="00696060" w:rsidR="002E33CB" w:rsidRPr="000C73A5">
      <w:pPr>
        <w:jc w:val="center"/>
      </w:pPr>
      <w:r w:rsidRPr="000C73A5">
        <w:t xml:space="preserve">U Karlovcu </w:t>
      </w:r>
      <w:r w:rsidR="003B2FB0" w:rsidRPr="000C73A5">
        <w:t xml:space="preserve">26. rujna </w:t>
      </w:r>
      <w:r w:rsidRPr="000C73A5">
        <w:t>2016.</w:t>
      </w:r>
    </w:p>
    <w:p w:rsidRDefault="002E33CB" w:rsidP="00696060" w:rsidR="002E33CB" w:rsidRPr="000C73A5">
      <w:pPr>
        <w:jc w:val="right"/>
      </w:pPr>
      <w:r w:rsidRPr="000C73A5">
        <w:t>SUDAC:</w:t>
      </w:r>
    </w:p>
    <w:p w:rsidRDefault="002E33CB" w:rsidP="00696060" w:rsidR="002E33CB">
      <w:pPr>
        <w:jc w:val="right"/>
      </w:pPr>
      <w:r w:rsidRPr="000C73A5">
        <w:t xml:space="preserve">Vesna </w:t>
      </w:r>
      <w:proofErr w:type="spellStart"/>
      <w:r w:rsidRPr="000C73A5">
        <w:t>Fundurulić</w:t>
      </w:r>
      <w:proofErr w:type="spellEnd"/>
      <w:r w:rsidRPr="000C73A5">
        <w:t xml:space="preserve"> Perišin</w:t>
      </w:r>
      <w:r w:rsidR="004E1EAC">
        <w:t>,v.r.</w:t>
      </w:r>
    </w:p>
    <w:p w:rsidRDefault="004E1EAC" w:rsidP="00696060" w:rsidR="004E1EAC">
      <w:pPr>
        <w:jc w:val="right"/>
      </w:pPr>
    </w:p>
    <w:p w:rsidRDefault="004E1EAC" w:rsidP="00696060" w:rsidR="004E1EA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4E1EAC" w:rsidP="00696060" w:rsidR="004E1EAC">
      <w:pPr>
        <w:jc w:val="right"/>
      </w:pPr>
      <w:r>
        <w:t>ovlašteni službenik:</w:t>
      </w:r>
    </w:p>
    <w:p w:rsidRDefault="004E1EAC" w:rsidP="00696060" w:rsidR="004E1EAC" w:rsidRPr="000C73A5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696060" w:rsidP="00696060" w:rsidR="00696060" w:rsidRPr="000C73A5">
      <w:pPr>
        <w:jc w:val="right"/>
      </w:pPr>
    </w:p>
    <w:p w:rsidRDefault="002E33CB" w:rsidP="00994D96" w:rsidR="002E33CB" w:rsidRPr="000C73A5">
      <w:pPr>
        <w:ind w:firstLine="708"/>
      </w:pPr>
      <w:r w:rsidRPr="000C73A5">
        <w:t>Uputa o pravnom lijeku:</w:t>
      </w:r>
    </w:p>
    <w:p w:rsidRDefault="002E33CB" w:rsidP="002A4A3E" w:rsidR="002E33CB" w:rsidRPr="000C73A5">
      <w:pPr>
        <w:ind w:firstLine="708"/>
      </w:pPr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696060" w:rsidP="002E33CB" w:rsidR="00696060" w:rsidRPr="000C73A5"/>
    <w:p w:rsidRDefault="002E33CB" w:rsidP="002E33CB" w:rsidR="002E33CB">
      <w:r>
        <w:t xml:space="preserve">                                                                             </w:t>
      </w:r>
    </w:p>
    <w:p w:rsidRDefault="002E33CB" w:rsidP="002E33CB" w:rsidR="002E33C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93EC5" w:rsidR="00E93EC5"/>
    <w:sectPr w:rsidR="00E93EC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019A9"/>
    <w:rsid w:val="000312FE"/>
    <w:rsid w:val="000756FA"/>
    <w:rsid w:val="000C73A5"/>
    <w:rsid w:val="000F0EEB"/>
    <w:rsid w:val="00156CEC"/>
    <w:rsid w:val="00277A60"/>
    <w:rsid w:val="002A4A3E"/>
    <w:rsid w:val="002E33CB"/>
    <w:rsid w:val="003B2FB0"/>
    <w:rsid w:val="00404B95"/>
    <w:rsid w:val="004E1EAC"/>
    <w:rsid w:val="00517DB7"/>
    <w:rsid w:val="00696060"/>
    <w:rsid w:val="006A231B"/>
    <w:rsid w:val="00706D0C"/>
    <w:rsid w:val="0077180B"/>
    <w:rsid w:val="00994D96"/>
    <w:rsid w:val="00AE31B6"/>
    <w:rsid w:val="00B85DBD"/>
    <w:rsid w:val="00BE794C"/>
    <w:rsid w:val="00E93EC5"/>
    <w:rsid w:val="00E9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St-351/2016-4</izvorni_sadrzaj>
    <derivirana_varijabla naziv="DomainObject.Oznaka_1">St-351/2016-4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BIZZI.SB j.d.o.o.</izvorni_sadrzaj>
    <derivirana_varijabla naziv="DomainObject.Predmet.ProtustrankaFormated_1">  BIZZI.SB j.d.o.o.</derivirana_varijabla>
  </DomainObject.Predmet.ProtustrankaFormated>
  <DomainObject.Predmet.ProtustrankaFormatedOIB>
    <izvorni_sadrzaj>  BIZZI.SB j.d.o.o., OIB 06671475385</izvorni_sadrzaj>
    <derivirana_varijabla naziv="DomainObject.Predmet.ProtustrankaFormatedOIB_1">  BIZZI.SB j.d.o.o., OIB 06671475385</derivirana_varijabla>
  </DomainObject.Predmet.ProtustrankaFormatedOIB>
  <DomainObject.Predmet.ProtustrankaFormatedWithAdress>
    <izvorni_sadrzaj> BIZZI.SB j.d.o.o., Lavoslava Ružičke 2, 10000 Zagreb</izvorni_sadrzaj>
    <derivirana_varijabla naziv="DomainObject.Predmet.ProtustrankaFormatedWithAdress_1"> BIZZI.SB j.d.o.o., Lavoslava Ružičke 2, 10000 Zagreb</derivirana_varijabla>
  </DomainObject.Predmet.ProtustrankaFormatedWithAdress>
  <DomainObject.Predmet.ProtustrankaFormatedWithAdressOIB>
    <izvorni_sadrzaj> BIZZI.SB j.d.o.o., OIB 06671475385, Lavoslava Ružičke 2, 10000 Zagreb</izvorni_sadrzaj>
    <derivirana_varijabla naziv="DomainObject.Predmet.ProtustrankaFormatedWithAdressOIB_1"> BIZZI.SB j.d.o.o., OIB 06671475385, Lavoslava Ružičke 2, 10000 Zagreb</derivirana_varijabla>
  </DomainObject.Predmet.ProtustrankaFormatedWithAdressOIB>
  <DomainObject.Predmet.ProtustrankaWithAdress>
    <izvorni_sadrzaj>BIZZI.SB j.d.o.o. Lavoslava Ružičke 2, 10000 Zagreb</izvorni_sadrzaj>
    <derivirana_varijabla naziv="DomainObject.Predmet.ProtustrankaWithAdress_1">BIZZI.SB j.d.o.o. Lavoslava Ružičke 2, 10000 Zagreb</derivirana_varijabla>
  </DomainObject.Predmet.ProtustrankaWithAdress>
  <DomainObject.Predmet.ProtustrankaWithAdressOIB>
    <izvorni_sadrzaj>BIZZI.SB j.d.o.o., OIB 06671475385, Lavoslava Ružičke 2, 10000 Zagreb</izvorni_sadrzaj>
    <derivirana_varijabla naziv="DomainObject.Predmet.ProtustrankaWithAdressOIB_1">BIZZI.SB j.d.o.o., OIB 06671475385, Lavoslava Ružičke 2, 10000 Zagreb</derivirana_varijabla>
  </DomainObject.Predmet.ProtustrankaWithAdressOIB>
  <DomainObject.Predmet.ProtustrankaNazivFormated>
    <izvorni_sadrzaj>BIZZI.SB j.d.o.o.</izvorni_sadrzaj>
    <derivirana_varijabla naziv="DomainObject.Predmet.ProtustrankaNazivFormated_1">BIZZI.SB j.d.o.o.</derivirana_varijabla>
  </DomainObject.Predmet.ProtustrankaNazivFormated>
  <DomainObject.Predmet.ProtustrankaNazivFormatedOIB>
    <izvorni_sadrzaj>BIZZI.SB j.d.o.o., OIB 06671475385</izvorni_sadrzaj>
    <derivirana_varijabla naziv="DomainObject.Predmet.ProtustrankaNazivFormatedOIB_1">BIZZI.SB j.d.o.o., OIB 06671475385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BIZZI.SB j.d.o.o.</item>
    </izvorni_sadrzaj>
    <derivirana_varijabla naziv="DomainObject.Predmet.ProtuStrankaListFormated_1">
      <item>BIZZI.SB j.d.o.o.</item>
    </derivirana_varijabla>
  </DomainObject.Predmet.ProtuStrankaListFormated>
  <DomainObject.Predmet.ProtuStrankaListFormatedOIB>
    <izvorni_sadrzaj>
      <item>BIZZI.SB j.d.o.o., OIB 06671475385</item>
    </izvorni_sadrzaj>
    <derivirana_varijabla naziv="DomainObject.Predmet.ProtuStrankaListFormatedOIB_1">
      <item>BIZZI.SB j.d.o.o., OIB 06671475385</item>
    </derivirana_varijabla>
  </DomainObject.Predmet.ProtuStrankaListFormatedOIB>
  <DomainObject.Predmet.ProtuStrankaListFormatedWithAdress>
    <izvorni_sadrzaj>
      <item>BIZZI.SB j.d.o.o., Lavoslava Ružičke 2, 10000 Zagreb</item>
    </izvorni_sadrzaj>
    <derivirana_varijabla naziv="DomainObject.Predmet.ProtuStrankaListFormatedWithAdress_1">
      <item>BIZZI.SB j.d.o.o., Lavoslava Ružičke 2, 10000 Zagreb</item>
    </derivirana_varijabla>
  </DomainObject.Predmet.ProtuStrankaListFormatedWithAdress>
  <DomainObject.Predmet.ProtuStrankaListFormatedWithAdressOIB>
    <izvorni_sadrzaj>
      <item>BIZZI.SB j.d.o.o., OIB 06671475385, Lavoslava Ružičke 2, 10000 Zagreb</item>
    </izvorni_sadrzaj>
    <derivirana_varijabla naziv="DomainObject.Predmet.ProtuStrankaListFormatedWithAdressOIB_1">
      <item>BIZZI.SB j.d.o.o., OIB 06671475385, Lavoslava Ružičke 2, 10000 Zagreb</item>
    </derivirana_varijabla>
  </DomainObject.Predmet.ProtuStrankaListFormatedWithAdressOIB>
  <DomainObject.Predmet.ProtuStrankaListNazivFormated>
    <izvorni_sadrzaj>
      <item>BIZZI.SB j.d.o.o.</item>
    </izvorni_sadrzaj>
    <derivirana_varijabla naziv="DomainObject.Predmet.ProtuStrankaListNazivFormated_1">
      <item>BIZZI.SB j.d.o.o.</item>
    </derivirana_varijabla>
  </DomainObject.Predmet.ProtuStrankaListNazivFormated>
  <DomainObject.Predmet.ProtuStrankaListNazivFormatedOIB>
    <izvorni_sadrzaj>
      <item>BIZZI.SB j.d.o.o., OIB 06671475385</item>
    </izvorni_sadrzaj>
    <derivirana_varijabla naziv="DomainObject.Predmet.ProtuStrankaListNazivFormatedOIB_1">
      <item>BIZZI.SB j.d.o.o., OIB 06671475385</item>
    </derivirana_varijabla>
  </DomainObject.Predmet.ProtuStrankaListNazivFormatedOIB>
  <DomainObject.Predmet.OstaliListFormated>
    <izvorni_sadrzaj>
      <item>Zorica Starović</item>
    </izvorni_sadrzaj>
    <derivirana_varijabla naziv="DomainObject.Predmet.OstaliListFormated_1">
      <item>Zorica Starović</item>
    </derivirana_varijabla>
  </DomainObject.Predmet.OstaliListFormated>
  <DomainObject.Predmet.OstaliListFormatedOIB>
    <izvorni_sadrzaj>
      <item>Zorica Starović, OIB 10424200819</item>
    </izvorni_sadrzaj>
    <derivirana_varijabla naziv="DomainObject.Predmet.OstaliListFormatedOIB_1">
      <item>Zorica Starović, OIB 10424200819</item>
    </derivirana_varijabla>
  </DomainObject.Predmet.OstaliListFormatedOIB>
  <DomainObject.Predmet.OstaliListFormatedWithAdress>
    <izvorni_sadrzaj>
      <item>Zorica Starović, Pete Poljanice 24, 10000 Zagreb</item>
    </izvorni_sadrzaj>
    <derivirana_varijabla naziv="DomainObject.Predmet.OstaliListFormatedWithAdress_1">
      <item>Zorica Starović, Pete Poljanice 24, 10000 Zagreb</item>
    </derivirana_varijabla>
  </DomainObject.Predmet.OstaliListFormatedWithAdress>
  <DomainObject.Predmet.OstaliListFormatedWithAdressOIB>
    <izvorni_sadrzaj>
      <item>Zorica Starović, OIB 10424200819, Pete Poljanice 24, 10000 Zagreb</item>
    </izvorni_sadrzaj>
    <derivirana_varijabla naziv="DomainObject.Predmet.OstaliListFormatedWithAdressOIB_1">
      <item>Zorica Starović, OIB 10424200819, Pete Poljanice 24, 10000 Zagreb</item>
    </derivirana_varijabla>
  </DomainObject.Predmet.OstaliListFormatedWithAdressOIB>
  <DomainObject.Predmet.OstaliListNazivFormated>
    <izvorni_sadrzaj>
      <item>Zorica Starović</item>
    </izvorni_sadrzaj>
    <derivirana_varijabla naziv="DomainObject.Predmet.OstaliListNazivFormated_1">
      <item>Zorica Starović</item>
    </derivirana_varijabla>
  </DomainObject.Predmet.OstaliListNazivFormated>
  <DomainObject.Predmet.OstaliListNazivFormatedOIB>
    <izvorni_sadrzaj>
      <item>Zorica Starović, OIB 10424200819</item>
    </izvorni_sadrzaj>
    <derivirana_varijabla naziv="DomainObject.Predmet.OstaliListNazivFormatedOIB_1">
      <item>Zorica Starović, OIB 10424200819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St-351/2016-4</izvorni_sadrzaj>
    <derivirana_varijabla naziv="DomainObject.PoslovniBrojDokumenta_1">St-351/2016-4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BIZZI.SB j.d.o.o.</izvorni_sadrzaj>
    <derivirana_varijabla naziv="DomainObject.Predmet.ProtustrankaIDrugi_1">BIZZI.SB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BIZZI.SB j.d.o.o., OIB 06671475385, Lavoslava Ružičke 2, 10000 Zagreb</izvorni_sadrzaj>
    <derivirana_varijabla naziv="DomainObject.Predmet.ProtustrankaIDrugiAdressOIB_1">BIZZI.SB j.d.o.o., OIB 06671475385, Lavoslava Ružičke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BIZZI.SB j.d.o.o.</item>
      <item>Zorica Starović</item>
    </izvorni_sadrzaj>
    <derivirana_varijabla naziv="DomainObject.Predmet.SudioniciListNaziv_1">
      <item>FINA Regionalni centar Zagreb</item>
      <item>BIZZI.SB j.d.o.o.</item>
      <item>Zorica Starović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izvorni_sadrzaj>
    <derivirana_varijabla naziv="DomainObject.Predmet.SudioniciListAdressOIB_1"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06671475385</item>
      <item>, OIB 10424200819</item>
    </izvorni_sadrzaj>
    <derivirana_varijabla naziv="DomainObject.Predmet.SudioniciListNazivOIB_1">
      <item>, OIB 85821130368</item>
      <item>, OIB 06671475385</item>
      <item>, OIB 10424200819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3305</properties:Characters>
  <properties:Lines>88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2016-09-26T07:48:00Z</dcterms:created>
  <dc:creator>Vesna Fundurulić Perišin</dc:creator>
  <cp:lastModifiedBy>Marina Markić</cp:lastModifiedBy>
  <cp:lastPrinted>2016-09-26T07:54:00Z</cp:lastPrinted>
  <dcterms:modified xmlns:xsi="http://www.w3.org/2001/XMLSchema-instance" xsi:type="dcterms:W3CDTF">2016-09-26T08:35:00Z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