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44f2" w14:paraId="df044f2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9C7E24">
        <w:t>1813</w:t>
      </w:r>
      <w:r w:rsidR="006D3CB6">
        <w:t>/16</w:t>
      </w:r>
      <w:r w:rsidR="00A9215B">
        <w:t>-</w:t>
      </w:r>
      <w:r w:rsidR="009C7E24">
        <w:t>9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9C7E24" w:rsidRPr="000C4FCC">
        <w:t>BRCA j.d.o.o., Vuka, Osječka 183, MBS: 030136107, OIB: 76937239926</w:t>
      </w:r>
      <w:r w:rsidR="00686ACA">
        <w:t xml:space="preserve">, </w:t>
      </w:r>
      <w:r w:rsidR="003B4C28">
        <w:t xml:space="preserve">dana </w:t>
      </w:r>
      <w:r w:rsidR="009C598D">
        <w:t>2</w:t>
      </w:r>
      <w:r w:rsidR="009C7E24">
        <w:t>2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9C7E24" w:rsidRPr="009C7E24">
        <w:t>Danijel Brtan, OIB: 43557037546, Vuka, Osječka 125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B101AE">
        <w:t>4</w:t>
      </w:r>
      <w:r w:rsidR="006E7865">
        <w:t>.</w:t>
      </w:r>
      <w:r w:rsidR="00B101A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9C7E24">
        <w:t>1813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9C7E24" w:rsidRPr="000C4FCC">
        <w:t>BRCA j.d.o.o., Vuka, Osječka 183, MBS: 030136107, OIB: 76937239926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9C7E24" w:rsidRPr="009C7E24">
        <w:t>Danijel Brtan, OIB: 43557037546, Vuka, Osječka 125</w:t>
      </w:r>
      <w:r w:rsidR="00B36670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9C7E24">
        <w:t>22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C598D">
        <w:t>2</w:t>
      </w:r>
      <w:r w:rsidR="009C7E24">
        <w:t>2</w:t>
      </w:r>
      <w:r w:rsidR="00E74BCA">
        <w:t>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21917"/>
    <w:rsid w:val="00845777"/>
    <w:rsid w:val="00857D02"/>
    <w:rsid w:val="008737C5"/>
    <w:rsid w:val="008763AA"/>
    <w:rsid w:val="0088689D"/>
    <w:rsid w:val="008A0787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9C7E24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36670"/>
    <w:rsid w:val="00B41F79"/>
    <w:rsid w:val="00B77039"/>
    <w:rsid w:val="00B920AC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821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21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21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821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21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21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BRCA j.d.o.o. za ugostiteljstvo i trgovinu</item>
    </izvorni_sadrzaj>
    <derivirana_varijabla naziv="DomainObject.Predmet.SudioniciListNaziv_1">
      <item>FINA RC OSIJEK</item>
      <item>BRCA j.d.o.o. za ugostiteljstvo i trgovinu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</izvorni_sadrzaj>
    <derivirana_varijabla naziv="DomainObject.Predmet.SudioniciListNazivOIB_1">
      <item>, OIB 85821130368</item>
      <item>, OIB 76937239926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60C48-3382-434B-AE29-7E06491DA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1195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2017-02-22T11:08:00Z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2017-02-22T11:11:00Z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