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85d6d" w14:paraId="ff85d6d" w:rsidRDefault="0072079D" w:rsidP="0072079D" w:rsidR="0072079D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1693545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2079D" w:rsidP="0072079D" w:rsidR="0072079D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72079D" w:rsidP="0072079D" w:rsidR="0072079D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72079D" w:rsidP="0072079D" w:rsidR="0072079D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72079D" w:rsidP="0072079D" w:rsidR="0072079D">
      <w:pPr>
        <w:spacing w:after="0"/>
        <w:rPr>
          <w:rFonts w:cs="Times New Roman"/>
        </w:rPr>
      </w:pPr>
    </w:p>
    <w:p w:rsidRDefault="0072079D" w:rsidP="0072079D" w:rsidR="0072079D">
      <w:pPr>
        <w:spacing w:after="0"/>
        <w:rPr>
          <w:rFonts w:cs="Times New Roman"/>
        </w:rPr>
      </w:pPr>
    </w:p>
    <w:p w:rsidRDefault="0072079D" w:rsidP="0072079D" w:rsidR="0072079D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72079D" w:rsidP="0072079D" w:rsidR="0072079D">
      <w:pPr>
        <w:spacing w:after="0"/>
        <w:jc w:val="center"/>
        <w:rPr>
          <w:rFonts w:cs="Times New Roman"/>
          <w:b/>
        </w:rPr>
      </w:pPr>
    </w:p>
    <w:p w:rsidRDefault="0072079D" w:rsidP="0072079D" w:rsidR="0072079D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72079D" w:rsidP="0072079D" w:rsidR="0072079D">
      <w:pPr>
        <w:spacing w:after="0"/>
        <w:jc w:val="center"/>
        <w:rPr>
          <w:rFonts w:cs="Times New Roman"/>
        </w:rPr>
      </w:pPr>
    </w:p>
    <w:p w:rsidRDefault="0072079D" w:rsidP="0072079D" w:rsidR="0072079D">
      <w:pPr>
        <w:spacing w:after="0"/>
        <w:jc w:val="center"/>
        <w:rPr>
          <w:rFonts w:cs="Times New Roman"/>
          <w:b/>
        </w:rPr>
      </w:pPr>
    </w:p>
    <w:p w:rsidRDefault="0072079D" w:rsidP="0072079D" w:rsidR="0072079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u stečajnom predmetu povodom prijedloga predlagatelja FINANCIJSKA AGENCIJA, Regionalni centar Zagreb, Podružnica Varaždin, A. Cesarca 2, radi otvaranja stečajnog postupka nad dužnikom FIT SPORT j.d.o.o., OIB: 41184595826 sa sjedištem u Ljudevita Gaja 12, 42000 Varaždin, 29. lipnja 2017.,</w:t>
      </w:r>
    </w:p>
    <w:p w:rsidRDefault="0072079D" w:rsidP="0072079D" w:rsidR="0072079D">
      <w:pPr>
        <w:spacing w:after="0"/>
        <w:jc w:val="both"/>
        <w:rPr>
          <w:rFonts w:cs="Times New Roman"/>
        </w:rPr>
      </w:pPr>
    </w:p>
    <w:p w:rsidRDefault="0072079D" w:rsidP="0072079D" w:rsidR="0072079D">
      <w:pPr>
        <w:spacing w:after="0"/>
        <w:jc w:val="both"/>
        <w:rPr>
          <w:rFonts w:cs="Times New Roman"/>
        </w:rPr>
      </w:pPr>
    </w:p>
    <w:p w:rsidRDefault="0072079D" w:rsidP="0072079D" w:rsidR="0072079D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72079D" w:rsidP="0072079D" w:rsidR="0072079D">
      <w:pPr>
        <w:spacing w:after="0"/>
        <w:jc w:val="center"/>
        <w:rPr>
          <w:rFonts w:cs="Times New Roman"/>
        </w:rPr>
      </w:pPr>
    </w:p>
    <w:p w:rsidRDefault="0072079D" w:rsidP="0072079D" w:rsidR="0072079D">
      <w:pPr>
        <w:spacing w:after="0"/>
        <w:jc w:val="center"/>
        <w:rPr>
          <w:rFonts w:cs="Times New Roman"/>
          <w:b/>
        </w:rPr>
      </w:pPr>
    </w:p>
    <w:p w:rsidRDefault="0072079D" w:rsidP="0072079D" w:rsidR="0072079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FIT SPORT j.d.o.o., OIB: 41184595826 sa sjedištem u Ljudevita Gaja 12, 42000 Varaždin.</w:t>
      </w:r>
    </w:p>
    <w:p w:rsidRDefault="0072079D" w:rsidP="0072079D" w:rsidR="0072079D">
      <w:pPr>
        <w:spacing w:after="0"/>
        <w:ind w:firstLine="708"/>
        <w:jc w:val="both"/>
        <w:rPr>
          <w:rFonts w:cs="Times New Roman"/>
        </w:rPr>
      </w:pPr>
    </w:p>
    <w:p w:rsidRDefault="0072079D" w:rsidP="0072079D" w:rsidR="0072079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II/ Za stečajnog upravitelja imenuje se Miljenka Radović, N. Tesle 19, Prelog, OIB: 69903109199.</w:t>
      </w:r>
    </w:p>
    <w:p w:rsidRDefault="0072079D" w:rsidP="0072079D" w:rsidR="0072079D">
      <w:pPr>
        <w:spacing w:after="0"/>
        <w:ind w:firstLine="708"/>
        <w:jc w:val="both"/>
        <w:rPr>
          <w:rFonts w:cs="Times New Roman"/>
        </w:rPr>
      </w:pPr>
    </w:p>
    <w:p w:rsidRDefault="0072079D" w:rsidP="0072079D" w:rsidR="0072079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FIT SPORT j.d.o.o., OIB: 41184595826 sa sjedištem u Ljudevita Gaja 12, 42000 Varaždin.</w:t>
      </w:r>
    </w:p>
    <w:p w:rsidRDefault="0072079D" w:rsidP="0072079D" w:rsidR="0072079D">
      <w:pPr>
        <w:spacing w:after="0"/>
        <w:ind w:firstLine="708"/>
        <w:jc w:val="both"/>
        <w:rPr>
          <w:rFonts w:cs="Times New Roman"/>
        </w:rPr>
      </w:pPr>
    </w:p>
    <w:p w:rsidRDefault="0072079D" w:rsidP="0072079D" w:rsidR="0072079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72079D" w:rsidP="0072079D" w:rsidR="0072079D">
      <w:pPr>
        <w:spacing w:after="0"/>
        <w:ind w:firstLine="708"/>
        <w:jc w:val="both"/>
        <w:rPr>
          <w:rFonts w:cs="Times New Roman"/>
        </w:rPr>
      </w:pPr>
    </w:p>
    <w:p w:rsidRDefault="0072079D" w:rsidP="0072079D" w:rsidR="0072079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V/ Po pravomoćnosti ovoga rješenja dužnik FIT SPORT j.d.o.o., OIB: 41184595826 sa sjedištem u Ljudevita Gaja 12, 42000 Varaždin, biti će brisan iz sudskog registra.</w:t>
      </w:r>
    </w:p>
    <w:p w:rsidRDefault="0072079D" w:rsidP="0072079D" w:rsidR="0072079D">
      <w:pPr>
        <w:spacing w:after="0"/>
        <w:jc w:val="both"/>
        <w:rPr>
          <w:rFonts w:cs="Times New Roman"/>
        </w:rPr>
      </w:pPr>
    </w:p>
    <w:p w:rsidRDefault="0072079D" w:rsidP="0072079D" w:rsidR="0072079D">
      <w:pPr>
        <w:spacing w:after="0"/>
        <w:jc w:val="both"/>
        <w:rPr>
          <w:rFonts w:cs="Times New Roman"/>
        </w:rPr>
      </w:pPr>
    </w:p>
    <w:p w:rsidRDefault="0072079D" w:rsidP="0072079D" w:rsidR="0072079D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72079D" w:rsidP="0072079D" w:rsidR="0072079D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72079D" w:rsidP="0072079D" w:rsidR="0072079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Dana 20. svibnja 2016. predlagatelj je ovome sudu podnio prijedlog za otvaranje stečajnog postupka nad dužnikom, pa je stoga sud pokrenuo prethodni postupak, te je na ročištu radi izjašnjenja o tom prijedlogu direktor društva dužnika naveo je da su točni podaci Financijske agencije iz prijedloga za otvaranje stečajnog postupka iz razloga što je žiro račun društva dužnika u neprekidnoj blokadi od 2016., s iznosom blokade od oko 14.972,06 kuna. Naveo je da društvo nema u vlasništvu nikakve imovine, te se nije usprotivio da se nad društvom otvori i istodobno zaključi stečaj.</w:t>
      </w:r>
    </w:p>
    <w:p w:rsidRDefault="0072079D" w:rsidP="0072079D" w:rsidR="0072079D">
      <w:pPr>
        <w:spacing w:after="0"/>
        <w:ind w:firstLine="708"/>
        <w:jc w:val="both"/>
        <w:rPr>
          <w:rFonts w:cs="Times New Roman"/>
        </w:rPr>
      </w:pPr>
    </w:p>
    <w:p w:rsidRDefault="0072079D" w:rsidP="0072079D" w:rsidR="0072079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navedenog sud je rješenjem poslovni broj 6 St-799/16-9 od 30. svibnja 2017. godine pozvao sve osobe koje imaju pravni interes da se provede stečajni postupak nad </w:t>
      </w:r>
      <w:r>
        <w:rPr>
          <w:rFonts w:cs="Times New Roman"/>
        </w:rPr>
        <w:lastRenderedPageBreak/>
        <w:t>društvom dužnika da, unatoč utvrđenoj nedostatnosti stečajne mase, uplate predujam u iznosu od 10.000,00 kuna za pokriće troškova kako prethodnog, tako i otvorenog stečajnog postupka.</w:t>
      </w:r>
    </w:p>
    <w:p w:rsidRDefault="0072079D" w:rsidP="0072079D" w:rsidR="0072079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72079D" w:rsidP="0072079D" w:rsidR="0072079D">
      <w:pPr>
        <w:spacing w:after="0"/>
        <w:ind w:firstLine="708"/>
        <w:jc w:val="both"/>
        <w:rPr>
          <w:rFonts w:cs="Times New Roman"/>
        </w:rPr>
      </w:pPr>
    </w:p>
    <w:p w:rsidRDefault="0072079D" w:rsidP="0072079D" w:rsidR="0072079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72079D" w:rsidP="0072079D" w:rsidR="0072079D">
      <w:pPr>
        <w:spacing w:after="0"/>
        <w:ind w:firstLine="708"/>
        <w:jc w:val="both"/>
        <w:rPr>
          <w:rFonts w:cs="Times New Roman"/>
        </w:rPr>
      </w:pPr>
    </w:p>
    <w:p w:rsidRDefault="0072079D" w:rsidP="0072079D" w:rsidR="0072079D">
      <w:pPr>
        <w:spacing w:after="0"/>
        <w:jc w:val="center"/>
        <w:rPr>
          <w:rFonts w:cs="Times New Roman"/>
        </w:rPr>
      </w:pPr>
    </w:p>
    <w:p w:rsidRDefault="0072079D" w:rsidP="0072079D" w:rsidR="0072079D">
      <w:pPr>
        <w:spacing w:after="0"/>
        <w:jc w:val="center"/>
        <w:rPr>
          <w:rFonts w:cs="Times New Roman"/>
        </w:rPr>
      </w:pPr>
    </w:p>
    <w:p w:rsidRDefault="0072079D" w:rsidP="0072079D" w:rsidR="0072079D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29. lipnja 2017.</w:t>
      </w:r>
    </w:p>
    <w:p w:rsidRDefault="0072079D" w:rsidP="0072079D" w:rsidR="0072079D">
      <w:pPr>
        <w:spacing w:after="0"/>
        <w:jc w:val="center"/>
        <w:rPr>
          <w:rFonts w:cs="Times New Roman"/>
        </w:rPr>
      </w:pPr>
    </w:p>
    <w:p w:rsidRDefault="0072079D" w:rsidP="0072079D" w:rsidR="0072079D">
      <w:pPr>
        <w:spacing w:after="0"/>
        <w:jc w:val="center"/>
        <w:rPr>
          <w:rFonts w:cs="Times New Roman"/>
        </w:rPr>
      </w:pPr>
    </w:p>
    <w:p w:rsidRDefault="0072079D" w:rsidP="0072079D" w:rsidR="0072079D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SUDAC</w:t>
      </w:r>
    </w:p>
    <w:p w:rsidRDefault="0072079D" w:rsidP="0072079D" w:rsidR="0072079D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1F5E7E" w:rsidP="0072079D" w:rsidR="0072079D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</w:t>
      </w:r>
      <w:r w:rsidR="00023D75">
        <w:rPr>
          <w:rFonts w:cs="Times New Roman"/>
        </w:rPr>
        <w:t xml:space="preserve">  </w:t>
      </w:r>
      <w:bookmarkStart w:name="_GoBack" w:id="0"/>
      <w:bookmarkEnd w:id="0"/>
      <w:r w:rsidR="0072079D">
        <w:rPr>
          <w:rFonts w:cs="Times New Roman"/>
        </w:rPr>
        <w:t xml:space="preserve">Hugo </w:t>
      </w:r>
      <w:proofErr w:type="spellStart"/>
      <w:r w:rsidR="0072079D">
        <w:rPr>
          <w:rFonts w:cs="Times New Roman"/>
        </w:rPr>
        <w:t>Wedemeyer</w:t>
      </w:r>
      <w:proofErr w:type="spellEnd"/>
      <w:r w:rsidR="001C4672">
        <w:rPr>
          <w:rFonts w:cs="Times New Roman"/>
        </w:rPr>
        <w:t>, v.r.</w:t>
      </w:r>
    </w:p>
    <w:p w:rsidRDefault="0072079D" w:rsidP="0072079D" w:rsidR="0072079D">
      <w:pPr>
        <w:spacing w:after="0"/>
        <w:rPr>
          <w:rFonts w:cs="Times New Roman"/>
          <w:b/>
          <w:u w:val="single"/>
        </w:rPr>
      </w:pPr>
    </w:p>
    <w:p w:rsidRDefault="0072079D" w:rsidP="0072079D" w:rsidR="0072079D">
      <w:pPr>
        <w:spacing w:after="0"/>
        <w:rPr>
          <w:rFonts w:cs="Times New Roman"/>
          <w:b/>
          <w:u w:val="single"/>
        </w:rPr>
      </w:pPr>
    </w:p>
    <w:p w:rsidRDefault="0072079D" w:rsidP="0072079D" w:rsidR="0072079D">
      <w:pPr>
        <w:spacing w:after="0"/>
        <w:rPr>
          <w:rFonts w:cs="Times New Roman"/>
          <w:b/>
          <w:u w:val="single"/>
        </w:rPr>
      </w:pPr>
    </w:p>
    <w:p w:rsidRDefault="0072079D" w:rsidP="0072079D" w:rsidR="0072079D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72079D" w:rsidP="0072079D" w:rsidR="0072079D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72079D" w:rsidP="0072079D" w:rsidR="0072079D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72079D" w:rsidP="0072079D" w:rsidR="0072079D">
      <w:pPr>
        <w:spacing w:after="0"/>
        <w:jc w:val="both"/>
        <w:rPr>
          <w:rFonts w:cs="Times New Roman"/>
        </w:rPr>
      </w:pPr>
    </w:p>
    <w:p w:rsidRDefault="0072079D" w:rsidP="0072079D" w:rsidR="0072079D">
      <w:pPr>
        <w:spacing w:after="0"/>
        <w:jc w:val="both"/>
        <w:rPr>
          <w:rFonts w:cs="Times New Roman"/>
        </w:rPr>
      </w:pPr>
    </w:p>
    <w:p w:rsidRDefault="0072079D" w:rsidP="0072079D" w:rsidR="0072079D">
      <w:pPr>
        <w:spacing w:after="0"/>
        <w:jc w:val="both"/>
        <w:rPr>
          <w:rFonts w:cs="Times New Roman"/>
        </w:rPr>
      </w:pPr>
    </w:p>
    <w:p w:rsidRDefault="0072079D" w:rsidP="0072079D" w:rsidR="0072079D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2079D" w:rsidP="0072079D" w:rsidR="0072079D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>Predlagatelj Financijska agencija, Regionalni centar Zagreb, Podružnica Varaždin, A. Cesarca 2</w:t>
      </w:r>
    </w:p>
    <w:p w:rsidRDefault="0072079D" w:rsidP="0072079D" w:rsidR="0072079D">
      <w:pPr>
        <w:pStyle w:val="Odlomakpopisa"/>
        <w:numPr>
          <w:ilvl w:val="0"/>
          <w:numId w:val="47"/>
        </w:numPr>
        <w:spacing w:after="0"/>
      </w:pPr>
      <w:r>
        <w:t xml:space="preserve">Dužnik </w:t>
      </w:r>
      <w:r>
        <w:rPr>
          <w:rFonts w:cs="Times New Roman"/>
        </w:rPr>
        <w:t>FIT SPORT j.d.o.o., Ljudevita Gaja 12, 42000 Varaždin</w:t>
      </w:r>
    </w:p>
    <w:p w:rsidRDefault="0072079D" w:rsidP="0072079D" w:rsidR="0072079D">
      <w:pPr>
        <w:pStyle w:val="Odlomakpopisa"/>
        <w:numPr>
          <w:ilvl w:val="0"/>
          <w:numId w:val="47"/>
        </w:numPr>
        <w:spacing w:after="0"/>
      </w:pPr>
      <w:r>
        <w:t>Županijsko državno odvjetništvo u Varaždinu, Građansko-upravni odjel</w:t>
      </w:r>
    </w:p>
    <w:p w:rsidRDefault="0072079D" w:rsidP="0072079D" w:rsidR="0072079D">
      <w:pPr>
        <w:pStyle w:val="Odlomakpopisa"/>
        <w:numPr>
          <w:ilvl w:val="0"/>
          <w:numId w:val="47"/>
        </w:numPr>
        <w:spacing w:after="0"/>
      </w:pPr>
      <w:r>
        <w:t xml:space="preserve">Direktor dužnika Ivana </w:t>
      </w:r>
      <w:proofErr w:type="spellStart"/>
      <w:r>
        <w:t>Marčec</w:t>
      </w:r>
      <w:proofErr w:type="spellEnd"/>
      <w:r>
        <w:t xml:space="preserve">, </w:t>
      </w:r>
      <w:proofErr w:type="spellStart"/>
      <w:r>
        <w:t>Zelendvorska</w:t>
      </w:r>
      <w:proofErr w:type="spellEnd"/>
      <w:r>
        <w:t xml:space="preserve"> 126, </w:t>
      </w:r>
      <w:proofErr w:type="spellStart"/>
      <w:r>
        <w:t>Sračinec</w:t>
      </w:r>
      <w:proofErr w:type="spellEnd"/>
    </w:p>
    <w:p w:rsidRDefault="0072079D" w:rsidP="0072079D" w:rsidR="0072079D">
      <w:pPr>
        <w:pStyle w:val="Odlomakpopisa"/>
        <w:numPr>
          <w:ilvl w:val="0"/>
          <w:numId w:val="47"/>
        </w:numPr>
        <w:spacing w:after="0"/>
      </w:pPr>
      <w:r>
        <w:t xml:space="preserve">Stečajni upravitelj </w:t>
      </w:r>
      <w:r>
        <w:rPr>
          <w:rFonts w:cs="Times New Roman"/>
        </w:rPr>
        <w:t>Miljenka Radović, N. Tesle 19, Prelog</w:t>
      </w:r>
    </w:p>
    <w:p w:rsidRDefault="0072079D" w:rsidP="0072079D" w:rsidR="0072079D">
      <w:pPr>
        <w:pStyle w:val="Odlomakpopisa"/>
        <w:numPr>
          <w:ilvl w:val="0"/>
          <w:numId w:val="47"/>
        </w:numPr>
        <w:spacing w:after="0"/>
      </w:pPr>
      <w:r>
        <w:t>Sudski registar ovoga suda, odmah i nakon pravomoćnosti</w:t>
      </w:r>
    </w:p>
    <w:p w:rsidRDefault="0072079D" w:rsidP="0072079D" w:rsidR="0072079D">
      <w:pPr>
        <w:pStyle w:val="Odlomakpopisa"/>
        <w:numPr>
          <w:ilvl w:val="0"/>
          <w:numId w:val="47"/>
        </w:numPr>
        <w:spacing w:after="0"/>
      </w:pPr>
      <w:r>
        <w:t>e-Oglasna ploča ovoga suda</w:t>
      </w:r>
    </w:p>
    <w:p w:rsidRDefault="0072079D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1C90" w:rsidP="00537B78" w:rsidR="00B51C90">
      <w:r>
        <w:separator/>
      </w:r>
    </w:p>
  </w:endnote>
  <w:endnote w:id="0" w:type="continuationSeparator">
    <w:p w:rsidRDefault="00B51C90" w:rsidP="00537B78" w:rsidR="00B51C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1C90" w:rsidP="00537B78" w:rsidR="00B51C90">
      <w:r>
        <w:separator/>
      </w:r>
    </w:p>
  </w:footnote>
  <w:footnote w:id="0" w:type="continuationSeparator">
    <w:p w:rsidRDefault="00B51C90" w:rsidP="00537B78" w:rsidR="00B51C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2B29" w:rsidR="008333A9">
    <w:pPr>
      <w:pStyle w:val="Zaglavlje"/>
    </w:pPr>
    <w:r>
      <w:rPr>
        <w:rStyle w:val="PozadinaSvijetloCrvena"/>
        <w:shd w:fill="auto" w:color="auto" w:val="clear"/>
      </w:rPr>
      <w:t>Poslovni btoj: 6 St-799/</w:t>
    </w:r>
    <w:r w:rsidR="0072079D">
      <w:rPr>
        <w:rStyle w:val="PozadinaSvijetloCrvena"/>
        <w:shd w:fill="auto" w:color="auto" w:val="clear"/>
      </w:rPr>
      <w:t>16-10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3092C0E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75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672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E7E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2B29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2B3F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79D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56BC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6201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1C90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78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St-799/2016-10</izvorni_sadrzaj>
    <derivirana_varijabla naziv="DomainObject.Oznaka_1">St-799/2016-10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St-799/2016</izvorni_sadrzaj>
    <derivirana_varijabla naziv="DomainObject.Predmet.OznakaBroj_1">St-799/2016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FIT SPORT jednostavno društvo s ograničenom odgovornošću za proizvodnju, trgovinu i usluge</izvorni_sadrzaj>
    <derivirana_varijabla naziv="DomainObject.Predmet.ProtustrankaFormated_1">  FIT SPORT jednostavno društvo s ograničenom odgovornošću za proizvodnju, trgovinu i usluge</derivirana_varijabla>
  </DomainObject.Predmet.ProtustrankaFormated>
  <DomainObject.Predmet.ProtustrankaFormatedOIB>
    <izvorni_sadrzaj>  FIT SPORT jednostavno društvo s ograničenom odgovornošću za proizvodnju, trgovinu i usluge, OIB 41184595826</izvorni_sadrzaj>
    <derivirana_varijabla naziv="DomainObject.Predmet.ProtustrankaFormatedOIB_1">  FIT SPORT jednostavno društvo s ograničenom odgovornošću za proizvodnju, trgovinu i usluge, OIB 41184595826</derivirana_varijabla>
  </DomainObject.Predmet.ProtustrankaFormatedOIB>
  <DomainObject.Predmet.ProtustrankaFormatedWithAdress>
    <izvorni_sadrzaj> FIT SPORT jednostavno društvo s ograničenom odgovornošću za proizvodnju, trgovinu i usluge, Ljudevita Gaja 12, 42000 Varaždin</izvorni_sadrzaj>
    <derivirana_varijabla naziv="DomainObject.Predmet.ProtustrankaFormatedWithAdress_1"> FIT SPORT jednostavno društvo s ograničenom odgovornošću za proizvodnju, trgovinu i usluge, Ljudevita Gaja 12, 42000 Varaždin</derivirana_varijabla>
  </DomainObject.Predmet.ProtustrankaFormatedWithAdress>
  <DomainObject.Predmet.ProtustrankaFormatedWithAdressOIB>
    <izvorni_sadrzaj> FIT SPORT jednostavno društvo s ograničenom odgovornošću za proizvodnju, trgovinu i usluge, OIB 41184595826, Ljudevita Gaja 12, 42000 Varaždin</izvorni_sadrzaj>
    <derivirana_varijabla naziv="DomainObject.Predmet.ProtustrankaFormatedWithAdressOIB_1"> FIT SPORT jednostavno društvo s ograničenom odgovornošću za proizvodnju, trgovinu i usluge, OIB 41184595826, Ljudevita Gaja 12, 42000 Varaždin</derivirana_varijabla>
  </DomainObject.Predmet.ProtustrankaFormatedWithAdressOIB>
  <DomainObject.Predmet.ProtustrankaWithAdress>
    <izvorni_sadrzaj>FIT SPORT jednostavno društvo s ograničenom odgovornošću za proizvodnju, trgovinu i usluge Ljudevita Gaja 12, 42000 Varaždin</izvorni_sadrzaj>
    <derivirana_varijabla naziv="DomainObject.Predmet.ProtustrankaWithAdress_1">FIT SPORT jednostavno društvo s ograničenom odgovornošću za proizvodnju, trgovinu i usluge Ljudevita Gaja 12, 42000 Varaždin</derivirana_varijabla>
  </DomainObject.Predmet.ProtustrankaWithAdress>
  <DomainObject.Predmet.ProtustrankaWithAdressOIB>
    <izvorni_sadrzaj>FIT SPORT jednostavno društvo s ograničenom odgovornošću za proizvodnju, trgovinu i usluge, OIB 41184595826, Ljudevita Gaja 12, 42000 Varaždin</izvorni_sadrzaj>
    <derivirana_varijabla naziv="DomainObject.Predmet.ProtustrankaWithAdressOIB_1">FIT SPORT jednostavno društvo s ograničenom odgovornošću za proizvodnju, trgovinu i usluge, OIB 41184595826, Ljudevita Gaja 12, 42000 Varaždin</derivirana_varijabla>
  </DomainObject.Predmet.ProtustrankaWithAdressOIB>
  <DomainObject.Predmet.ProtustrankaNazivFormated>
    <izvorni_sadrzaj>FIT SPORT jednostavno društvo s ograničenom odgovornošću za proizvodnju, trgovinu i usluge</izvorni_sadrzaj>
    <derivirana_varijabla naziv="DomainObject.Predmet.ProtustrankaNazivFormated_1">FIT SPORT jednostavno društvo s ograničenom odgovornošću za proizvodnju, trgovinu i usluge</derivirana_varijabla>
  </DomainObject.Predmet.ProtustrankaNazivFormated>
  <DomainObject.Predmet.ProtustrankaNazivFormatedOIB>
    <izvorni_sadrzaj>FIT SPORT jednostavno društvo s ograničenom odgovornošću za proizvodnju, trgovinu i usluge, OIB 41184595826</izvorni_sadrzaj>
    <derivirana_varijabla naziv="DomainObject.Predmet.ProtustrankaNazivFormatedOIB_1">FIT SPORT jednostavno društvo s ograničenom odgovornošću za proizvodnju, trgovinu i usluge, OIB 41184595826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14972.06</izvorni_sadrzaj>
    <derivirana_varijabla naziv="DomainObject.Predmet.TrenutnaVrijednost_1">14972.06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FIT SPORT jednostavno društvo s ograničenom odgovornošću za proizvodnju, trgovinu i usluge</item>
    </izvorni_sadrzaj>
    <derivirana_varijabla naziv="DomainObject.Predmet.ProtuStrankaListFormated_1">
      <item>FIT SPORT jednostavno društvo s ograničenom odgovornošću za proizvodnju, trgovinu i usluge</item>
    </derivirana_varijabla>
  </DomainObject.Predmet.ProtuStrankaListFormated>
  <DomainObject.Predmet.ProtuStrankaListFormatedOIB>
    <izvorni_sadrzaj>
      <item>FIT SPORT jednostavno društvo s ograničenom odgovornošću za proizvodnju, trgovinu i usluge, OIB 41184595826</item>
    </izvorni_sadrzaj>
    <derivirana_varijabla naziv="DomainObject.Predmet.ProtuStrankaListFormatedOIB_1">
      <item>FIT SPORT jednostavno društvo s ograničenom odgovornošću za proizvodnju, trgovinu i usluge, OIB 41184595826</item>
    </derivirana_varijabla>
  </DomainObject.Predmet.ProtuStrankaListFormatedOIB>
  <DomainObject.Predmet.ProtuStrankaListFormatedWithAdress>
    <izvorni_sadrzaj>
      <item>FIT SPORT jednostavno društvo s ograničenom odgovornošću za proizvodnju, trgovinu i usluge, Ljudevita Gaja 12, 42000 Varaždin</item>
    </izvorni_sadrzaj>
    <derivirana_varijabla naziv="DomainObject.Predmet.ProtuStrankaListFormatedWithAdress_1">
      <item>FIT SPORT jednostavno društvo s ograničenom odgovornošću za proizvodnju, trgovinu i usluge, Ljudevita Gaja 12, 42000 Varaždin</item>
    </derivirana_varijabla>
  </DomainObject.Predmet.ProtuStrankaListFormatedWithAdress>
  <DomainObject.Predmet.ProtuStrankaListFormatedWithAdressOIB>
    <izvorni_sadrzaj>
      <item>FIT SPORT jednostavno društvo s ograničenom odgovornošću za proizvodnju, trgovinu i usluge, OIB 41184595826, Ljudevita Gaja 12, 42000 Varaždin</item>
    </izvorni_sadrzaj>
    <derivirana_varijabla naziv="DomainObject.Predmet.ProtuStrankaListFormatedWithAdressOIB_1">
      <item>FIT SPORT jednostavno društvo s ograničenom odgovornošću za proizvodnju, trgovinu i usluge, OIB 41184595826, Ljudevita Gaja 12, 42000 Varaždin</item>
    </derivirana_varijabla>
  </DomainObject.Predmet.ProtuStrankaListFormatedWithAdressOIB>
  <DomainObject.Predmet.ProtuStrankaListNazivFormated>
    <izvorni_sadrzaj>
      <item>FIT SPORT jednostavno društvo s ograničenom odgovornošću za proizvodnju, trgovinu i usluge</item>
    </izvorni_sadrzaj>
    <derivirana_varijabla naziv="DomainObject.Predmet.ProtuStrankaListNazivFormated_1">
      <item>FIT SPORT jednostavno društvo s ograničenom odgovornošću za proizvodnju, trgovinu i usluge</item>
    </derivirana_varijabla>
  </DomainObject.Predmet.ProtuStrankaListNazivFormated>
  <DomainObject.Predmet.ProtuStrankaListNazivFormatedOIB>
    <izvorni_sadrzaj>
      <item>FIT SPORT jednostavno društvo s ograničenom odgovornošću za proizvodnju, trgovinu i usluge, OIB 41184595826</item>
    </izvorni_sadrzaj>
    <derivirana_varijabla naziv="DomainObject.Predmet.ProtuStrankaListNazivFormatedOIB_1">
      <item>FIT SPORT jednostavno društvo s ograničenom odgovornošću za proizvodnju, trgovinu i usluge, OIB 41184595826</item>
    </derivirana_varijabla>
  </DomainObject.Predmet.ProtuStrankaListNazivFormatedOIB>
  <DomainObject.Predmet.OstaliListFormated>
    <izvorni_sadrzaj>
      <item>sudski registar</item>
      <item>Ivana Marčec</item>
      <item>Tomislv Kos, odvjetnik</item>
    </izvorni_sadrzaj>
    <derivirana_varijabla naziv="DomainObject.Predmet.OstaliListFormated_1">
      <item>sudski registar</item>
      <item>Ivana Marčec</item>
      <item>Tomislv Kos, odvjetnik</item>
    </derivirana_varijabla>
  </DomainObject.Predmet.OstaliListFormated>
  <DomainObject.Predmet.OstaliListFormatedOIB>
    <izvorni_sadrzaj>
      <item>sudski registar</item>
      <item>Ivana Marčec, OIB 44101397574</item>
      <item>Tomislv Kos, odvjetnik</item>
    </izvorni_sadrzaj>
    <derivirana_varijabla naziv="DomainObject.Predmet.OstaliListFormatedOIB_1">
      <item>sudski registar</item>
      <item>Ivana Marčec, OIB 44101397574</item>
      <item>Tomislv Kos, odvjetnik</item>
    </derivirana_varijabla>
  </DomainObject.Predmet.OstaliListFormatedOIB>
  <DomainObject.Predmet.OstaliListFormatedWithAdress>
    <izvorni_sadrzaj>
      <item>sudski registar</item>
      <item>Ivana Marčec, Zelendvorska 126, 42209 Sračinec</item>
      <item>Tomislv Kos, odvjetnik</item>
    </izvorni_sadrzaj>
    <derivirana_varijabla naziv="DomainObject.Predmet.OstaliListFormatedWithAdress_1">
      <item>sudski registar</item>
      <item>Ivana Marčec, Zelendvorska 126, 42209 Sračinec</item>
      <item>Tomislv Kos, odvjetnik</item>
    </derivirana_varijabla>
  </DomainObject.Predmet.OstaliListFormatedWithAdress>
  <DomainObject.Predmet.OstaliListFormatedWithAdressOIB>
    <izvorni_sadrzaj>
      <item>sudski registar</item>
      <item>Ivana Marčec, OIB 44101397574, Zelendvorska 126, 42209 Sračinec</item>
      <item>Tomislv Kos, odvjetnik</item>
    </izvorni_sadrzaj>
    <derivirana_varijabla naziv="DomainObject.Predmet.OstaliListFormatedWithAdressOIB_1">
      <item>sudski registar</item>
      <item>Ivana Marčec, OIB 44101397574, Zelendvorska 126, 42209 Sračinec</item>
      <item>Tomislv Kos, odvjetnik</item>
    </derivirana_varijabla>
  </DomainObject.Predmet.OstaliListFormatedWithAdressOIB>
  <DomainObject.Predmet.OstaliListNazivFormated>
    <izvorni_sadrzaj>
      <item>sudski registar</item>
      <item>Ivana Marčec</item>
      <item>Tomislv Kos, odvjetnik</item>
    </izvorni_sadrzaj>
    <derivirana_varijabla naziv="DomainObject.Predmet.OstaliListNazivFormated_1">
      <item>sudski registar</item>
      <item>Ivana Marčec</item>
      <item>Tomislv Kos, odvjetnik</item>
    </derivirana_varijabla>
  </DomainObject.Predmet.OstaliListNazivFormated>
  <DomainObject.Predmet.OstaliListNazivFormatedOIB>
    <izvorni_sadrzaj>
      <item>sudski registar</item>
      <item>Ivana Marčec, OIB 44101397574</item>
      <item>Tomislv Kos, odvjetnik</item>
    </izvorni_sadrzaj>
    <derivirana_varijabla naziv="DomainObject.Predmet.OstaliListNazivFormatedOIB_1">
      <item>sudski registar</item>
      <item>Ivana Marčec, OIB 44101397574</item>
      <item>Tomislv Kos,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St-799/2016-10</izvorni_sadrzaj>
    <derivirana_varijabla naziv="DomainObject.PoslovniBrojDokumenta_1">St-799/2016-10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FIT SPORT jednostavno društvo s ograničenom odgovornošću za proizvodnju, trgovinu i usluge</izvorni_sadrzaj>
    <derivirana_varijabla naziv="DomainObject.Predmet.ProtustrankaIDrugi_1">FIT SPORT jednostavno društvo s ograničenom odgovornošću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FIT SPORT jednostavno društvo s ograničenom odgovornošću za proizvodnju, trgovinu i usluge, OIB 41184595826, Ljudevita Gaja 12, 42000 Varaždin</izvorni_sadrzaj>
    <derivirana_varijabla naziv="DomainObject.Predmet.ProtustrankaIDrugiAdressOIB_1">FIT SPORT jednostavno društvo s ograničenom odgovornošću za proizvodnju, trgovinu i usluge, OIB 41184595826, Ljudevita Gaja 12,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FIT SPORT jednostavno društvo s ograničenom odgovornošću za proizvodnju, trgovinu i usluge</item>
      <item>sudski registar</item>
      <item>Ivana Marčec</item>
      <item>Tomislv Kos, odvjetnik</item>
    </izvorni_sadrzaj>
    <derivirana_varijabla naziv="DomainObject.Predmet.SudioniciListNaziv_1">
      <item>Financijska agencija</item>
      <item>FIT SPORT jednostavno društvo s ograničenom odgovornošću za proizvodnju, trgovinu i usluge</item>
      <item>sudski registar</item>
      <item>Ivana Marčec</item>
      <item>Tomislv Kos, odvjetnik</item>
    </derivirana_varijabla>
  </DomainObject.Predmet.SudioniciListNaziv>
  <DomainObject.Predmet.SudioniciListAdressOIB>
    <izvorni_sadrzaj>
      <item>Financijska agencija, OIB 85821130368</item>
      <item>FIT SPORT jednostavno društvo s ograničenom odgovornošću za proizvodnju, trgovinu i usluge, OIB 41184595826, Ljudevita Gaja 12,42000 Varaždin</item>
      <item>sudski registar</item>
      <item>Ivana Marčec, OIB 44101397574, Zelendvorska 126,42209 Sračinec</item>
      <item>Tomislv Kos, odvjetnik</item>
    </izvorni_sadrzaj>
    <derivirana_varijabla naziv="DomainObject.Predmet.SudioniciListAdressOIB_1">
      <item>Financijska agencija, OIB 85821130368</item>
      <item>FIT SPORT jednostavno društvo s ograničenom odgovornošću za proizvodnju, trgovinu i usluge, OIB 41184595826, Ljudevita Gaja 12,42000 Varaždin</item>
      <item>sudski registar</item>
      <item>Ivana Marčec, OIB 44101397574, Zelendvorska 126,42209 Sračinec</item>
      <item>Tomislv Kos, odvjetnik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657880-E1D1-4082-ADD8-063BD3C60A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619</properties:Words>
  <properties:Characters>3298</properties:Characters>
  <properties:Lines>94</properties:Lines>
  <properties:Paragraphs>31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2017-06-28T07:35:00Z</cp:lastPrinted>
  <dcterms:modified xmlns:xsi="http://www.w3.org/2001/XMLSchema-instance" xsi:type="dcterms:W3CDTF">2017-06-28T07:36:00Z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St-799/2016-10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