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e60c" w14:paraId="460e60c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  </w:t>
      </w:r>
      <w:r w:rsidR="00ED0D11">
        <w:t xml:space="preserve"> </w:t>
      </w:r>
      <w:r w:rsidRPr="007E4CB5">
        <w:t xml:space="preserve">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</w:t>
      </w:r>
    </w:p>
    <w:p w:rsidRDefault="00ED0D11" w:rsidP="00C701B8" w:rsidR="00C701B8" w:rsidRPr="007E4CB5">
      <w:r>
        <w:t xml:space="preserve">   </w:t>
      </w:r>
      <w:r w:rsidR="00C701B8" w:rsidRPr="007E4CB5">
        <w:t xml:space="preserve">REPUBLIKA HRVATSKA </w:t>
      </w:r>
    </w:p>
    <w:p w:rsidRDefault="00C701B8" w:rsidP="008C6C52" w:rsidR="008C6C52" w:rsidRPr="007E4CB5">
      <w:r w:rsidRPr="007E4CB5">
        <w:t>TRGOVAČKI SUD U PAZINU</w:t>
      </w:r>
    </w:p>
    <w:p w:rsidRDefault="004B44C2" w:rsidP="00ED0D11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ED0D11" w:rsidP="00ED0D11" w:rsidR="00ED0D11" w:rsidRPr="007E4CB5">
      <w:pPr>
        <w:ind w:firstLine="720"/>
      </w:pPr>
    </w:p>
    <w:p w:rsidRDefault="00C701B8" w:rsidP="009B5E3F" w:rsidR="00C701B8">
      <w:pPr>
        <w:jc w:val="center"/>
      </w:pPr>
      <w:r w:rsidRPr="007E4CB5">
        <w:t>R E P U B L I K A  H R V A T S K A</w:t>
      </w:r>
    </w:p>
    <w:p w:rsidRDefault="00ED0D11" w:rsidP="009B5E3F" w:rsidR="00ED0D11" w:rsidRPr="007E4CB5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F1BFC" w:rsidRPr="000F1BFC">
        <w:t xml:space="preserve">Trgovački sud u Pazinu, po stečajnom sucu Ivanu Dujiću, po prijedlogu predlagatelja Financijske agencije, RC Rijeka, OIB: 85821130368, za otvaranje stečajnog postupka nad dužnikom </w:t>
      </w:r>
      <w:r w:rsidR="005319C8" w:rsidRPr="005319C8">
        <w:t>SUN INFINITY d.o.o. Funtana, Ribarska 22, OIB: 98459817818</w:t>
      </w:r>
      <w:r w:rsidR="00251D25">
        <w:t xml:space="preserve">, </w:t>
      </w:r>
      <w:r w:rsidR="005319C8">
        <w:t>9</w:t>
      </w:r>
      <w:r w:rsidR="00C5593C" w:rsidRPr="007E4CB5">
        <w:t xml:space="preserve">. </w:t>
      </w:r>
      <w:r w:rsidR="00B53A19">
        <w:t>siječnja</w:t>
      </w:r>
      <w:r w:rsidR="00C5593C" w:rsidRPr="007E4CB5">
        <w:t xml:space="preserve"> 201</w:t>
      </w:r>
      <w:r w:rsidR="00B53A19">
        <w:t>8</w:t>
      </w:r>
      <w:r w:rsidR="00C5593C" w:rsidRPr="007E4CB5">
        <w:t>.</w:t>
      </w:r>
    </w:p>
    <w:p w:rsidRDefault="005319C8" w:rsidP="00F36301" w:rsidR="005319C8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75CB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5319C8" w:rsidRPr="005319C8">
        <w:t>SUN INFINITY d.o.o. Funtana, Ribarska 22, OIB: 98459817818</w:t>
      </w:r>
      <w:r w:rsidRPr="007E75CB">
        <w:t>.</w:t>
      </w:r>
    </w:p>
    <w:p w:rsidRDefault="00020463" w:rsidP="00020463" w:rsidR="00020463" w:rsidRPr="007E75CB">
      <w:pPr>
        <w:jc w:val="both"/>
      </w:pPr>
    </w:p>
    <w:p w:rsidRDefault="005319C8" w:rsidP="00020463" w:rsidR="00B53A19">
      <w:pPr>
        <w:jc w:val="both"/>
      </w:pPr>
      <w:r w:rsidRPr="005319C8">
        <w:t>II</w:t>
      </w:r>
      <w:r w:rsidRPr="005319C8">
        <w:tab/>
        <w:t>Za stečajnog upravitelja imenuje se Anamarija Murtezani, iz Za</w:t>
      </w:r>
      <w:r>
        <w:t>greba</w:t>
      </w:r>
      <w:r w:rsidRPr="005319C8">
        <w:t>, Ulica Sunčane Škrinjarić 1, OIB: 54031780904.</w:t>
      </w:r>
    </w:p>
    <w:p w:rsidRDefault="005319C8" w:rsidP="00020463" w:rsidR="005319C8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5319C8" w:rsidRPr="005319C8">
        <w:t>SUN INFINITY d.o.o. Funtana, Ribarska 22, OIB: 98459817818</w:t>
      </w:r>
      <w:r w:rsidRPr="00B53A19">
        <w:t>.</w:t>
      </w:r>
    </w:p>
    <w:p w:rsidRDefault="00ED0D11" w:rsidP="00020463" w:rsidR="00ED0D11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5319C8" w:rsidP="005319C8" w:rsidR="005319C8">
      <w:pPr>
        <w:ind w:firstLine="708"/>
        <w:jc w:val="both"/>
      </w:pPr>
      <w:r>
        <w:t>Rješenjem ovog suda posl.br. St-605/17-4 od 10. studenog 2017. odlučeno je:</w:t>
      </w:r>
    </w:p>
    <w:p w:rsidRDefault="005319C8" w:rsidP="005319C8" w:rsidR="005319C8">
      <w:pPr>
        <w:ind w:firstLine="708"/>
        <w:jc w:val="both"/>
      </w:pPr>
      <w:r>
        <w:tab/>
        <w:t>„I</w:t>
      </w:r>
      <w:r>
        <w:tab/>
        <w:t xml:space="preserve">Temeljem čl. 115. st. 1. Stečajnog zakona (Narodne novine broj 71/15, dalje: SZ) pokreće se prethodni postupak radi utvrđivanja pretpostavki za otvaranje stečajnog postupka nad dužnikom SUN INFINITY d.o.o. Funtana, Ribarska 22, OIB: 98459817818, te se određuje ročište radi očitovanja o prijedlogu za otvaranje stečajnoga postupka (čl. 123. SZ-a) i radi rasprave o pretpostavkama za otvaranje stečajnoga postupka (čl. 128. st. 1. SZ-a) za dan </w:t>
      </w:r>
    </w:p>
    <w:p w:rsidRDefault="005319C8" w:rsidP="005319C8" w:rsidR="005319C8">
      <w:pPr>
        <w:ind w:firstLine="708"/>
        <w:jc w:val="both"/>
      </w:pPr>
      <w:r>
        <w:t>11. prosinca 2017. u 12:20 sati, u Trgovačkom sudu u Pazinu, Dršćevka 1, sudnica 1,</w:t>
      </w:r>
    </w:p>
    <w:p w:rsidRDefault="005319C8" w:rsidP="005319C8" w:rsidR="005319C8">
      <w:pPr>
        <w:ind w:firstLine="708"/>
        <w:jc w:val="both"/>
      </w:pPr>
      <w:r>
        <w:tab/>
        <w:t xml:space="preserve">na koje se pozivaju: </w:t>
      </w:r>
    </w:p>
    <w:p w:rsidRDefault="005319C8" w:rsidP="005319C8" w:rsidR="005319C8">
      <w:pPr>
        <w:ind w:firstLine="708"/>
        <w:jc w:val="both"/>
      </w:pPr>
      <w:r>
        <w:tab/>
      </w:r>
      <w:r>
        <w:tab/>
        <w:t>-  predlagatelj,</w:t>
      </w:r>
    </w:p>
    <w:p w:rsidRDefault="005319C8" w:rsidP="005319C8" w:rsidR="005319C8">
      <w:pPr>
        <w:ind w:firstLine="708"/>
        <w:jc w:val="both"/>
      </w:pPr>
      <w:r>
        <w:tab/>
      </w:r>
      <w:r>
        <w:tab/>
        <w:t xml:space="preserve">-  dužnik, </w:t>
      </w:r>
    </w:p>
    <w:p w:rsidRDefault="005319C8" w:rsidP="005319C8" w:rsidR="005319C8">
      <w:pPr>
        <w:ind w:firstLine="708"/>
        <w:jc w:val="both"/>
      </w:pPr>
      <w:r>
        <w:tab/>
      </w:r>
      <w:r>
        <w:tab/>
        <w:t>- zakonski zastupnik dužnika Renzo Erman iz Italije, Trieste, Via Dei Volpi 58.</w:t>
      </w:r>
    </w:p>
    <w:p w:rsidRDefault="005319C8" w:rsidP="005319C8" w:rsidR="005319C8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5319C8" w:rsidP="005319C8" w:rsidR="005319C8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5319C8" w:rsidP="005319C8" w:rsidR="005319C8">
      <w:pPr>
        <w:ind w:firstLine="708"/>
        <w:jc w:val="both"/>
      </w:pPr>
      <w:r>
        <w:t xml:space="preserve">To je rješenje objavljeno na mrežnoj stranici e-oglasna ploča sudova 10. studenog 2017., te se dostava smatra obavljenom istekom osmog dana od dana objave, sukladno čl. 12. st. 1. Stečajnog zakona. </w:t>
      </w:r>
    </w:p>
    <w:p w:rsidRDefault="005319C8" w:rsidP="005319C8" w:rsidR="005319C8">
      <w:pPr>
        <w:ind w:firstLine="708"/>
        <w:jc w:val="both"/>
      </w:pPr>
      <w:r>
        <w:tab/>
        <w:t>Na ročište od 11. prosinca 2017. nitko nije pristupio.</w:t>
      </w:r>
    </w:p>
    <w:p w:rsidRDefault="005319C8" w:rsidP="005319C8" w:rsidR="005319C8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319C8" w:rsidP="005319C8" w:rsidR="00B11E72" w:rsidRPr="007E4CB5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>
        <w:t>605</w:t>
      </w:r>
      <w:r w:rsidR="003C3C71" w:rsidRPr="007E4CB5">
        <w:t>/</w:t>
      </w:r>
      <w:r w:rsidR="004E17A2">
        <w:t>20</w:t>
      </w:r>
      <w:r w:rsidR="003C3C71" w:rsidRPr="007E4CB5">
        <w:t>17-</w:t>
      </w:r>
      <w:r w:rsidR="00D7642C">
        <w:t>9</w:t>
      </w:r>
      <w:r w:rsidR="00AE1196" w:rsidRPr="007E4CB5">
        <w:t xml:space="preserve"> </w:t>
      </w:r>
      <w:r w:rsidR="00B11E72" w:rsidRPr="007E4CB5">
        <w:t xml:space="preserve">od </w:t>
      </w:r>
      <w:r>
        <w:t>11</w:t>
      </w:r>
      <w:r w:rsidR="003C3C71" w:rsidRPr="007E4CB5">
        <w:t xml:space="preserve">. </w:t>
      </w:r>
      <w:r w:rsidR="00D7642C">
        <w:t>prosinca</w:t>
      </w:r>
      <w:r w:rsidR="003C3C71" w:rsidRPr="007E4CB5">
        <w:t xml:space="preserve"> 2017.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124806" w:rsidR="005319C8">
      <w:pPr>
        <w:jc w:val="both"/>
      </w:pPr>
      <w:r w:rsidRPr="007E4CB5">
        <w:tab/>
      </w:r>
      <w:r w:rsidR="00B11E72" w:rsidRPr="007E4CB5">
        <w:t>„</w:t>
      </w:r>
      <w:r w:rsidR="005319C8" w:rsidRPr="005319C8">
        <w:t>I</w:t>
      </w:r>
      <w:r w:rsidR="005319C8" w:rsidRPr="005319C8">
        <w:tab/>
        <w:t>Pozivaju se osobe koje imaju pravni interes za provedbom stečajnog postupka nad dužnikom SUN INFINITY d.o.o. Funtana, Ribarska 22, OIB: 98459817818, da u roku od 15 dana uplate predujam za namirenje troškova prethodnoga i otvorenoga stečajnog postupka iznos od 10.000,00 kuna za pokriće troškova prethodnog postupka te stečajnog postupka, na depozit ovog suda broj: HR43 2390001 1300029763, poziv na broj 020-605-17, te da o tome dostave dokaz u spis ovog predmeta.</w:t>
      </w:r>
    </w:p>
    <w:p w:rsidRDefault="00124806" w:rsidP="00124806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>e-Oglasna ploča sudova</w:t>
      </w:r>
      <w:r w:rsidR="00472F34">
        <w:t xml:space="preserve"> </w:t>
      </w:r>
      <w:r w:rsidR="005319C8">
        <w:t>11</w:t>
      </w:r>
      <w:r w:rsidR="00845C3A" w:rsidRPr="007E4CB5">
        <w:t xml:space="preserve">. </w:t>
      </w:r>
      <w:r w:rsidR="00D7642C">
        <w:t>prosinca</w:t>
      </w:r>
      <w:r w:rsidR="00845C3A" w:rsidRPr="007E4CB5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7E4CB5">
      <w:pPr>
        <w:jc w:val="both"/>
      </w:pPr>
      <w:r w:rsidRPr="007E4CB5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7E4CB5">
      <w:pPr>
        <w:jc w:val="center"/>
      </w:pPr>
    </w:p>
    <w:p w:rsidRDefault="00CC5545" w:rsidP="00B53A19" w:rsidR="00B53A19">
      <w:pPr>
        <w:jc w:val="center"/>
      </w:pPr>
      <w:r w:rsidRPr="007E4CB5">
        <w:t xml:space="preserve">U Pazinu, </w:t>
      </w:r>
      <w:r w:rsidR="005319C8">
        <w:t>9</w:t>
      </w:r>
      <w:r w:rsidR="00B53A19" w:rsidRPr="00B53A19">
        <w:t>. siječnja 2018.</w:t>
      </w:r>
    </w:p>
    <w:p w:rsidRDefault="00ED0D11" w:rsidP="00B53A19" w:rsidR="00ED0D11">
      <w:pPr>
        <w:jc w:val="center"/>
      </w:pPr>
    </w:p>
    <w:p w:rsidRDefault="00CC5545" w:rsidP="00ED0D11" w:rsidR="00CC5545" w:rsidRPr="007E4CB5">
      <w:pPr>
        <w:ind w:left="5040"/>
        <w:jc w:val="center"/>
      </w:pPr>
      <w:r w:rsidRPr="007E4CB5">
        <w:t>Stečajni sudac</w:t>
      </w:r>
    </w:p>
    <w:p w:rsidRDefault="001E32C9" w:rsidP="00ED0D11" w:rsidR="001E32C9" w:rsidRPr="007E4CB5">
      <w:pPr>
        <w:ind w:left="5040"/>
        <w:jc w:val="center"/>
      </w:pPr>
    </w:p>
    <w:p w:rsidRDefault="00DC7997" w:rsidP="00ED0D11" w:rsidR="00CC5545" w:rsidRPr="007E4CB5">
      <w:pPr>
        <w:ind w:left="5040"/>
        <w:jc w:val="center"/>
      </w:pPr>
      <w:r w:rsidRPr="007E4CB5">
        <w:t>Ivan Dujić</w:t>
      </w:r>
      <w:r w:rsidR="003F118E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AB1448" w:rsidRPr="007E4CB5">
      <w:pPr>
        <w:jc w:val="both"/>
      </w:pPr>
      <w:r w:rsidRPr="007E4CB5">
        <w:t xml:space="preserve">          - predlagatelju</w:t>
      </w:r>
    </w:p>
    <w:p w:rsidRDefault="00AB1448" w:rsidP="00AB1448" w:rsidR="008C6C52" w:rsidRPr="007E4CB5">
      <w:pPr>
        <w:jc w:val="both"/>
      </w:pPr>
      <w:r w:rsidRPr="007E4CB5">
        <w:t xml:space="preserve">          - dužniku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E54C37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3D9" w:rsidR="000273D9">
      <w:r>
        <w:separator/>
      </w:r>
    </w:p>
  </w:endnote>
  <w:endnote w:id="0" w:type="continuationSeparator">
    <w:p w:rsidRDefault="000273D9" w:rsidR="000273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3D9" w:rsidR="000273D9">
      <w:r>
        <w:separator/>
      </w:r>
    </w:p>
  </w:footnote>
  <w:footnote w:id="0" w:type="continuationSeparator">
    <w:p w:rsidRDefault="000273D9" w:rsidR="000273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017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5319C8" w:rsidRPr="005319C8">
      <w:t>10 St-605/2017-11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>
      <w:rPr>
        <w:sz w:val="23"/>
        <w:szCs w:val="23"/>
      </w:rPr>
      <w:t xml:space="preserve">10 </w:t>
    </w:r>
    <w:r w:rsidR="004E17A2" w:rsidRPr="004E17A2">
      <w:rPr>
        <w:sz w:val="23"/>
        <w:szCs w:val="23"/>
      </w:rPr>
      <w:t>St-</w:t>
    </w:r>
    <w:r w:rsidR="005319C8">
      <w:rPr>
        <w:sz w:val="23"/>
        <w:szCs w:val="23"/>
      </w:rPr>
      <w:t>605</w:t>
    </w:r>
    <w:r w:rsidR="004E17A2" w:rsidRPr="004E17A2">
      <w:rPr>
        <w:sz w:val="23"/>
        <w:szCs w:val="23"/>
      </w:rPr>
      <w:t>/2017-1</w:t>
    </w:r>
    <w:r w:rsidR="007D5F87">
      <w:rPr>
        <w:sz w:val="23"/>
        <w:szCs w:val="23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06020"/>
    <w:rsid w:val="000129A4"/>
    <w:rsid w:val="00020463"/>
    <w:rsid w:val="00021235"/>
    <w:rsid w:val="000262FD"/>
    <w:rsid w:val="000273D9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4325"/>
    <w:rsid w:val="00104568"/>
    <w:rsid w:val="00124806"/>
    <w:rsid w:val="00124B23"/>
    <w:rsid w:val="00126BB4"/>
    <w:rsid w:val="00131DD1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41246"/>
    <w:rsid w:val="00245ADD"/>
    <w:rsid w:val="00251D25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99B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18E"/>
    <w:rsid w:val="003F1E0F"/>
    <w:rsid w:val="003F3DA0"/>
    <w:rsid w:val="004173B6"/>
    <w:rsid w:val="00422250"/>
    <w:rsid w:val="004277F1"/>
    <w:rsid w:val="004478D5"/>
    <w:rsid w:val="0045218A"/>
    <w:rsid w:val="004536C1"/>
    <w:rsid w:val="00453E5D"/>
    <w:rsid w:val="00466C11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2282C"/>
    <w:rsid w:val="00522C2D"/>
    <w:rsid w:val="00522C82"/>
    <w:rsid w:val="00522F3F"/>
    <w:rsid w:val="00527D20"/>
    <w:rsid w:val="005319C8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2673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543C"/>
    <w:rsid w:val="007B554B"/>
    <w:rsid w:val="007D08EB"/>
    <w:rsid w:val="007D234D"/>
    <w:rsid w:val="007D5F87"/>
    <w:rsid w:val="007E07F0"/>
    <w:rsid w:val="007E4CB5"/>
    <w:rsid w:val="007E75CB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25F3F"/>
    <w:rsid w:val="00937114"/>
    <w:rsid w:val="00965260"/>
    <w:rsid w:val="00970FAC"/>
    <w:rsid w:val="009A2495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38BB"/>
    <w:rsid w:val="00AD542C"/>
    <w:rsid w:val="00AE1196"/>
    <w:rsid w:val="00AF2216"/>
    <w:rsid w:val="00B11E72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660B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B0170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4697F"/>
    <w:rsid w:val="00D52C51"/>
    <w:rsid w:val="00D60115"/>
    <w:rsid w:val="00D6604A"/>
    <w:rsid w:val="00D75D2E"/>
    <w:rsid w:val="00D7642C"/>
    <w:rsid w:val="00D852DC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E10EDE"/>
    <w:rsid w:val="00E16F80"/>
    <w:rsid w:val="00E17C47"/>
    <w:rsid w:val="00E25D8D"/>
    <w:rsid w:val="00E54C37"/>
    <w:rsid w:val="00E56BEE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0D11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1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1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1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1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1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1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1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1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St-605/2017-11</izvorni_sadrzaj>
    <derivirana_varijabla naziv="DomainObject.Oznaka_1">St-605/2017-11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 INFINITY d.o.o. FUNTANA</izvorni_sadrzaj>
    <derivirana_varijabla naziv="DomainObject.Predmet.ProtustrankaFormated_1">  SUN INFINITY d.o.o. FUNTANA</derivirana_varijabla>
  </DomainObject.Predmet.ProtustrankaFormated>
  <DomainObject.Predmet.ProtustrankaFormatedOIB>
    <izvorni_sadrzaj>  SUN INFINITY d.o.o. FUNTANA, OIB 98459817818</izvorni_sadrzaj>
    <derivirana_varijabla naziv="DomainObject.Predmet.ProtustrankaFormatedOIB_1">  SUN INFINITY d.o.o. FUNTANA, OIB 98459817818</derivirana_varijabla>
  </DomainObject.Predmet.ProtustrankaFormatedOIB>
  <DomainObject.Predmet.ProtustrankaFormatedWithAdress>
    <izvorni_sadrzaj> SUN INFINITY d.o.o. FUNTANA, Ribarska 22, 52450 Funtana</izvorni_sadrzaj>
    <derivirana_varijabla naziv="DomainObject.Predmet.ProtustrankaFormatedWithAdress_1"> SUN INFINITY d.o.o. FUNTANA, Ribarska 22, 52450 Funtana</derivirana_varijabla>
  </DomainObject.Predmet.ProtustrankaFormatedWithAdress>
  <DomainObject.Predmet.ProtustrankaFormatedWithAdressOIB>
    <izvorni_sadrzaj> SUN INFINITY d.o.o. FUNTANA, OIB 98459817818, Ribarska 22, 52450 Funtana</izvorni_sadrzaj>
    <derivirana_varijabla naziv="DomainObject.Predmet.ProtustrankaFormatedWithAdressOIB_1"> SUN INFINITY d.o.o. FUNTANA, OIB 98459817818, Ribarska 22, 52450 Funtana</derivirana_varijabla>
  </DomainObject.Predmet.ProtustrankaFormatedWithAdressOIB>
  <DomainObject.Predmet.ProtustrankaWithAdress>
    <izvorni_sadrzaj>SUN INFINITY d.o.o. FUNTANA Ribarska 22, 52450 Funtana</izvorni_sadrzaj>
    <derivirana_varijabla naziv="DomainObject.Predmet.ProtustrankaWithAdress_1">SUN INFINITY d.o.o. FUNTANA Ribarska 22, 52450 Funtana</derivirana_varijabla>
  </DomainObject.Predmet.ProtustrankaWithAdress>
  <DomainObject.Predmet.ProtustrankaWithAdressOIB>
    <izvorni_sadrzaj>SUN INFINITY d.o.o. FUNTANA, OIB 98459817818, Ribarska 22, 52450 Funtana</izvorni_sadrzaj>
    <derivirana_varijabla naziv="DomainObject.Predmet.ProtustrankaWithAdressOIB_1">SUN INFINITY d.o.o. FUNTANA, OIB 98459817818, Ribarska 22, 52450 Funtana</derivirana_varijabla>
  </DomainObject.Predmet.ProtustrankaWithAdressOIB>
  <DomainObject.Predmet.ProtustrankaNazivFormated>
    <izvorni_sadrzaj>SUN INFINITY d.o.o. FUNTANA</izvorni_sadrzaj>
    <derivirana_varijabla naziv="DomainObject.Predmet.ProtustrankaNazivFormated_1">SUN INFINITY d.o.o. FUNTANA</derivirana_varijabla>
  </DomainObject.Predmet.ProtustrankaNazivFormated>
  <DomainObject.Predmet.ProtustrankaNazivFormatedOIB>
    <izvorni_sadrzaj>SUN INFINITY d.o.o. FUNTANA, OIB 98459817818</izvorni_sadrzaj>
    <derivirana_varijabla naziv="DomainObject.Predmet.ProtustrankaNazivFormatedOIB_1">SUN INFINITY d.o.o. FUNTANA, OIB 98459817818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11061.73</izvorni_sadrzaj>
    <derivirana_varijabla naziv="DomainObject.Predmet.TrenutnaVrijednost_1">11061.73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 INFINITY d.o.o. FUNTANA</item>
    </izvorni_sadrzaj>
    <derivirana_varijabla naziv="DomainObject.Predmet.ProtuStrankaListFormated_1">
      <item>SUN INFINITY d.o.o. FUNTANA</item>
    </derivirana_varijabla>
  </DomainObject.Predmet.ProtuStrankaListFormated>
  <DomainObject.Predmet.ProtuStrankaListFormatedOIB>
    <izvorni_sadrzaj>
      <item>SUN INFINITY d.o.o. FUNTANA, OIB 98459817818</item>
    </izvorni_sadrzaj>
    <derivirana_varijabla naziv="DomainObject.Predmet.ProtuStrankaListFormatedOIB_1">
      <item>SUN INFINITY d.o.o. FUNTANA, OIB 98459817818</item>
    </derivirana_varijabla>
  </DomainObject.Predmet.ProtuStrankaListFormatedOIB>
  <DomainObject.Predmet.ProtuStrankaListFormatedWithAdress>
    <izvorni_sadrzaj>
      <item>SUN INFINITY d.o.o. FUNTANA, Ribarska 22, 52450 Funtana</item>
    </izvorni_sadrzaj>
    <derivirana_varijabla naziv="DomainObject.Predmet.ProtuStrankaListFormatedWithAdress_1">
      <item>SUN INFINITY d.o.o. FUNTANA, Ribarska 22, 52450 Funtana</item>
    </derivirana_varijabla>
  </DomainObject.Predmet.ProtuStrankaListFormatedWithAdress>
  <DomainObject.Predmet.ProtuStrankaListFormatedWithAdressOIB>
    <izvorni_sadrzaj>
      <item>SUN INFINITY d.o.o. FUNTANA, OIB 98459817818, Ribarska 22, 52450 Funtana</item>
    </izvorni_sadrzaj>
    <derivirana_varijabla naziv="DomainObject.Predmet.ProtuStrankaListFormatedWithAdressOIB_1">
      <item>SUN INFINITY d.o.o. FUNTANA, OIB 98459817818, Ribarska 22, 52450 Funtana</item>
    </derivirana_varijabla>
  </DomainObject.Predmet.ProtuStrankaListFormatedWithAdressOIB>
  <DomainObject.Predmet.ProtuStrankaListNazivFormated>
    <izvorni_sadrzaj>
      <item>SUN INFINITY d.o.o. FUNTANA</item>
    </izvorni_sadrzaj>
    <derivirana_varijabla naziv="DomainObject.Predmet.ProtuStrankaListNazivFormated_1">
      <item>SUN INFINITY d.o.o. FUNTANA</item>
    </derivirana_varijabla>
  </DomainObject.Predmet.ProtuStrankaListNazivFormated>
  <DomainObject.Predmet.ProtuStrankaListNazivFormatedOIB>
    <izvorni_sadrzaj>
      <item>SUN INFINITY d.o.o. FUNTANA, OIB 98459817818</item>
    </izvorni_sadrzaj>
    <derivirana_varijabla naziv="DomainObject.Predmet.ProtuStrankaListNazivFormatedOIB_1">
      <item>SUN INFINITY d.o.o. FUNTANA, OIB 98459817818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>St-605/2017-11</izvorni_sadrzaj>
    <derivirana_varijabla naziv="DomainObject.PoslovniBrojDokumenta_1">St-605/2017-11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 INFINITY d.o.o. FUNTANA</izvorni_sadrzaj>
    <derivirana_varijabla naziv="DomainObject.Predmet.ProtustrankaIDrugi_1">SUN INFINITY d.o.o. FUNTANA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SUN INFINITY d.o.o. FUNTANA, OIB 98459817818, Ribarska 22, 52450 Funtana</izvorni_sadrzaj>
    <derivirana_varijabla naziv="DomainObject.Predmet.ProtustrankaIDrugiAdressOIB_1">SUN INFINITY d.o.o. FUNTANA, OIB 98459817818, Ribarska 22,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 INFINITY d.o.o. FUNTANA</item>
    </izvorni_sadrzaj>
    <derivirana_varijabla naziv="DomainObject.Predmet.SudioniciListNaziv_1">
      <item>FINANCIJSKA AGENCIJA, RC RIJEKA, PODRUŽNICA PULA, PULA</item>
      <item>SUN INFINITY d.o.o. FUNTANA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SUN INFINITY d.o.o. FUNTANA, OIB 98459817818, Ribarska 22,52450 Funtana</item>
    </izvorni_sadrzaj>
    <derivirana_varijabla naziv="DomainObject.Predmet.SudioniciListAdressOIB_1">
      <item>FINANCIJSKA AGENCIJA, RC RIJEKA, PODRUŽNICA PULA, PULA, OIB 85821130368, F. Kurelca 8,51000 Rijeka</item>
      <item>SUN INFINITY d.o.o. FUNTANA, OIB 98459817818, Ribarska 22,52450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98459817818</item>
    </izvorni_sadrzaj>
    <derivirana_varijabla naziv="DomainObject.Predmet.SudioniciListNazivOIB_1">
      <item>, OIB 85821130368</item>
      <item>, OIB 98459817818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C2189-8637-478D-8249-C9CBCC7E31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790</properties:Words>
  <properties:Characters>4211</properties:Characters>
  <properties:Lines>101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2018-01-09T09:28:00Z</dcterms:created>
  <dc:creator>msimicic</dc:creator>
  <cp:lastModifiedBy>Sanja Lakošeljac</cp:lastModifiedBy>
  <cp:lastPrinted>2011-06-09T12:22:00Z</cp:lastPrinted>
  <dcterms:modified xmlns:xsi="http://www.w3.org/2001/XMLSchema-instance" xsi:type="dcterms:W3CDTF">2018-01-09T12:57:00Z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St-605/2017-11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