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45e2" w14:paraId="3ca45e2" w:rsidRDefault="00CF286A" w:rsidP="00910611" w:rsidR="00CF28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286A" w:rsidP="00910611" w:rsidR="00CF286A">
      <w:r>
        <w:rPr>
          <w:rFonts w:eastAsia="MS Mincho"/>
        </w:rPr>
        <w:t>REPUBLIKA HRVATSKA</w:t>
      </w:r>
    </w:p>
    <w:p w:rsidRDefault="00CF286A" w:rsidP="00910611" w:rsidR="00CF286A">
      <w:r>
        <w:rPr>
          <w:rFonts w:eastAsia="MS Mincho"/>
        </w:rPr>
        <w:t>TRGOVAČKI SUD U RIJECI</w:t>
      </w:r>
    </w:p>
    <w:p w:rsidRDefault="00CF286A" w:rsidR="00CF28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3F0D2D" w:rsidP="0005272A" w:rsidR="003F0D2D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9D582A" w:rsidRPr="009D582A">
        <w:rPr>
          <w:bCs/>
        </w:rPr>
        <w:t>ŠPOLJO GRADN</w:t>
      </w:r>
      <w:r w:rsidR="009D582A" w:rsidRPr="009D582A">
        <w:t>JA društvo s ograničenom odgovornošću za graditeljstvo i uređenje eksterijera Šilo, Nova cesta 51, OIB: 68016208764</w:t>
      </w:r>
      <w:r w:rsidRPr="000100A3">
        <w:t xml:space="preserve">, dana </w:t>
      </w:r>
      <w:r w:rsidR="00D634BB">
        <w:t>23.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D582A" w:rsidRPr="009D582A">
        <w:rPr>
          <w:bCs/>
        </w:rPr>
        <w:t>ŠPOLJO GRADN</w:t>
      </w:r>
      <w:r w:rsidR="009D582A" w:rsidRPr="009D582A">
        <w:t>JA društvo s ograničenom odgovornošću za graditeljstvo i uređenje eksterijera Šilo, Nova cesta 51, OIB: 68016208764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dužnika </w:t>
      </w:r>
      <w:r w:rsidR="009D582A" w:rsidRPr="009D582A">
        <w:t>Dražen Špoljarić, OIB: 87598565655, Bogovići, Petrlini 7/A</w:t>
      </w:r>
      <w:r w:rsidR="007D60F7" w:rsidRPr="009D582A">
        <w:t xml:space="preserve"> </w:t>
      </w:r>
      <w:r w:rsidRPr="009D582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0100A3" w:rsidP="0005272A" w:rsidR="0005272A" w:rsidRPr="000100A3">
      <w:pPr>
        <w:jc w:val="center"/>
        <w:rPr>
          <w:bCs/>
        </w:rPr>
      </w:pPr>
      <w:r w:rsidRPr="000100A3">
        <w:rPr>
          <w:bCs/>
        </w:rPr>
        <w:lastRenderedPageBreak/>
        <w:t>6. rujna 2017. godine  u 1</w:t>
      </w:r>
      <w:r w:rsidR="007D60F7">
        <w:rPr>
          <w:bCs/>
        </w:rPr>
        <w:t>1</w:t>
      </w:r>
      <w:r w:rsidRPr="000100A3">
        <w:rPr>
          <w:bCs/>
        </w:rPr>
        <w:t>:</w:t>
      </w:r>
      <w:r w:rsidR="009D582A">
        <w:rPr>
          <w:bCs/>
        </w:rPr>
        <w:t>2</w:t>
      </w:r>
      <w:r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D582A">
        <w:t>3</w:t>
      </w:r>
      <w:r w:rsidR="007D60F7">
        <w:t>0</w:t>
      </w:r>
      <w:r w:rsidR="006F39A2">
        <w:t>. prosinca</w:t>
      </w:r>
      <w:r>
        <w:t xml:space="preserve"> 2016. godine podnijela ovome sudu prijedlog za otvaranje stečajnog postupka nad dužnikom </w:t>
      </w:r>
      <w:r w:rsidR="009D582A" w:rsidRPr="009D582A">
        <w:rPr>
          <w:bCs/>
        </w:rPr>
        <w:t>ŠPOLJO GRADN</w:t>
      </w:r>
      <w:r w:rsidR="009D582A" w:rsidRPr="009D582A">
        <w:t>JA društvo s ograničenom odgovornošću za graditeljstvo i uređenje eksterijera Šilo, Nova cesta 51, OIB: 68016208764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D582A">
        <w:t>23</w:t>
      </w:r>
      <w:r w:rsidR="007D60F7">
        <w:t>. prosinca</w:t>
      </w:r>
      <w:r w:rsidR="00C3192E">
        <w:t xml:space="preserve"> 201</w:t>
      </w:r>
      <w:r w:rsidR="00D634BB">
        <w:t>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D582A">
        <w:t>128.918,00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23.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D60F7">
        <w:t xml:space="preserve">Erste &amp; Steiermärkische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 xml:space="preserve">23.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BCA" w:rsidP="0005272A" w:rsidR="00807BCA">
      <w:r>
        <w:separator/>
      </w:r>
    </w:p>
  </w:endnote>
  <w:endnote w:id="0" w:type="continuationSeparator">
    <w:p w:rsidRDefault="00807BCA" w:rsidP="0005272A" w:rsidR="00807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0390995"/>
      <w:docPartObj>
        <w:docPartGallery w:val="Page Numbers (Bottom of Page)"/>
        <w:docPartUnique/>
      </w:docPartObj>
    </w:sdtPr>
    <w:sdtEndPr/>
    <w:sdtContent>
      <w:p w:rsidRDefault="003F0D2D" w:rsidR="003F0D2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86A">
          <w:rPr>
            <w:noProof/>
          </w:rPr>
          <w:t>3</w:t>
        </w:r>
        <w:r>
          <w:fldChar w:fldCharType="end"/>
        </w:r>
      </w:p>
    </w:sdtContent>
  </w:sdt>
  <w:p w:rsidRDefault="003F0D2D" w:rsidR="003F0D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BCA" w:rsidP="0005272A" w:rsidR="00807BCA">
      <w:r>
        <w:separator/>
      </w:r>
    </w:p>
  </w:footnote>
  <w:footnote w:id="0" w:type="continuationSeparator">
    <w:p w:rsidRDefault="00807BCA" w:rsidP="0005272A" w:rsidR="00807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9D582A">
      <w:t>6/2017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5272A"/>
    <w:rsid w:val="00084C43"/>
    <w:rsid w:val="00267BBB"/>
    <w:rsid w:val="002A2985"/>
    <w:rsid w:val="002E69F9"/>
    <w:rsid w:val="003541B1"/>
    <w:rsid w:val="003F0D2D"/>
    <w:rsid w:val="004F6C16"/>
    <w:rsid w:val="00520689"/>
    <w:rsid w:val="00627E0F"/>
    <w:rsid w:val="00656565"/>
    <w:rsid w:val="006F39A2"/>
    <w:rsid w:val="0076139A"/>
    <w:rsid w:val="007B6D04"/>
    <w:rsid w:val="007D60F7"/>
    <w:rsid w:val="00807BCA"/>
    <w:rsid w:val="00836506"/>
    <w:rsid w:val="00942A0F"/>
    <w:rsid w:val="009D582A"/>
    <w:rsid w:val="00AA43BC"/>
    <w:rsid w:val="00AF0A5D"/>
    <w:rsid w:val="00B93FF3"/>
    <w:rsid w:val="00BA3EB5"/>
    <w:rsid w:val="00C17835"/>
    <w:rsid w:val="00C3192E"/>
    <w:rsid w:val="00C81897"/>
    <w:rsid w:val="00CC147A"/>
    <w:rsid w:val="00CF286A"/>
    <w:rsid w:val="00D634BB"/>
    <w:rsid w:val="00D67E91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86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86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86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86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86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86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86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86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d.o.o.</izvorni_sadrzaj>
    <derivirana_varijabla naziv="DomainObject.Predmet.ProtustrankaFormated_1">  ŠPOLJO GRADNJA d.o.o.</derivirana_varijabla>
  </DomainObject.Predmet.ProtustrankaFormated>
  <DomainObject.Predmet.ProtustrankaFormatedOIB>
    <izvorni_sadrzaj>  ŠPOLJO GRADNJA d.o.o., OIB 68016208764</izvorni_sadrzaj>
    <derivirana_varijabla naziv="DomainObject.Predmet.ProtustrankaFormatedOIB_1">  ŠPOLJO GRADNJA d.o.o., OIB 68016208764</derivirana_varijabla>
  </DomainObject.Predmet.ProtustrankaFormatedOIB>
  <DomainObject.Predmet.ProtustrankaFormatedWithAdress>
    <izvorni_sadrzaj> ŠPOLJO GRADNJA d.o.o., Nova cesta 51, 51515 Šilo</izvorni_sadrzaj>
    <derivirana_varijabla naziv="DomainObject.Predmet.ProtustrankaFormatedWithAdress_1"> ŠPOLJO GRADNJA d.o.o., Nova cesta 51, 51515 Šilo</derivirana_varijabla>
  </DomainObject.Predmet.ProtustrankaFormatedWithAdress>
  <DomainObject.Predmet.ProtustrankaFormatedWithAdressOIB>
    <izvorni_sadrzaj> ŠPOLJO GRADNJA d.o.o., OIB 68016208764, Nova cesta 51, 51515 Šilo</izvorni_sadrzaj>
    <derivirana_varijabla naziv="DomainObject.Predmet.ProtustrankaFormatedWithAdressOIB_1"> ŠPOLJO GRADNJA d.o.o., OIB 68016208764, Nova cesta 51, 51515 Šilo</derivirana_varijabla>
  </DomainObject.Predmet.ProtustrankaFormatedWithAdressOIB>
  <DomainObject.Predmet.ProtustrankaWithAdress>
    <izvorni_sadrzaj>ŠPOLJO GRADNJA d.o.o. Nova cesta 51, 51515 Šilo</izvorni_sadrzaj>
    <derivirana_varijabla naziv="DomainObject.Predmet.ProtustrankaWithAdress_1">ŠPOLJO GRADNJA d.o.o. Nova cesta 51, 51515 Šilo</derivirana_varijabla>
  </DomainObject.Predmet.ProtustrankaWithAdress>
  <DomainObject.Predmet.ProtustrankaWithAdressOIB>
    <izvorni_sadrzaj>ŠPOLJO GRADNJA d.o.o., OIB 68016208764, Nova cesta 51, 51515 Šilo</izvorni_sadrzaj>
    <derivirana_varijabla naziv="DomainObject.Predmet.ProtustrankaWithAdressOIB_1">ŠPOLJO GRADNJA d.o.o., OIB 68016208764, Nova cesta 51, 51515 Šilo</derivirana_varijabla>
  </DomainObject.Predmet.ProtustrankaWithAdressOIB>
  <DomainObject.Predmet.ProtustrankaNazivFormated>
    <izvorni_sadrzaj>ŠPOLJO GRADNJA d.o.o.</izvorni_sadrzaj>
    <derivirana_varijabla naziv="DomainObject.Predmet.ProtustrankaNazivFormated_1">ŠPOLJO GRADNJA d.o.o.</derivirana_varijabla>
  </DomainObject.Predmet.ProtustrankaNazivFormated>
  <DomainObject.Predmet.ProtustrankaNazivFormatedOIB>
    <izvorni_sadrzaj>ŠPOLJO GRADNJA d.o.o., OIB 68016208764</izvorni_sadrzaj>
    <derivirana_varijabla naziv="DomainObject.Predmet.ProtustrankaNazivFormatedOIB_1">ŠPOLJO GRADNJA d.o.o., OIB 68016208764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d.o.o.</item>
    </izvorni_sadrzaj>
    <derivirana_varijabla naziv="DomainObject.Predmet.ProtuStrankaListFormated_1">
      <item>ŠPOLJO GRADNJA d.o.o.</item>
    </derivirana_varijabla>
  </DomainObject.Predmet.ProtuStrankaListFormated>
  <DomainObject.Predmet.ProtuStrankaListFormatedOIB>
    <izvorni_sadrzaj>
      <item>ŠPOLJO GRADNJA d.o.o., OIB 68016208764</item>
    </izvorni_sadrzaj>
    <derivirana_varijabla naziv="DomainObject.Predmet.ProtuStrankaListFormatedOIB_1">
      <item>ŠPOLJO GRADNJA d.o.o., OIB 68016208764</item>
    </derivirana_varijabla>
  </DomainObject.Predmet.ProtuStrankaListFormatedOIB>
  <DomainObject.Predmet.ProtuStrankaListFormatedWithAdress>
    <izvorni_sadrzaj>
      <item>ŠPOLJO GRADNJA d.o.o., Nova cesta 51, 51515 Šilo</item>
    </izvorni_sadrzaj>
    <derivirana_varijabla naziv="DomainObject.Predmet.ProtuStrankaListFormatedWithAdress_1">
      <item>ŠPOLJO GRADNJA d.o.o., Nova cesta 51, 51515 Šilo</item>
    </derivirana_varijabla>
  </DomainObject.Predmet.ProtuStrankaListFormatedWithAdress>
  <DomainObject.Predmet.ProtuStrankaListFormatedWithAdressOIB>
    <izvorni_sadrzaj>
      <item>ŠPOLJO GRADNJA d.o.o., OIB 68016208764, Nova cesta 51, 51515 Šilo</item>
    </izvorni_sadrzaj>
    <derivirana_varijabla naziv="DomainObject.Predmet.ProtuStrankaListFormatedWithAdressOIB_1">
      <item>ŠPOLJO GRADNJA d.o.o., OIB 68016208764, Nova cesta 51, 51515 Šilo</item>
    </derivirana_varijabla>
  </DomainObject.Predmet.ProtuStrankaListFormatedWithAdressOIB>
  <DomainObject.Predmet.ProtuStrankaListNazivFormated>
    <izvorni_sadrzaj>
      <item>ŠPOLJO GRADNJA d.o.o.</item>
    </izvorni_sadrzaj>
    <derivirana_varijabla naziv="DomainObject.Predmet.ProtuStrankaListNazivFormated_1">
      <item>ŠPOLJO GRADNJA d.o.o.</item>
    </derivirana_varijabla>
  </DomainObject.Predmet.ProtuStrankaListNazivFormated>
  <DomainObject.Predmet.ProtuStrankaListNazivFormatedOIB>
    <izvorni_sadrzaj>
      <item>ŠPOLJO GRADNJA d.o.o., OIB 68016208764</item>
    </izvorni_sadrzaj>
    <derivirana_varijabla naziv="DomainObject.Predmet.ProtuStrankaListNazivFormatedOIB_1">
      <item>ŠPOLJO GRADNJA d.o.o., OIB 68016208764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d.o.o.</izvorni_sadrzaj>
    <derivirana_varijabla naziv="DomainObject.Predmet.ProtustrankaIDrugi_1">ŠPOLJO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d.o.o., OIB 68016208764, Nova cesta 51, 51515 Šilo</izvorni_sadrzaj>
    <derivirana_varijabla naziv="DomainObject.Predmet.ProtustrankaIDrugiAdressOIB_1">ŠPOLJO GRADNJA d.o.o., OIB 68016208764,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d.o.o.</item>
    </izvorni_sadrzaj>
    <derivirana_varijabla naziv="DomainObject.Predmet.SudioniciListNaziv_1">
      <item>FINA  Rijeka</item>
      <item>ŠPOLJO GRADNJA d.o.o.</item>
    </derivirana_varijabla>
  </DomainObject.Predmet.SudioniciListNaziv>
  <DomainObject.Predmet.SudioniciListAdressOIB>
    <izvorni_sadrzaj>
      <item>FINA  Rijeka, OIB 85821130368, Frana Kurelca 8,51000 Rijeka</item>
      <item>ŠPOLJO GRADNJA d.o.o., OIB 68016208764, Nova cesta 51,51515 Šilo</item>
    </izvorni_sadrzaj>
    <derivirana_varijabla naziv="DomainObject.Predmet.SudioniciListAdressOIB_1">
      <item>FINA  Rijeka, OIB 85821130368, Frana Kurelca 8,51000 Rijeka</item>
      <item>ŠPOLJO GRADNJA d.o.o., OIB 68016208764, Nova cesta 51,51515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68016208764</item>
    </izvorni_sadrzaj>
    <derivirana_varijabla naziv="DomainObject.Predmet.SudioniciListNazivOIB_1">
      <item>, OIB 85821130368</item>
      <item>, OIB 68016208764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4184</properties:Characters>
  <properties:Lines>113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2017-05-23T11:18:00Z</dcterms:created>
  <dc:creator>Vera Jelenović</dc:creator>
  <cp:lastModifiedBy>Danijela Fumić</cp:lastModifiedBy>
  <cp:lastPrinted>2017-05-23T11:17:00Z</cp:lastPrinted>
  <dcterms:modified xmlns:xsi="http://www.w3.org/2001/XMLSchema-instance" xsi:type="dcterms:W3CDTF">2017-05-23T11:19:00Z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