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e23fd" w14:paraId="9ee23fd" w:rsidRDefault="001B0F4A" w:rsidP="001B0F4A" w:rsidR="001B0F4A">
      <w:pPr>
        <w:jc w:val="right"/>
        <w15:collapsed w:val="false"/>
      </w:pPr>
      <w:bookmarkStart w:name="_GoBack" w:id="0"/>
      <w:bookmarkEnd w:id="0"/>
      <w:r>
        <w:t>Broj:</w:t>
      </w:r>
      <w:r w:rsidR="00382A9F">
        <w:t xml:space="preserve"> </w:t>
      </w:r>
      <w:r w:rsidR="00B8210D">
        <w:t>6-</w:t>
      </w:r>
      <w:r>
        <w:t xml:space="preserve"> St-</w:t>
      </w:r>
      <w:r w:rsidR="00382A9F">
        <w:t>569</w:t>
      </w:r>
      <w:r>
        <w:t>/17-</w:t>
      </w:r>
      <w:r w:rsidR="00382A9F">
        <w:t>4</w:t>
      </w:r>
    </w:p>
    <w:p w:rsidRDefault="001B0F4A" w:rsidP="001B0F4A" w:rsidR="001B0F4A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0F4A" w:rsidP="001B0F4A" w:rsidR="001B0F4A"/>
    <w:p w:rsidRDefault="001B0F4A" w:rsidP="001B0F4A" w:rsidR="001B0F4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B0F4A" w:rsidP="001B0F4A" w:rsidR="001B0F4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B0F4A" w:rsidP="001B0F4A" w:rsidR="001B0F4A">
      <w:pPr>
        <w:ind w:hanging="720" w:left="360"/>
        <w:rPr>
          <w:sz w:val="22"/>
          <w:szCs w:val="22"/>
        </w:rPr>
      </w:pPr>
    </w:p>
    <w:p w:rsidRDefault="001B0F4A" w:rsidP="001B0F4A" w:rsidR="001B0F4A">
      <w:pPr>
        <w:ind w:hanging="720" w:left="360"/>
        <w:rPr>
          <w:sz w:val="22"/>
          <w:szCs w:val="22"/>
        </w:rPr>
      </w:pPr>
    </w:p>
    <w:p w:rsidRDefault="00F01438" w:rsidP="001B0F4A" w:rsidR="00F01438">
      <w:pPr>
        <w:ind w:hanging="720" w:left="360"/>
        <w:rPr>
          <w:sz w:val="22"/>
          <w:szCs w:val="22"/>
        </w:rPr>
      </w:pPr>
    </w:p>
    <w:p w:rsidRDefault="001B0F4A" w:rsidP="001B0F4A" w:rsidR="001B0F4A"/>
    <w:p w:rsidRDefault="001B0F4A" w:rsidP="001B0F4A" w:rsidR="001B0F4A">
      <w:pPr>
        <w:jc w:val="center"/>
      </w:pPr>
      <w:r>
        <w:t>Z A K L J U Č A K</w:t>
      </w:r>
    </w:p>
    <w:p w:rsidRDefault="001B0F4A" w:rsidP="001B0F4A" w:rsidR="001B0F4A">
      <w:pPr>
        <w:rPr>
          <w:b/>
        </w:rPr>
      </w:pPr>
    </w:p>
    <w:p w:rsidRDefault="00F01438" w:rsidP="001B0F4A" w:rsidR="00F01438">
      <w:pPr>
        <w:rPr>
          <w:b/>
        </w:rPr>
      </w:pPr>
    </w:p>
    <w:p w:rsidRDefault="001B0F4A" w:rsidP="001B0F4A" w:rsidR="001B0F4A">
      <w:pPr>
        <w:pStyle w:val="Tijeloteksta"/>
      </w:pPr>
      <w:r>
        <w:tab/>
        <w:t>Trgovački sud u Osijeku, po stečajnoj sutkinji Nadi Roso, u stečajnom predmetu predlagatelja Financijska agencija Regionalni centar Osijek, za otvaranje stečajnog  postupka nad dužnikom</w:t>
      </w:r>
      <w:r w:rsidR="00382A9F">
        <w:t xml:space="preserve"> KALIKO d.o.o. za poljoprivrednu proizvodnju i trgovinu</w:t>
      </w:r>
      <w:r w:rsidR="00B8210D">
        <w:t>,</w:t>
      </w:r>
      <w:r w:rsidR="00382A9F">
        <w:t xml:space="preserve"> Višnjevac</w:t>
      </w:r>
      <w:r w:rsidR="00B8210D">
        <w:t xml:space="preserve"> </w:t>
      </w:r>
      <w:r w:rsidR="00382A9F">
        <w:t>(</w:t>
      </w:r>
      <w:r w:rsidR="00B8210D">
        <w:t>Osijek</w:t>
      </w:r>
      <w:r w:rsidR="00382A9F">
        <w:t>)</w:t>
      </w:r>
      <w:r w:rsidR="00B8210D">
        <w:t xml:space="preserve">, </w:t>
      </w:r>
      <w:r w:rsidR="00382A9F">
        <w:t>I. Mažuranića 53</w:t>
      </w:r>
      <w:r w:rsidR="00B8210D">
        <w:t>, MBS:</w:t>
      </w:r>
      <w:r w:rsidR="00382A9F">
        <w:t xml:space="preserve"> 030120528</w:t>
      </w:r>
      <w:r w:rsidR="00FB3B23">
        <w:t>, OIB:</w:t>
      </w:r>
      <w:r w:rsidR="00382A9F">
        <w:t xml:space="preserve"> 95612504400</w:t>
      </w:r>
      <w:r>
        <w:t xml:space="preserve">, dana </w:t>
      </w:r>
      <w:r w:rsidR="00382A9F">
        <w:t>13. rujna 2017. g.</w:t>
      </w:r>
      <w:r>
        <w:t xml:space="preserve"> </w:t>
      </w:r>
    </w:p>
    <w:p w:rsidRDefault="001B0F4A" w:rsidP="001B0F4A" w:rsidR="001B0F4A">
      <w:pPr>
        <w:tabs>
          <w:tab w:pos="2670" w:val="left"/>
        </w:tabs>
        <w:jc w:val="both"/>
      </w:pPr>
      <w:r>
        <w:tab/>
      </w:r>
    </w:p>
    <w:p w:rsidRDefault="001B0F4A" w:rsidP="001B0F4A" w:rsidR="001B0F4A">
      <w:pPr>
        <w:jc w:val="both"/>
      </w:pPr>
    </w:p>
    <w:p w:rsidRDefault="001B0F4A" w:rsidP="001B0F4A" w:rsidR="001B0F4A">
      <w:pPr>
        <w:jc w:val="center"/>
      </w:pPr>
      <w:r>
        <w:t xml:space="preserve">z a k l j u č i o  j e </w:t>
      </w:r>
      <w:r w:rsidR="00484077">
        <w:t xml:space="preserve"> </w:t>
      </w:r>
    </w:p>
    <w:p w:rsidRDefault="001B0F4A" w:rsidP="001B0F4A" w:rsidR="001B0F4A">
      <w:pPr>
        <w:jc w:val="center"/>
      </w:pPr>
    </w:p>
    <w:p w:rsidRDefault="001B0F4A" w:rsidP="001B0F4A" w:rsidR="001B0F4A">
      <w:pPr>
        <w:pStyle w:val="Tijeloteksta"/>
        <w:rPr>
          <w:b/>
          <w:bCs/>
        </w:rPr>
      </w:pPr>
    </w:p>
    <w:p w:rsidRDefault="001B0F4A" w:rsidP="00FB3B23" w:rsidR="001B0F4A">
      <w:pPr>
        <w:numPr>
          <w:ilvl w:val="0"/>
          <w:numId w:val="8"/>
        </w:numPr>
        <w:jc w:val="both"/>
      </w:pPr>
      <w:r>
        <w:t>Poziva se zakonski zastupnik dužnika</w:t>
      </w:r>
      <w:r w:rsidR="00382A9F">
        <w:t xml:space="preserve"> Velimir </w:t>
      </w:r>
      <w:proofErr w:type="spellStart"/>
      <w:r w:rsidR="00382A9F">
        <w:t>Vučko</w:t>
      </w:r>
      <w:proofErr w:type="spellEnd"/>
      <w:r w:rsidR="00B8210D">
        <w:t xml:space="preserve">, </w:t>
      </w:r>
      <w:r w:rsidR="00382A9F">
        <w:t>Višnjevac</w:t>
      </w:r>
      <w:r w:rsidR="00B8210D">
        <w:t xml:space="preserve">, </w:t>
      </w:r>
      <w:r w:rsidR="00382A9F">
        <w:t>Ivana Mažuranića 51/A</w:t>
      </w:r>
      <w:r w:rsidR="00B8210D">
        <w:t>, OIB:</w:t>
      </w:r>
      <w:r w:rsidR="00382A9F">
        <w:t>87170705576</w:t>
      </w:r>
      <w:r w:rsidR="00484077" w:rsidRPr="00484077">
        <w:t>,</w:t>
      </w:r>
      <w:r>
        <w:t xml:space="preserve"> da u roku od 8 dana od dana primitka ovog zaključka uplati dodatni </w:t>
      </w:r>
      <w:r w:rsidR="00FB3B23">
        <w:t xml:space="preserve"> </w:t>
      </w:r>
      <w:r>
        <w:t xml:space="preserve">iznos predujma od 4.000,00 kn za namirenje troškova stečajnog postupka na račun Trgovačkog suda u Osijeku broj </w:t>
      </w:r>
      <w:r w:rsidRPr="00A52E85">
        <w:t>HR31 2390 0011 3000 0020 0 model HR05 272-</w:t>
      </w:r>
      <w:r w:rsidR="00382A9F">
        <w:rPr>
          <w:b/>
        </w:rPr>
        <w:t>569</w:t>
      </w:r>
      <w:r>
        <w:rPr>
          <w:b/>
        </w:rPr>
        <w:t>-17</w:t>
      </w:r>
      <w:r>
        <w:t xml:space="preserve"> (čl. 113 st. 1 Stečajnog zakona – NN 71/15 u vezi s čl. 114</w:t>
      </w:r>
      <w:r w:rsidR="00B8210D">
        <w:t xml:space="preserve"> st. 1 SZ) za stečajnog dužnik</w:t>
      </w:r>
      <w:r w:rsidR="00382A9F">
        <w:t xml:space="preserve"> </w:t>
      </w:r>
      <w:r w:rsidR="00382A9F" w:rsidRPr="00382A9F">
        <w:t>KALIKO d.o.o. za poljoprivrednu proizvodnju i trgovinu, Višnjevac (Osijek), I. Mažuranića 53, MBS: 030120528, OIB: 95612504400</w:t>
      </w:r>
      <w:r w:rsidR="00B8210D">
        <w:t xml:space="preserve"> </w:t>
      </w:r>
      <w:r>
        <w:t>(čl. 113 st. 1 Stečajnog zakona – NN 71/15 u vezi s čl. 114 st. 1 SZ).</w:t>
      </w:r>
    </w:p>
    <w:p w:rsidRDefault="001B0F4A" w:rsidP="001B0F4A" w:rsidR="001B0F4A">
      <w:pPr>
        <w:jc w:val="both"/>
      </w:pPr>
    </w:p>
    <w:p w:rsidRDefault="001B0F4A" w:rsidP="00484077" w:rsidR="001B0F4A">
      <w:pPr>
        <w:pStyle w:val="Odlomakpopisa"/>
        <w:numPr>
          <w:ilvl w:val="0"/>
          <w:numId w:val="8"/>
        </w:numPr>
        <w:jc w:val="both"/>
      </w:pPr>
      <w:r>
        <w:t>Ako zakonski zastupnik dužnika</w:t>
      </w:r>
      <w:r w:rsidR="00382A9F">
        <w:t xml:space="preserve"> </w:t>
      </w:r>
      <w:r w:rsidR="00382A9F" w:rsidRPr="00382A9F">
        <w:t xml:space="preserve">Velimir </w:t>
      </w:r>
      <w:proofErr w:type="spellStart"/>
      <w:r w:rsidR="00382A9F" w:rsidRPr="00382A9F">
        <w:t>Vučko</w:t>
      </w:r>
      <w:proofErr w:type="spellEnd"/>
      <w:r w:rsidR="00382A9F" w:rsidRPr="00382A9F">
        <w:t>, Višnjevac, Ivana Mažuranića 51/A, OIB:87170705576</w:t>
      </w:r>
      <w:r w:rsidR="00FB3B23" w:rsidRPr="00484077">
        <w:t>,</w:t>
      </w:r>
      <w:r w:rsidR="00FB3B23">
        <w:t xml:space="preserve">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1B0F4A" w:rsidP="001B0F4A" w:rsidR="001B0F4A">
      <w:pPr>
        <w:ind w:firstLine="720"/>
        <w:jc w:val="both"/>
      </w:pPr>
    </w:p>
    <w:p w:rsidRDefault="001B0F4A" w:rsidP="00F01438" w:rsidR="001B0F4A">
      <w:pPr>
        <w:jc w:val="both"/>
      </w:pPr>
    </w:p>
    <w:p w:rsidRDefault="001B0F4A" w:rsidP="001B0F4A" w:rsidR="001B0F4A" w:rsidRPr="001B0F4A">
      <w:pPr>
        <w:ind w:firstLine="720"/>
        <w:jc w:val="center"/>
      </w:pPr>
      <w:r w:rsidRPr="001B0F4A">
        <w:t>Obrazloženje</w:t>
      </w:r>
    </w:p>
    <w:p w:rsidRDefault="001B0F4A" w:rsidP="001B0F4A" w:rsidR="001B0F4A" w:rsidRPr="001B0F4A">
      <w:pPr>
        <w:ind w:firstLine="720"/>
        <w:jc w:val="center"/>
      </w:pPr>
    </w:p>
    <w:p w:rsidRDefault="001B0F4A" w:rsidP="001B0F4A" w:rsidR="001B0F4A">
      <w:pPr>
        <w:ind w:firstLine="720"/>
        <w:jc w:val="both"/>
      </w:pPr>
      <w:r>
        <w:t xml:space="preserve"> </w:t>
      </w:r>
    </w:p>
    <w:p w:rsidRDefault="001B0F4A" w:rsidP="001B0F4A" w:rsidR="00F01438">
      <w:pPr>
        <w:ind w:firstLine="720"/>
        <w:jc w:val="both"/>
      </w:pPr>
      <w:r>
        <w:t>Sukladno čl. 4 Uredbe o kriterijima i načinu obračuna i plaćanja nagrade stečajnim upraviteljima (NN br. 105/15) propisano je da privremenom stečajnom upravitelju pripada pravo na jednokratnu nagradu za poslove obavljene u prethodnom postupku u iznosu od 3.000,00 kn do 20.000,00 kn koju nagradu određuje sud vodeći računa o složenosti poslova koje je obavio</w:t>
      </w:r>
      <w:r w:rsidR="00F01438">
        <w:t>.</w:t>
      </w: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F01438" w:rsidP="00F01438" w:rsidR="00F01438">
      <w:pPr>
        <w:jc w:val="right"/>
      </w:pPr>
      <w:r>
        <w:t>Broj: St-</w:t>
      </w:r>
      <w:r w:rsidR="00B8210D">
        <w:t>5</w:t>
      </w:r>
      <w:r w:rsidR="00382A9F">
        <w:t>69</w:t>
      </w:r>
      <w:r>
        <w:t>/17-</w:t>
      </w:r>
      <w:r w:rsidR="00382A9F">
        <w:t>4</w:t>
      </w: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F01438" w:rsidP="001B0F4A" w:rsidR="001B0F4A">
      <w:pPr>
        <w:ind w:firstLine="720"/>
        <w:jc w:val="both"/>
      </w:pPr>
      <w:r>
        <w:t>B</w:t>
      </w:r>
      <w:r w:rsidR="001B0F4A">
        <w:t>udući da je sud u ovom stečajnom postupku imenovao privremenog stečajnog upravitelja</w:t>
      </w:r>
      <w:r>
        <w:t xml:space="preserve"> kako bi se utvrdile pretpostavke za otvaranje stečajnog postupka valjalo je sukladno čl. 114 Stečajnog zakona (NN br. 71/15) odlučiti kao u izreci. </w:t>
      </w:r>
    </w:p>
    <w:p w:rsidRDefault="001B0F4A" w:rsidP="001B0F4A" w:rsidR="001B0F4A">
      <w:pPr>
        <w:ind w:firstLine="720"/>
        <w:jc w:val="both"/>
      </w:pPr>
    </w:p>
    <w:p w:rsidRDefault="001B0F4A" w:rsidP="001B0F4A" w:rsidR="001B0F4A">
      <w:pPr>
        <w:ind w:firstLine="720"/>
        <w:jc w:val="both"/>
      </w:pPr>
    </w:p>
    <w:p w:rsidRDefault="001B0F4A" w:rsidP="001B0F4A" w:rsidR="001B0F4A">
      <w:pPr>
        <w:pStyle w:val="Tijeloteksta"/>
      </w:pPr>
    </w:p>
    <w:p w:rsidRDefault="001B0F4A" w:rsidP="001B0F4A" w:rsidR="001B0F4A">
      <w:pPr>
        <w:pStyle w:val="Tijeloteksta"/>
        <w:jc w:val="center"/>
      </w:pPr>
      <w:r>
        <w:t xml:space="preserve">U Osijeku </w:t>
      </w:r>
      <w:r w:rsidR="00382A9F">
        <w:t xml:space="preserve">13.rujna </w:t>
      </w:r>
      <w:r>
        <w:t>2017.</w:t>
      </w:r>
      <w:r w:rsidR="00382A9F">
        <w:t>g.</w:t>
      </w:r>
      <w:r>
        <w:t xml:space="preserve"> 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Zapisničar: Snježana Markotić Jurić</w:t>
      </w:r>
      <w:r>
        <w:tab/>
      </w:r>
      <w:r>
        <w:tab/>
        <w:t xml:space="preserve">                                STEČAJNA SUTKINJA</w:t>
      </w:r>
    </w:p>
    <w:p w:rsidRDefault="001B0F4A" w:rsidP="001B0F4A" w:rsidR="001B0F4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Nada Roso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POUKA O PRAVNOM LIJEKU:</w:t>
      </w:r>
    </w:p>
    <w:p w:rsidRDefault="001B0F4A" w:rsidP="001B0F4A" w:rsidR="001B0F4A">
      <w:pPr>
        <w:pStyle w:val="Tijeloteksta"/>
        <w:jc w:val="left"/>
      </w:pPr>
      <w:r>
        <w:t>Protiv ovog zaključka nije dopuštena posebna žalba (čl. 19. st. 7. Stečajnog zakona).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DNA</w:t>
      </w:r>
    </w:p>
    <w:p w:rsidRDefault="001B0F4A" w:rsidP="001B0F4A" w:rsidR="001B0F4A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382A9F" w:rsidP="001B0F4A" w:rsidR="00382A9F">
      <w:pPr>
        <w:numPr>
          <w:ilvl w:val="0"/>
          <w:numId w:val="9"/>
        </w:numPr>
        <w:jc w:val="both"/>
      </w:pPr>
      <w:r>
        <w:t xml:space="preserve">Velimir </w:t>
      </w:r>
      <w:proofErr w:type="spellStart"/>
      <w:r>
        <w:t>Vučko</w:t>
      </w:r>
      <w:proofErr w:type="spellEnd"/>
      <w:r>
        <w:t>, Višnjevac, Ivana Mažuranića 51/A</w:t>
      </w:r>
    </w:p>
    <w:p w:rsidRDefault="001B0F4A" w:rsidP="001B0F4A" w:rsidR="001B0F4A">
      <w:pPr>
        <w:numPr>
          <w:ilvl w:val="0"/>
          <w:numId w:val="9"/>
        </w:numPr>
        <w:jc w:val="both"/>
      </w:pPr>
      <w:r>
        <w:t xml:space="preserve">e-oglasna ploča </w:t>
      </w:r>
    </w:p>
    <w:p w:rsidRDefault="00382A9F" w:rsidP="00382A9F" w:rsidR="001B0F4A">
      <w:pPr>
        <w:pStyle w:val="Odlomakpopisa"/>
        <w:numPr>
          <w:ilvl w:val="0"/>
          <w:numId w:val="9"/>
        </w:numPr>
        <w:jc w:val="both"/>
      </w:pPr>
      <w:r>
        <w:t>R 8/11</w:t>
      </w:r>
    </w:p>
    <w:p w:rsidRDefault="001B0F4A" w:rsidP="001B0F4A" w:rsidR="001B0F4A">
      <w:pPr>
        <w:pStyle w:val="Tijeloteksta"/>
        <w:tabs>
          <w:tab w:pos="1785" w:val="left"/>
        </w:tabs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FC2FEB" w:rsidP="00960C63" w:rsidR="00E9392A">
      <w:pPr>
        <w:pStyle w:val="Tijeloteksta"/>
        <w:jc w:val="left"/>
      </w:pPr>
      <w:r>
        <w:t xml:space="preserve"> </w:t>
      </w:r>
      <w:r w:rsidR="00960C63">
        <w:t xml:space="preserve">                                         </w:t>
      </w:r>
      <w:r w:rsidR="00831175">
        <w:t xml:space="preserve">                         </w:t>
      </w: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5341" w:rsidR="00825341">
      <w:r>
        <w:separator/>
      </w:r>
    </w:p>
  </w:endnote>
  <w:endnote w:id="0" w:type="continuationSeparator">
    <w:p w:rsidRDefault="00825341" w:rsidR="008253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5341" w:rsidR="00825341">
      <w:r>
        <w:separator/>
      </w:r>
    </w:p>
  </w:footnote>
  <w:footnote w:id="0" w:type="continuationSeparator">
    <w:p w:rsidRDefault="00825341" w:rsidR="008253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90ED3"/>
    <w:rsid w:val="000C20F1"/>
    <w:rsid w:val="000C7F37"/>
    <w:rsid w:val="000E414B"/>
    <w:rsid w:val="000F22FF"/>
    <w:rsid w:val="000F5F19"/>
    <w:rsid w:val="0016016C"/>
    <w:rsid w:val="00163019"/>
    <w:rsid w:val="001635ED"/>
    <w:rsid w:val="001742E1"/>
    <w:rsid w:val="0019752C"/>
    <w:rsid w:val="001A0170"/>
    <w:rsid w:val="001A6201"/>
    <w:rsid w:val="001B0F4A"/>
    <w:rsid w:val="001D25C6"/>
    <w:rsid w:val="001E75FC"/>
    <w:rsid w:val="00202E1C"/>
    <w:rsid w:val="002142C7"/>
    <w:rsid w:val="0021564C"/>
    <w:rsid w:val="00215870"/>
    <w:rsid w:val="00223C8E"/>
    <w:rsid w:val="00252C63"/>
    <w:rsid w:val="00255E1A"/>
    <w:rsid w:val="00291B9C"/>
    <w:rsid w:val="002A6867"/>
    <w:rsid w:val="002B5964"/>
    <w:rsid w:val="002C6560"/>
    <w:rsid w:val="00313F98"/>
    <w:rsid w:val="003258FC"/>
    <w:rsid w:val="00325955"/>
    <w:rsid w:val="00327B99"/>
    <w:rsid w:val="00341886"/>
    <w:rsid w:val="00344C74"/>
    <w:rsid w:val="0035286C"/>
    <w:rsid w:val="00366021"/>
    <w:rsid w:val="00372F1C"/>
    <w:rsid w:val="00382A9F"/>
    <w:rsid w:val="003A4406"/>
    <w:rsid w:val="003B0E86"/>
    <w:rsid w:val="003B4C28"/>
    <w:rsid w:val="003D508D"/>
    <w:rsid w:val="003D583B"/>
    <w:rsid w:val="003E08E5"/>
    <w:rsid w:val="003E147C"/>
    <w:rsid w:val="003E556F"/>
    <w:rsid w:val="003F28A4"/>
    <w:rsid w:val="004039B7"/>
    <w:rsid w:val="00405B85"/>
    <w:rsid w:val="0043689F"/>
    <w:rsid w:val="00451DD6"/>
    <w:rsid w:val="00467DB3"/>
    <w:rsid w:val="00470B34"/>
    <w:rsid w:val="004806AD"/>
    <w:rsid w:val="00484077"/>
    <w:rsid w:val="00497410"/>
    <w:rsid w:val="004B741D"/>
    <w:rsid w:val="004E5065"/>
    <w:rsid w:val="00500BBD"/>
    <w:rsid w:val="00502D7B"/>
    <w:rsid w:val="0055624C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6B5AEF"/>
    <w:rsid w:val="006E4152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25341"/>
    <w:rsid w:val="00831175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3450C"/>
    <w:rsid w:val="00935547"/>
    <w:rsid w:val="009472E0"/>
    <w:rsid w:val="00960C63"/>
    <w:rsid w:val="00961D63"/>
    <w:rsid w:val="00963406"/>
    <w:rsid w:val="009807E2"/>
    <w:rsid w:val="009901B4"/>
    <w:rsid w:val="00994095"/>
    <w:rsid w:val="009A1E35"/>
    <w:rsid w:val="009B61F0"/>
    <w:rsid w:val="009B7C8D"/>
    <w:rsid w:val="009C13EB"/>
    <w:rsid w:val="009F43B6"/>
    <w:rsid w:val="00A0041F"/>
    <w:rsid w:val="00A025E8"/>
    <w:rsid w:val="00A07AC6"/>
    <w:rsid w:val="00A14779"/>
    <w:rsid w:val="00A27295"/>
    <w:rsid w:val="00A402F9"/>
    <w:rsid w:val="00A45AC5"/>
    <w:rsid w:val="00A55821"/>
    <w:rsid w:val="00A91ED3"/>
    <w:rsid w:val="00A96A2B"/>
    <w:rsid w:val="00AB56F9"/>
    <w:rsid w:val="00AD24AA"/>
    <w:rsid w:val="00AD76C3"/>
    <w:rsid w:val="00B11D59"/>
    <w:rsid w:val="00B302BE"/>
    <w:rsid w:val="00B41F79"/>
    <w:rsid w:val="00B8210D"/>
    <w:rsid w:val="00B923EB"/>
    <w:rsid w:val="00BC33DE"/>
    <w:rsid w:val="00BF7940"/>
    <w:rsid w:val="00C15361"/>
    <w:rsid w:val="00C26291"/>
    <w:rsid w:val="00C3548B"/>
    <w:rsid w:val="00C9197B"/>
    <w:rsid w:val="00CA5EA9"/>
    <w:rsid w:val="00CB0F92"/>
    <w:rsid w:val="00CC5360"/>
    <w:rsid w:val="00CE19FA"/>
    <w:rsid w:val="00CF4431"/>
    <w:rsid w:val="00D178DC"/>
    <w:rsid w:val="00D217E4"/>
    <w:rsid w:val="00D43D85"/>
    <w:rsid w:val="00D551D7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91BC9"/>
    <w:rsid w:val="00E9392A"/>
    <w:rsid w:val="00EB3D75"/>
    <w:rsid w:val="00EC7AC7"/>
    <w:rsid w:val="00ED0232"/>
    <w:rsid w:val="00ED3737"/>
    <w:rsid w:val="00F01438"/>
    <w:rsid w:val="00F23FA1"/>
    <w:rsid w:val="00F25A88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B3B23"/>
    <w:rsid w:val="00FC2FEB"/>
    <w:rsid w:val="00FE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4840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5F1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F5F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5F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5F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5F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4840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5F1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F5F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5F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5F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5F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</izvorni_sadrzaj>
    <derivirana_varijabla naziv="DomainObject.Predmet.Broj_1">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St-569/2017</izvorni_sadrzaj>
    <derivirana_varijabla naziv="DomainObject.Predmet.OznakaBroj_1">St-569/2017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KALIKO d.o.o. za poljoprivrednu proizvodnju i trgovinu</izvorni_sadrzaj>
    <derivirana_varijabla naziv="DomainObject.Predmet.ProtustrankaFormated_1">  KALIKO d.o.o. za poljoprivrednu proizvodnju i trgovinu</derivirana_varijabla>
  </DomainObject.Predmet.ProtustrankaFormated>
  <DomainObject.Predmet.ProtustrankaFormatedOIB>
    <izvorni_sadrzaj>  KALIKO d.o.o. za poljoprivrednu proizvodnju i trgovinu, OIB 95612504400</izvorni_sadrzaj>
    <derivirana_varijabla naziv="DomainObject.Predmet.ProtustrankaFormatedOIB_1">  KALIKO d.o.o. za poljoprivrednu proizvodnju i trgovinu, OIB 95612504400</derivirana_varijabla>
  </DomainObject.Predmet.ProtustrankaFormatedOIB>
  <DomainObject.Predmet.ProtustrankaFormatedWithAdress>
    <izvorni_sadrzaj> KALIKO d.o.o. za poljoprivrednu proizvodnju i trgovinu, I.Mažuranića 53, 31220 Višnjevac</izvorni_sadrzaj>
    <derivirana_varijabla naziv="DomainObject.Predmet.ProtustrankaFormatedWithAdress_1"> KALIKO d.o.o. za poljoprivrednu proizvodnju i trgovinu, I.Mažuranića 53, 31220 Višnjevac</derivirana_varijabla>
  </DomainObject.Predmet.ProtustrankaFormatedWithAdress>
  <DomainObject.Predmet.ProtustrankaFormatedWithAdressOIB>
    <izvorni_sadrzaj> KALIKO d.o.o. za poljoprivrednu proizvodnju i trgovinu, OIB 95612504400, I.Mažuranića 53, 31220 Višnjevac</izvorni_sadrzaj>
    <derivirana_varijabla naziv="DomainObject.Predmet.ProtustrankaFormatedWithAdressOIB_1"> KALIKO d.o.o. za poljoprivrednu proizvodnju i trgovinu, OIB 95612504400, I.Mažuranića 53, 31220 Višnjevac</derivirana_varijabla>
  </DomainObject.Predmet.ProtustrankaFormatedWithAdressOIB>
  <DomainObject.Predmet.ProtustrankaWithAdress>
    <izvorni_sadrzaj>KALIKO d.o.o. za poljoprivrednu proizvodnju i trgovinu I.Mažuranića 53, 31220 Višnjevac</izvorni_sadrzaj>
    <derivirana_varijabla naziv="DomainObject.Predmet.ProtustrankaWithAdress_1">KALIKO d.o.o. za poljoprivrednu proizvodnju i trgovinu I.Mažuranića 53, 31220 Višnjevac</derivirana_varijabla>
  </DomainObject.Predmet.ProtustrankaWithAdress>
  <DomainObject.Predmet.ProtustrankaWithAdressOIB>
    <izvorni_sadrzaj>KALIKO d.o.o. za poljoprivrednu proizvodnju i trgovinu, OIB 95612504400, I.Mažuranića 53, 31220 Višnjevac</izvorni_sadrzaj>
    <derivirana_varijabla naziv="DomainObject.Predmet.ProtustrankaWithAdressOIB_1">KALIKO d.o.o. za poljoprivrednu proizvodnju i trgovinu, OIB 95612504400, I.Mažuranića 53, 31220 Višnjevac</derivirana_varijabla>
  </DomainObject.Predmet.ProtustrankaWithAdressOIB>
  <DomainObject.Predmet.ProtustrankaNazivFormated>
    <izvorni_sadrzaj>KALIKO d.o.o. za poljoprivrednu proizvodnju i trgovinu</izvorni_sadrzaj>
    <derivirana_varijabla naziv="DomainObject.Predmet.ProtustrankaNazivFormated_1">KALIKO d.o.o. za poljoprivrednu proizvodnju i trgovinu</derivirana_varijabla>
  </DomainObject.Predmet.ProtustrankaNazivFormated>
  <DomainObject.Predmet.ProtustrankaNazivFormatedOIB>
    <izvorni_sadrzaj>KALIKO d.o.o. za poljoprivrednu proizvodnju i trgovinu, OIB 95612504400</izvorni_sadrzaj>
    <derivirana_varijabla naziv="DomainObject.Predmet.ProtustrankaNazivFormatedOIB_1">KALIKO d.o.o. za poljoprivrednu proizvodnju i trgovinu, OIB 95612504400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KALIKO d.o.o. za poljoprivrednu proizvodnju i trgovinu</item>
    </izvorni_sadrzaj>
    <derivirana_varijabla naziv="DomainObject.Predmet.ProtuStrankaListFormated_1">
      <item>KALIKO d.o.o. za poljoprivrednu proizvodnju i trgovinu</item>
    </derivirana_varijabla>
  </DomainObject.Predmet.ProtuStrankaListFormated>
  <DomainObject.Predmet.ProtuStrankaListFormatedOIB>
    <izvorni_sadrzaj>
      <item>KALIKO d.o.o. za poljoprivrednu proizvodnju i trgovinu, OIB 95612504400</item>
    </izvorni_sadrzaj>
    <derivirana_varijabla naziv="DomainObject.Predmet.ProtuStrankaListFormatedOIB_1">
      <item>KALIKO d.o.o. za poljoprivrednu proizvodnju i trgovinu, OIB 95612504400</item>
    </derivirana_varijabla>
  </DomainObject.Predmet.ProtuStrankaListFormatedOIB>
  <DomainObject.Predmet.ProtuStrankaListFormatedWithAdress>
    <izvorni_sadrzaj>
      <item>KALIKO d.o.o. za poljoprivrednu proizvodnju i trgovinu, I.Mažuranića 53, 31220 Višnjevac</item>
    </izvorni_sadrzaj>
    <derivirana_varijabla naziv="DomainObject.Predmet.ProtuStrankaListFormatedWithAdress_1">
      <item>KALIKO d.o.o. za poljoprivrednu proizvodnju i trgovinu, I.Mažuranića 53, 31220 Višnjevac</item>
    </derivirana_varijabla>
  </DomainObject.Predmet.ProtuStrankaListFormatedWithAdress>
  <DomainObject.Predmet.ProtuStrankaListFormatedWithAdressOIB>
    <izvorni_sadrzaj>
      <item>KALIKO d.o.o. za poljoprivrednu proizvodnju i trgovinu, OIB 95612504400, I.Mažuranića 53, 31220 Višnjevac</item>
    </izvorni_sadrzaj>
    <derivirana_varijabla naziv="DomainObject.Predmet.ProtuStrankaListFormatedWithAdressOIB_1">
      <item>KALIKO d.o.o. za poljoprivrednu proizvodnju i trgovinu, OIB 95612504400, I.Mažuranića 53, 31220 Višnjevac</item>
    </derivirana_varijabla>
  </DomainObject.Predmet.ProtuStrankaListFormatedWithAdressOIB>
  <DomainObject.Predmet.ProtuStrankaListNazivFormated>
    <izvorni_sadrzaj>
      <item>KALIKO d.o.o. za poljoprivrednu proizvodnju i trgovinu</item>
    </izvorni_sadrzaj>
    <derivirana_varijabla naziv="DomainObject.Predmet.ProtuStrankaListNazivFormated_1">
      <item>KALIKO d.o.o. za poljoprivrednu proizvodnju i trgovinu</item>
    </derivirana_varijabla>
  </DomainObject.Predmet.ProtuStrankaListNazivFormated>
  <DomainObject.Predmet.ProtuStrankaListNazivFormatedOIB>
    <izvorni_sadrzaj>
      <item>KALIKO d.o.o. za poljoprivrednu proizvodnju i trgovinu, OIB 95612504400</item>
    </izvorni_sadrzaj>
    <derivirana_varijabla naziv="DomainObject.Predmet.ProtuStrankaListNazivFormatedOIB_1">
      <item>KALIKO d.o.o. za poljoprivrednu proizvodnju i trgovinu, OIB 95612504400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KALIKO d.o.o. za poljoprivrednu proizvodnju i trgovinu</izvorni_sadrzaj>
    <derivirana_varijabla naziv="DomainObject.Predmet.ProtustrankaIDrugi_1">KALIKO d.o.o. za poljoprivrednu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KALIKO d.o.o. za poljoprivrednu proizvodnju i trgovinu, OIB 95612504400, I.Mažuranića 53, 31220 Višnjevac</izvorni_sadrzaj>
    <derivirana_varijabla naziv="DomainObject.Predmet.ProtustrankaIDrugiAdressOIB_1">KALIKO d.o.o. za poljoprivrednu proizvodnju i trgovinu, OIB 95612504400, I.Mažuranića 53,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KALIKO d.o.o. za poljoprivrednu proizvodnju i trgovinu</item>
    </izvorni_sadrzaj>
    <derivirana_varijabla naziv="DomainObject.Predmet.SudioniciListNaziv_1">
      <item>FINA RC OSIJEK</item>
      <item>KALIKO d.o.o. za poljoprivrednu proizvodnju i trgovinu</item>
    </derivirana_varijabla>
  </DomainObject.Predmet.SudioniciListNaziv>
  <DomainObject.Predmet.SudioniciListAdressOIB>
    <izvorni_sadrzaj>
      <item>FINA RC OSIJEK, OIB 85821130368</item>
      <item>KALIKO d.o.o. za poljoprivrednu proizvodnju i trgovinu, OIB 95612504400, I.Mažuranića 53,31220 Višnjevac</item>
    </izvorni_sadrzaj>
    <derivirana_varijabla naziv="DomainObject.Predmet.SudioniciListAdressOIB_1">
      <item>FINA RC OSIJEK, OIB 85821130368</item>
      <item>KALIKO d.o.o. za poljoprivrednu proizvodnju i trgovinu, OIB 95612504400, I.Mažuranića 53,31220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95612504400</item>
    </izvorni_sadrzaj>
    <derivirana_varijabla naziv="DomainObject.Predmet.SudioniciListNazivOIB_1">
      <item>, OIB 85821130368</item>
      <item>, OIB 95612504400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379B67-7BF2-4586-B632-DA1568357F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358</properties:Words>
  <properties:Characters>1918</properties:Characters>
  <properties:Lines>95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2017-09-13T09:30:00Z</dcterms:created>
  <dc:creator>hermanj</dc:creator>
  <cp:lastModifiedBy>Snježana Markotić Jurić</cp:lastModifiedBy>
  <cp:lastPrinted>2017-09-13T09:18:00Z</cp:lastPrinted>
  <dcterms:modified xmlns:xsi="http://www.w3.org/2001/XMLSchema-instance" xsi:type="dcterms:W3CDTF">2017-09-13T09:32:00Z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