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6099" w14:paraId="b236099" w:rsidRDefault="006908D5" w:rsidP="00910611" w:rsidR="006908D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08D5" w:rsidP="00910611" w:rsidR="006908D5">
      <w:r>
        <w:rPr>
          <w:rFonts w:eastAsia="MS Mincho"/>
        </w:rPr>
        <w:t>REPUBLIKA HRVATSKA</w:t>
      </w:r>
    </w:p>
    <w:p w:rsidRDefault="006908D5" w:rsidP="00910611" w:rsidR="006908D5">
      <w:r>
        <w:rPr>
          <w:rFonts w:eastAsia="MS Mincho"/>
        </w:rPr>
        <w:t>TRGOVAČKI SUD U RIJECI</w:t>
      </w:r>
    </w:p>
    <w:p w:rsidRDefault="006908D5" w:rsidR="006908D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908D5" w:rsidP="00910611" w:rsidR="006908D5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DD0977">
        <w:rPr>
          <w:b/>
        </w:rPr>
        <w:t>HIT 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B16CA1">
        <w:t>21. prosinca</w:t>
      </w:r>
      <w:r w:rsidR="00A83E5B" w:rsidRPr="00A83E5B">
        <w:t xml:space="preserve"> 2015.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B16CA1" w:rsidR="00B16CA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B16CA1">
        <w:rPr>
          <w:lang w:val="en-US"/>
        </w:rPr>
        <w:t xml:space="preserve"> </w:t>
      </w:r>
      <w:r w:rsidR="00545437">
        <w:t xml:space="preserve"> zemljišnoknjižni odjel </w:t>
      </w:r>
      <w:r w:rsidR="00DD0977">
        <w:t>Novi Vinodolski</w:t>
      </w:r>
      <w:r w:rsidR="00B16CA1">
        <w:t>:</w:t>
      </w:r>
      <w:r w:rsidR="00545437">
        <w:t xml:space="preserve"> </w:t>
      </w:r>
    </w:p>
    <w:p w:rsidRDefault="00D802B6" w:rsidP="00B16CA1" w:rsidR="00D802B6">
      <w:pPr>
        <w:pStyle w:val="Odlomakpopisa"/>
        <w:numPr>
          <w:ilvl w:val="0"/>
          <w:numId w:val="3"/>
        </w:numPr>
        <w:jc w:val="both"/>
      </w:pPr>
      <w:r w:rsidRPr="00D802B6">
        <w:rPr>
          <w:b/>
        </w:rPr>
        <w:t>objekt "Marina", posebni dio zgrade sagrađen na k.č.br.16521/16, k.o. Novi</w:t>
      </w:r>
      <w:r>
        <w:t xml:space="preserve"> </w:t>
      </w:r>
    </w:p>
    <w:p w:rsidRDefault="00B16CA1" w:rsidP="00D802B6" w:rsidR="00D802B6">
      <w:pPr>
        <w:pStyle w:val="Odlomakpopisa"/>
        <w:numPr>
          <w:ilvl w:val="0"/>
          <w:numId w:val="3"/>
        </w:numPr>
        <w:jc w:val="both"/>
      </w:pPr>
      <w:r>
        <w:t>18. etaža: stan br.14,</w:t>
      </w:r>
      <w:r w:rsidR="00D802B6">
        <w:t xml:space="preserve"> drugi</w:t>
      </w:r>
      <w:r>
        <w:t xml:space="preserve"> kat, </w:t>
      </w:r>
    </w:p>
    <w:p w:rsidRDefault="00B16CA1" w:rsidP="00B16CA1" w:rsidR="00D802B6">
      <w:pPr>
        <w:pStyle w:val="Odlomakpopisa"/>
        <w:numPr>
          <w:ilvl w:val="0"/>
          <w:numId w:val="3"/>
        </w:numPr>
        <w:jc w:val="both"/>
      </w:pPr>
      <w:r>
        <w:t xml:space="preserve">19. etaža, </w:t>
      </w:r>
      <w:r w:rsidR="00D802B6">
        <w:t xml:space="preserve">stan br.15; </w:t>
      </w:r>
    </w:p>
    <w:p w:rsidRDefault="00D802B6" w:rsidP="00B16CA1" w:rsidR="00D802B6">
      <w:pPr>
        <w:pStyle w:val="Odlomakpopisa"/>
        <w:numPr>
          <w:ilvl w:val="0"/>
          <w:numId w:val="3"/>
        </w:numPr>
        <w:jc w:val="both"/>
      </w:pPr>
      <w:r w:rsidRPr="00D802B6">
        <w:rPr>
          <w:b/>
        </w:rPr>
        <w:t>objekt "Jakov", posebni dio zgrade sagrađen na k.č.br.16521/13, k.o. Novi</w:t>
      </w:r>
    </w:p>
    <w:p w:rsidRDefault="00D802B6" w:rsidP="00D802B6" w:rsidR="00D802B6">
      <w:pPr>
        <w:pStyle w:val="Odlomakpopisa"/>
        <w:numPr>
          <w:ilvl w:val="0"/>
          <w:numId w:val="3"/>
        </w:numPr>
        <w:jc w:val="both"/>
      </w:pPr>
      <w:r>
        <w:t xml:space="preserve">15. etaža, drugi kat, </w:t>
      </w:r>
      <w:r w:rsidR="00B16CA1">
        <w:t>stan br.8</w:t>
      </w:r>
      <w:r>
        <w:t>;</w:t>
      </w:r>
      <w:r w:rsidR="00B16CA1">
        <w:t xml:space="preserve"> </w:t>
      </w:r>
    </w:p>
    <w:p w:rsidRDefault="00B16CA1" w:rsidP="00D802B6" w:rsidR="00D802B6">
      <w:pPr>
        <w:pStyle w:val="Odlomakpopisa"/>
        <w:numPr>
          <w:ilvl w:val="0"/>
          <w:numId w:val="3"/>
        </w:numPr>
        <w:jc w:val="both"/>
      </w:pPr>
      <w:r>
        <w:t xml:space="preserve">10. etaža: stan br.3, </w:t>
      </w:r>
      <w:r w:rsidR="00D802B6">
        <w:t>prvi</w:t>
      </w:r>
      <w:r>
        <w:t xml:space="preserve"> kat</w:t>
      </w:r>
      <w:r w:rsidR="00D802B6">
        <w:t xml:space="preserve">; </w:t>
      </w:r>
    </w:p>
    <w:p w:rsidRDefault="00D802B6" w:rsidP="00D802B6" w:rsidR="00D802B6">
      <w:pPr>
        <w:pStyle w:val="Odlomakpopisa"/>
        <w:numPr>
          <w:ilvl w:val="0"/>
          <w:numId w:val="3"/>
        </w:numPr>
        <w:jc w:val="both"/>
      </w:pPr>
      <w:r>
        <w:t>18</w:t>
      </w:r>
      <w:r w:rsidR="00B16CA1">
        <w:t xml:space="preserve">. etaža: stan br.11, </w:t>
      </w:r>
      <w:r>
        <w:t>drugi kat;</w:t>
      </w:r>
      <w:r w:rsidR="00B16CA1">
        <w:t xml:space="preserve"> </w:t>
      </w:r>
    </w:p>
    <w:p w:rsidRDefault="00D802B6" w:rsidP="00D802B6" w:rsidR="00D802B6">
      <w:pPr>
        <w:pStyle w:val="Odlomakpopisa"/>
        <w:numPr>
          <w:ilvl w:val="0"/>
          <w:numId w:val="3"/>
        </w:numPr>
        <w:jc w:val="both"/>
      </w:pPr>
      <w:r>
        <w:t>8. etaža, stan br.1, prvi kat;</w:t>
      </w:r>
    </w:p>
    <w:p w:rsidRDefault="00A66867" w:rsidP="00D802B6" w:rsidR="00A66867">
      <w:pPr>
        <w:pStyle w:val="Odlomakpopisa"/>
        <w:numPr>
          <w:ilvl w:val="0"/>
          <w:numId w:val="3"/>
        </w:numPr>
        <w:jc w:val="both"/>
      </w:pPr>
      <w:r>
        <w:t xml:space="preserve">11. etaža; stan br. 4; </w:t>
      </w:r>
    </w:p>
    <w:p w:rsidRDefault="00B16CA1" w:rsidP="00D802B6" w:rsidR="00A66867">
      <w:pPr>
        <w:pStyle w:val="Odlomakpopisa"/>
        <w:numPr>
          <w:ilvl w:val="0"/>
          <w:numId w:val="3"/>
        </w:numPr>
        <w:jc w:val="both"/>
      </w:pPr>
      <w:r>
        <w:t xml:space="preserve">22. etaža: stan br.15, potkrovlje; </w:t>
      </w:r>
    </w:p>
    <w:p w:rsidRDefault="00A66867" w:rsidP="00D802B6" w:rsidR="00D802B6">
      <w:pPr>
        <w:pStyle w:val="Odlomakpopisa"/>
        <w:numPr>
          <w:ilvl w:val="0"/>
          <w:numId w:val="3"/>
        </w:numPr>
        <w:jc w:val="both"/>
      </w:pPr>
      <w:r w:rsidRPr="00A66867">
        <w:rPr>
          <w:b/>
        </w:rPr>
        <w:t>objekt "Fijolica", posebni dio zgrade sagrađen na k.č.br.16521/9, k.o. Novi;</w:t>
      </w:r>
    </w:p>
    <w:p w:rsidRDefault="00B16CA1" w:rsidP="00D802B6" w:rsidR="00A66867">
      <w:pPr>
        <w:pStyle w:val="Odlomakpopisa"/>
        <w:numPr>
          <w:ilvl w:val="0"/>
          <w:numId w:val="3"/>
        </w:numPr>
        <w:ind w:hanging="284" w:left="1418"/>
        <w:jc w:val="both"/>
      </w:pPr>
      <w:r>
        <w:t xml:space="preserve">5. i 6. etaža: lokal 5 i 6, prizemlje, </w:t>
      </w:r>
    </w:p>
    <w:p w:rsidRDefault="00D802B6" w:rsidP="00D802B6" w:rsidR="00A66867">
      <w:pPr>
        <w:pStyle w:val="Odlomakpopisa"/>
        <w:numPr>
          <w:ilvl w:val="0"/>
          <w:numId w:val="3"/>
        </w:numPr>
        <w:ind w:hanging="284" w:left="1418"/>
        <w:jc w:val="both"/>
      </w:pPr>
      <w:r>
        <w:t>8. etaža</w:t>
      </w:r>
      <w:r w:rsidR="00B16CA1">
        <w:t>: lokal 8, prizemlje,</w:t>
      </w:r>
    </w:p>
    <w:p w:rsidRDefault="00D802B6" w:rsidP="00D802B6" w:rsidR="00A66867">
      <w:pPr>
        <w:pStyle w:val="Odlomakpopisa"/>
        <w:numPr>
          <w:ilvl w:val="0"/>
          <w:numId w:val="3"/>
        </w:numPr>
        <w:ind w:hanging="284" w:left="1418"/>
        <w:jc w:val="both"/>
      </w:pPr>
      <w:r>
        <w:t xml:space="preserve">24. etaža: stan 16, </w:t>
      </w:r>
      <w:r w:rsidR="00A66867">
        <w:t>drugi</w:t>
      </w:r>
      <w:r>
        <w:t xml:space="preserve"> kat;</w:t>
      </w:r>
    </w:p>
    <w:p w:rsidRDefault="00A66867" w:rsidP="00D802B6" w:rsidR="00D802B6">
      <w:pPr>
        <w:pStyle w:val="Odlomakpopisa"/>
        <w:numPr>
          <w:ilvl w:val="0"/>
          <w:numId w:val="3"/>
        </w:numPr>
        <w:ind w:hanging="284" w:left="1418"/>
        <w:jc w:val="both"/>
      </w:pPr>
      <w:r w:rsidRPr="00A66867">
        <w:rPr>
          <w:b/>
        </w:rPr>
        <w:t xml:space="preserve">objekt "Filip", posebni dio zgrade sagrađen na </w:t>
      </w:r>
      <w:r w:rsidRPr="00A66867">
        <w:rPr>
          <w:b/>
        </w:rPr>
        <w:tab/>
        <w:t>k.č.br.16521/14, k.o. Novi</w:t>
      </w:r>
    </w:p>
    <w:p w:rsidRDefault="00D802B6" w:rsidP="00D802B6" w:rsidR="00B16CA1">
      <w:pPr>
        <w:pStyle w:val="Odlomakpopisa"/>
        <w:numPr>
          <w:ilvl w:val="0"/>
          <w:numId w:val="3"/>
        </w:numPr>
        <w:ind w:firstLine="54" w:left="1080"/>
        <w:jc w:val="both"/>
      </w:pPr>
      <w:r>
        <w:t xml:space="preserve">26. etaža: </w:t>
      </w:r>
      <w:r w:rsidR="00A66867">
        <w:t xml:space="preserve">poslovni prostor br. 25, </w:t>
      </w:r>
      <w:r>
        <w:t>potkrovlje;</w:t>
      </w:r>
    </w:p>
    <w:p w:rsidRDefault="00DD0977" w:rsidP="00B16CA1" w:rsidR="007664ED">
      <w:pPr>
        <w:pStyle w:val="Odlomakpopisa"/>
        <w:ind w:left="1080"/>
        <w:jc w:val="both"/>
      </w:pPr>
      <w:r>
        <w:t>z</w:t>
      </w:r>
      <w:r w:rsidR="007664ED">
        <w:t>a dan</w:t>
      </w:r>
    </w:p>
    <w:p w:rsidRDefault="007664ED" w:rsidP="007664ED" w:rsidR="007664ED">
      <w:pPr>
        <w:jc w:val="both"/>
      </w:pPr>
    </w:p>
    <w:p w:rsidRDefault="00B16CA1" w:rsidP="007664ED" w:rsidR="007664ED">
      <w:pPr>
        <w:jc w:val="center"/>
        <w:rPr>
          <w:b/>
        </w:rPr>
      </w:pPr>
      <w:r>
        <w:rPr>
          <w:b/>
        </w:rPr>
        <w:t>21</w:t>
      </w:r>
      <w:r w:rsidR="00DD0977">
        <w:rPr>
          <w:b/>
        </w:rPr>
        <w:t xml:space="preserve">. </w:t>
      </w:r>
      <w:r>
        <w:rPr>
          <w:b/>
        </w:rPr>
        <w:t>siječnja</w:t>
      </w:r>
      <w:r w:rsidR="007664ED">
        <w:rPr>
          <w:b/>
        </w:rPr>
        <w:t xml:space="preserve"> 201</w:t>
      </w:r>
      <w:r>
        <w:rPr>
          <w:b/>
        </w:rPr>
        <w:t>6</w:t>
      </w:r>
      <w:r w:rsidR="007664ED">
        <w:rPr>
          <w:b/>
        </w:rPr>
        <w:t xml:space="preserve">. godine u </w:t>
      </w:r>
      <w:r w:rsidR="00D802B6">
        <w:rPr>
          <w:b/>
        </w:rPr>
        <w:t>0</w:t>
      </w:r>
      <w:r w:rsidR="007664ED">
        <w:rPr>
          <w:b/>
        </w:rPr>
        <w:t>9.00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DD0977">
        <w:t xml:space="preserve">ZABA d.d. Zagreb i 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83E5B">
        <w:t>REPUBLIKA HRVATSKA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D802B6">
        <w:t>21. prosinca</w:t>
      </w:r>
      <w:r w:rsidR="00E95A99">
        <w:t xml:space="preserve"> </w:t>
      </w:r>
      <w:r w:rsidR="0012500B" w:rsidRPr="00FF34F0">
        <w:t>201</w:t>
      </w:r>
      <w:r w:rsidR="00CF02E4">
        <w:t>5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BB5A9F" w:rsidR="00A66867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  <w:r w:rsidR="00703E13">
        <w:t xml:space="preserve"> </w:t>
      </w:r>
    </w:p>
    <w:p w:rsidRDefault="00A66867" w:rsidP="00BB5A9F" w:rsidR="00A66867">
      <w:pPr>
        <w:tabs>
          <w:tab w:pos="7250" w:val="left"/>
        </w:tabs>
        <w:jc w:val="right"/>
      </w:pPr>
    </w:p>
    <w:p w:rsidRDefault="00703E13" w:rsidP="00BB5A9F" w:rsidR="00DE1D72">
      <w:pPr>
        <w:tabs>
          <w:tab w:pos="7250" w:val="left"/>
        </w:tabs>
        <w:jc w:val="right"/>
      </w:pPr>
      <w:r>
        <w:t xml:space="preserve"> </w:t>
      </w:r>
      <w:r w:rsidR="0068351E"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 w:rsidRPr="00A66867">
      <w:pPr>
        <w:jc w:val="both"/>
        <w:rPr>
          <w:szCs w:val="20"/>
        </w:rPr>
      </w:pPr>
      <w:r w:rsidRPr="00A66867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 9. SZ-a).</w:t>
      </w:r>
    </w:p>
    <w:p w:rsidRDefault="0090362F" w:rsidP="007664ED" w:rsidR="0090362F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 xml:space="preserve">razlučni vjerovnik </w:t>
      </w:r>
      <w:r w:rsidR="00DD0977">
        <w:rPr>
          <w:sz w:val="20"/>
          <w:szCs w:val="20"/>
        </w:rPr>
        <w:t>ZABA d.d. po OD Hanžeković i partneri</w:t>
      </w:r>
    </w:p>
    <w:p w:rsidRDefault="00DD0977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razlučni vjerovnik </w:t>
      </w:r>
      <w:r w:rsidR="00A83E5B">
        <w:rPr>
          <w:sz w:val="20"/>
          <w:szCs w:val="20"/>
        </w:rPr>
        <w:t xml:space="preserve">Republika Hrvatska po zz ŽDO </w:t>
      </w:r>
      <w:r>
        <w:rPr>
          <w:sz w:val="20"/>
          <w:szCs w:val="20"/>
        </w:rPr>
        <w:t>Rijeka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e-oglasna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66867">
        <w:rPr>
          <w:sz w:val="20"/>
          <w:szCs w:val="20"/>
        </w:rPr>
        <w:t>21.12</w:t>
      </w:r>
      <w:r>
        <w:rPr>
          <w:sz w:val="20"/>
          <w:szCs w:val="20"/>
        </w:rPr>
        <w:t>.2015.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08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B16CA1" w:rsidRPr="00A66867">
      <w:t>656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08D5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875E4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studenog 2015.</izvorni_sadrzaj>
    <derivirana_varijabla naziv="DomainObject.Predmet.SpisIzvanSuda.DatumIzlazaSpisa_1">12. studenog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>Ež-661/215</izvorni_sadrzaj>
    <derivirana_varijabla naziv="DomainObject.Predmet.SpisIzvanSuda.Napomena_1">Ež-661/215</derivirana_varijabla>
  </DomainObject.Predmet.SpisIzvanSuda.Napomena>
  <DomainObject.Predmet.SpisIzvanSuda.RazlogIzlaskaSpisa>
    <izvorni_sadrzaj>žalba ponuditelja i kupca Dušana Ristića</izvorni_sadrzaj>
    <derivirana_varijabla naziv="DomainObject.Predmet.SpisIzvanSuda.RazlogIzlaskaSpisa_1">žalba ponuditelja i kupca Dušana Ristića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1836</properties:Characters>
  <properties:Lines>73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2015-12-21T08:24:00Z</dcterms:created>
  <dc:creator>dcmelik</dc:creator>
  <cp:lastModifiedBy>Jasna Radulović</cp:lastModifiedBy>
  <cp:lastPrinted>2015-12-21T08:22:00Z</cp:lastPrinted>
  <dcterms:modified xmlns:xsi="http://www.w3.org/2001/XMLSchema-instance" xsi:type="dcterms:W3CDTF">2015-12-21T08:25:00Z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