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cec4" w14:paraId="fa2cec4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F80E4D">
        <w:t>386</w:t>
      </w:r>
      <w:r w:rsidR="00F97E4F">
        <w:t>/2018</w:t>
      </w:r>
      <w:r w:rsidR="00F80E4D">
        <w:t>-25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F80E4D" w:rsidRPr="00B322BF">
        <w:t>Nadia's GARDEN j.d.o.o., Zagreb, Sveti Duh 28, OIB 31621410096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3E6092">
        <w:t>11</w:t>
      </w:r>
      <w:r w:rsidR="005B1A03">
        <w:t>. siječnja 2019.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D71203" w:rsidRPr="00B322BF">
        <w:t>Nadia's GARDEN j.d.o.o., Zagreb, Sveti Duh 28, OIB 31621410096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D3662D">
        <w:t>11</w:t>
      </w:r>
      <w:r w:rsidR="00E946D7">
        <w:t>. siječnja 2019. u 1</w:t>
      </w:r>
      <w:r w:rsidR="00F214EF">
        <w:t>3</w:t>
      </w:r>
      <w:r w:rsidR="00E946D7">
        <w:t>,30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D71203">
        <w:t>Damir Mikić, Zagreb, Trnjanska cesta 23</w:t>
      </w:r>
      <w:r w:rsidR="00F96C49">
        <w:t>,</w:t>
      </w:r>
      <w:r w:rsidR="00F96C49" w:rsidRPr="00A50D64">
        <w:t xml:space="preserve"> OIB </w:t>
      </w:r>
      <w:r w:rsidR="00755CD8">
        <w:t>41347934153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D71203" w:rsidRPr="00B322BF">
        <w:t>Nadia's GARDEN j.d.o.o., Zagreb, Sveti Duh 28, OIB 31621410096</w:t>
      </w:r>
      <w:r w:rsidR="008C5EB2">
        <w:t xml:space="preserve">, s danom </w:t>
      </w:r>
      <w:r w:rsidR="00D3662D">
        <w:t>11</w:t>
      </w:r>
      <w:r w:rsidR="00E946D7">
        <w:t>. siječnja 2019</w:t>
      </w:r>
      <w:r w:rsidR="001A178B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BB534F" w:rsidR="00BB534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D71203" w:rsidRPr="00B322BF">
        <w:t>Nadia's GARDEN j.d.o.o., Zagreb, Sveti Duh 28, OIB 31621410096</w:t>
      </w:r>
      <w:r>
        <w:t>, će biti brisan iz sudskog registra ovog suda.</w:t>
      </w:r>
    </w:p>
    <w:p w:rsidRDefault="00D3662D" w:rsidP="00514EDC" w:rsidR="00D3662D">
      <w:pPr>
        <w:jc w:val="center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BB534F" w:rsidP="00514EDC" w:rsidR="00BB534F" w:rsidRPr="00692A21"/>
    <w:p w:rsidRDefault="00D71203" w:rsidP="00D71203" w:rsidR="00D71203">
      <w:pPr>
        <w:ind w:firstLine="708"/>
        <w:jc w:val="both"/>
      </w:pPr>
      <w:r>
        <w:t xml:space="preserve">FINA-a Regionalni centar Zagreb, podnijela je ovom sudu dana 8. veljače 2018. prijedlog za otvaranje stečajnog postupka nad dužnikom </w:t>
      </w:r>
      <w:r w:rsidRPr="00B322BF">
        <w:t>Nadia's GARDEN j.d.o.o., Zagreb, Sveti Duh 28, OIB 31621410096</w:t>
      </w:r>
      <w:r>
        <w:t xml:space="preserve">. </w:t>
      </w:r>
    </w:p>
    <w:p w:rsidRDefault="00D71203" w:rsidP="00D71203" w:rsidR="00D71203">
      <w:pPr>
        <w:ind w:firstLine="708"/>
        <w:jc w:val="both"/>
      </w:pPr>
      <w:r>
        <w:t xml:space="preserve"> </w:t>
      </w:r>
    </w:p>
    <w:p w:rsidRDefault="00D71203" w:rsidP="00D71203" w:rsidR="00D71203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2. veljače 2018. dužnik u Očevidniku redoslijeda osnova za plaćanje ima evidentirane neizvršene osnove za plaćanje u neprekinutom razdoblju od 120 dana u ukupnom iznosu od 30.985,59 kn, te da dužnik ima jednog zaposlenog. </w:t>
      </w:r>
    </w:p>
    <w:p w:rsidRDefault="00D71203" w:rsidP="00D71203" w:rsidR="00D71203">
      <w:pPr>
        <w:ind w:firstLine="708"/>
        <w:jc w:val="both"/>
      </w:pPr>
    </w:p>
    <w:p w:rsidRDefault="00D71203" w:rsidP="00D71203" w:rsidR="00D71203">
      <w:pPr>
        <w:ind w:firstLine="708"/>
        <w:jc w:val="both"/>
      </w:pPr>
      <w:r>
        <w:t xml:space="preserve">Rješenjem ovog suda posl.br. 4 St-386/18 od 2. srpnja 2018. pokrenut je prethodni postupak radi utvrđivanja pretpostavki za otvaranje stečajnoga postupka nad dužnikom, a </w:t>
      </w:r>
      <w:r>
        <w:lastRenderedPageBreak/>
        <w:t>ujedno je sud zaključkom naredio dužniku da u roku od 8 dana dostavi sudu popis imovine i obveza dužnika sukladno čl. 17. st. 1. SZ-a.</w:t>
      </w:r>
    </w:p>
    <w:p w:rsidRDefault="00D71203" w:rsidP="00D71203" w:rsidR="00D71203" w:rsidRPr="005F7ED3">
      <w:pPr>
        <w:ind w:firstLine="708"/>
        <w:jc w:val="both"/>
      </w:pPr>
    </w:p>
    <w:p w:rsidRDefault="00D71203" w:rsidP="00D71203" w:rsidR="00D71203">
      <w:pPr>
        <w:ind w:firstLine="708"/>
        <w:jc w:val="both"/>
      </w:pPr>
      <w:r>
        <w:t xml:space="preserve">Podneskom od 3. srpnja 2018. FINA je izvijestila sud da ostaje kod prijedloga za otvaranje stečajnog postupka. </w:t>
      </w:r>
    </w:p>
    <w:p w:rsidRDefault="00D71203" w:rsidP="00D71203" w:rsidR="00D71203">
      <w:pPr>
        <w:ind w:firstLine="708"/>
        <w:jc w:val="both"/>
      </w:pPr>
    </w:p>
    <w:p w:rsidRDefault="00D71203" w:rsidP="00D71203" w:rsidR="00D71203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4. listopada 2018., niti na ročište radi rasprave o pretpostavkama za otvaranje stečajnog postupka od 21. studenog 2018., nisu pristupili niti predlagatelj, niti dužnik, niti zakonski zastupnik dužnika, a niti je dužnik postupio po zaključku suda od 2. srpnja 2018. da dostavi sudu popis imovine i obveza dužnika, pa je sud zaključkom od 5. listopada 2018. zatražio od javnih tijela koja vode evidenciju o određenoj vrsti imovine dostavu podataka iz njihovih službenih evidencija o tome da li je dužnik evidentiran kao vlasnik imovine. </w:t>
      </w:r>
    </w:p>
    <w:p w:rsidRDefault="00D71203" w:rsidP="00D71203" w:rsidR="00D71203">
      <w:pPr>
        <w:ind w:firstLine="708"/>
        <w:jc w:val="both"/>
      </w:pPr>
    </w:p>
    <w:p w:rsidRDefault="00D71203" w:rsidP="00D71203" w:rsidR="00D71203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18 do 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 obavijest Hrvatske agencije za civilno zrakoplovstvo od 12. listopada 2018. (list 22 spisa) utvrđeno je da dužnik nije registriran kao vlasnik zrakoplova. Uvidom u</w:t>
      </w:r>
      <w:r w:rsidRPr="00A44D76">
        <w:t xml:space="preserve"> obavijest Središnjeg klirinško depozitarnog društva d.d. od </w:t>
      </w:r>
      <w:r>
        <w:t>12. listopada 2018.</w:t>
      </w:r>
      <w:r w:rsidRPr="00A44D76">
        <w:t xml:space="preserve"> (list </w:t>
      </w:r>
      <w:r>
        <w:t xml:space="preserve">23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</w:t>
      </w:r>
      <w:r w:rsidRPr="00A44D76">
        <w:t xml:space="preserve"> obavijest Ministarstva mora, prometa i infrastrukture od </w:t>
      </w:r>
      <w:r>
        <w:t>16. listopada 2018.</w:t>
      </w:r>
      <w:r w:rsidRPr="00A44D76">
        <w:t xml:space="preserve"> (list </w:t>
      </w:r>
      <w:r>
        <w:t>26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Stanice za tehnički pregled vozila "Zagreb I" </w:t>
      </w:r>
      <w:r w:rsidRPr="003A3ECE">
        <w:t xml:space="preserve">od </w:t>
      </w:r>
      <w:r>
        <w:t>19. listopada 2018. (list 28 spisa) utvrđeno je da dužnik nije</w:t>
      </w:r>
      <w:r w:rsidRPr="008F3D3E">
        <w:t xml:space="preserve"> </w:t>
      </w:r>
      <w:r>
        <w:t>evidentiran kao vlasnik vozila. Uvidom u uvjerenje Državne geodetske uprave od 8. studenog 2018. (list 29 spisa) utvrđeno je da dužnik nije upisan u katastarski operat.</w:t>
      </w:r>
    </w:p>
    <w:p w:rsidRDefault="00D71203" w:rsidP="00D71203" w:rsidR="00D71203">
      <w:pPr>
        <w:ind w:firstLine="708"/>
        <w:jc w:val="both"/>
      </w:pPr>
    </w:p>
    <w:p w:rsidRDefault="00D71203" w:rsidP="00D71203" w:rsidR="00D71203">
      <w:pPr>
        <w:ind w:firstLine="708"/>
        <w:jc w:val="both"/>
      </w:pPr>
      <w:r>
        <w:t>Nadalje, uvidom u potvrdu FINA-e o blokadi računa i novčanih sredstava dužnika od 10. listopada 2018. (list 25 spisa) sud je utvrdio da na dan izdavanja potvrde u Očevidniku redoslijeda osnova za plaćanje dužnik ima evidentirane neizvršene osnove za plaćanje u neprekinutom razdoblju od 369 dana, time da nepodmirene obveze na dan izdavanja potvrde iznose 30.985,59 kn.</w:t>
      </w:r>
    </w:p>
    <w:p w:rsidRDefault="00606F04" w:rsidP="00606F04" w:rsidR="00606F04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D71203" w:rsidP="00063CEB" w:rsidR="003201CD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10. listopada 2018. nedvojbeno proizlazi da je kod dužnika ostvaren stečajni razlog nesposobnosti za plaćanje sukladno odredbi čl. 6. st. 1., 2. i 4. SZ-a.</w:t>
      </w:r>
    </w:p>
    <w:p w:rsidRDefault="00D71203" w:rsidP="00063CEB" w:rsidR="00D71203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D71203">
        <w:t>386</w:t>
      </w:r>
      <w:r w:rsidR="00CD3C6E">
        <w:t>/2018</w:t>
      </w:r>
      <w:r w:rsidRPr="00692A21">
        <w:t xml:space="preserve"> od </w:t>
      </w:r>
      <w:r w:rsidR="00D71203">
        <w:t>21. studenog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D71203">
        <w:t>21.700,00</w:t>
      </w:r>
      <w:r w:rsidR="00F214EF">
        <w:t xml:space="preserve"> </w:t>
      </w:r>
      <w:r w:rsidRPr="00692A21">
        <w:t xml:space="preserve">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 xml:space="preserve">predujam ne </w:t>
      </w:r>
      <w:r w:rsidR="00BC367B">
        <w:lastRenderedPageBreak/>
        <w:t>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D71203" w:rsidP="00F214EF" w:rsidR="00D71203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F214EF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F214EF">
        <w:t>11</w:t>
      </w:r>
      <w:r w:rsidR="00E946D7">
        <w:t>. siječnja 2019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D71203">
        <w:t>21. studenog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D71203">
        <w:t>21. studenog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3E03CA" w:rsidP="00C515B4" w:rsidR="003E03CA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F214EF">
        <w:t>11</w:t>
      </w:r>
      <w:r w:rsidR="00E946D7">
        <w:t>. siječnja 2019</w:t>
      </w:r>
      <w:r w:rsidR="006360F9">
        <w:t>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</w:t>
      </w:r>
      <w:r w:rsidR="00667114" w:rsidRPr="00692A21">
        <w:t>Sudac</w:t>
      </w:r>
      <w:r w:rsidR="00514EDC" w:rsidRPr="00692A21">
        <w:t>:</w:t>
      </w:r>
    </w:p>
    <w:p w:rsidRDefault="00667114" w:rsidP="003D79FD" w:rsidR="00BB534F">
      <w:pPr>
        <w:jc w:val="right"/>
      </w:pPr>
      <w:r w:rsidRPr="00692A21">
        <w:t>Goranka Boljkovac</w:t>
      </w:r>
      <w:r w:rsidR="00CA4840">
        <w:t>, v.r.</w:t>
      </w:r>
    </w:p>
    <w:p w:rsidRDefault="00D71203" w:rsidP="003D79FD" w:rsidR="00D71203">
      <w:pPr>
        <w:jc w:val="right"/>
      </w:pPr>
    </w:p>
    <w:p w:rsidRDefault="00D71203" w:rsidP="003D79FD" w:rsidR="00D71203">
      <w:pPr>
        <w:jc w:val="right"/>
      </w:pPr>
    </w:p>
    <w:p w:rsidRDefault="00BB534F" w:rsidP="00CA4840" w:rsidR="00BB534F">
      <w:pPr>
        <w:tabs>
          <w:tab w:pos="6900" w:val="left"/>
        </w:tabs>
        <w:jc w:val="both"/>
      </w:pPr>
    </w:p>
    <w:p w:rsidRDefault="00BB534F" w:rsidP="00CA4840" w:rsidR="00CA4840" w:rsidRPr="00435B5D">
      <w:pPr>
        <w:tabs>
          <w:tab w:pos="6900" w:val="left"/>
        </w:tabs>
        <w:jc w:val="both"/>
      </w:pPr>
      <w:r>
        <w:tab/>
      </w:r>
      <w:r w:rsidR="00CA4840" w:rsidRPr="00435B5D">
        <w:t>Za točnost otpravka-</w:t>
      </w:r>
    </w:p>
    <w:p w:rsidRDefault="00CA4840" w:rsidP="00CA4840" w:rsidR="00CA4840" w:rsidRPr="00435B5D">
      <w:pPr>
        <w:tabs>
          <w:tab w:pos="6900" w:val="left"/>
        </w:tabs>
      </w:pPr>
      <w:r w:rsidRPr="00435B5D">
        <w:tab/>
        <w:t>ovlašteni službenik:</w:t>
      </w:r>
    </w:p>
    <w:p w:rsidRDefault="00CA4840" w:rsidP="00CD3C6E" w:rsidR="00CD3C6E">
      <w:pPr>
        <w:tabs>
          <w:tab w:pos="6900" w:val="left"/>
        </w:tabs>
      </w:pPr>
      <w:r w:rsidRPr="00435B5D">
        <w:tab/>
      </w:r>
      <w:r>
        <w:t>Renata Klokočki</w:t>
      </w:r>
    </w:p>
    <w:p w:rsidRDefault="00F214EF" w:rsidP="00CD3C6E" w:rsidR="00F214EF">
      <w:pPr>
        <w:tabs>
          <w:tab w:pos="6900" w:val="left"/>
        </w:tabs>
      </w:pPr>
    </w:p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344858">
        <w:t xml:space="preserve">objave ovog </w:t>
      </w:r>
      <w:r w:rsidRPr="005E1DBC">
        <w:t>rješenja na mrežn</w:t>
      </w:r>
      <w:r w:rsidR="00344858">
        <w:t xml:space="preserve">oj </w:t>
      </w:r>
      <w:r w:rsidRPr="005E1DBC">
        <w:t>strani</w:t>
      </w:r>
      <w:r w:rsidR="00344858">
        <w:t>ci</w:t>
      </w:r>
      <w:r w:rsidRPr="005E1DBC">
        <w:t xml:space="preserve">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 w:rsidR="00344858">
        <w:t>m sudu Republike Hrvatske</w:t>
      </w:r>
      <w:r>
        <w:t>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CD3C6E" w:rsidR="006E72DD">
      <w:headerReference w:type="even" r:id="rId10"/>
      <w:headerReference w:type="default" r:id="rId11"/>
      <w:pgSz w:h="16838" w:w="11906"/>
      <w:pgMar w:gutter="0" w:footer="708" w:header="708" w:left="1417" w:bottom="1276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34D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</w:t>
    </w:r>
    <w:r w:rsidR="00E55186" w:rsidRPr="00435B5D">
      <w:t>4 St-</w:t>
    </w:r>
    <w:r w:rsidR="00F80E4D">
      <w:t>386</w:t>
    </w:r>
    <w:r w:rsidR="00F97E4F">
      <w:t>/2018</w:t>
    </w:r>
    <w:r w:rsidR="003201CD">
      <w:t>-2</w:t>
    </w:r>
    <w:r w:rsidR="00F80E4D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1DFC"/>
    <w:rsid w:val="00084935"/>
    <w:rsid w:val="000A07F0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5591"/>
    <w:rsid w:val="002566B7"/>
    <w:rsid w:val="00280A59"/>
    <w:rsid w:val="00293964"/>
    <w:rsid w:val="002944F5"/>
    <w:rsid w:val="00294F67"/>
    <w:rsid w:val="00297D7B"/>
    <w:rsid w:val="002B3798"/>
    <w:rsid w:val="002B5B9E"/>
    <w:rsid w:val="002C5A29"/>
    <w:rsid w:val="002D6432"/>
    <w:rsid w:val="002E494C"/>
    <w:rsid w:val="002F13E0"/>
    <w:rsid w:val="002F61AF"/>
    <w:rsid w:val="00305EEA"/>
    <w:rsid w:val="00307C60"/>
    <w:rsid w:val="00314A5F"/>
    <w:rsid w:val="003201CD"/>
    <w:rsid w:val="00336E10"/>
    <w:rsid w:val="00344858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3D79FD"/>
    <w:rsid w:val="003E03CA"/>
    <w:rsid w:val="003E6092"/>
    <w:rsid w:val="003F2A03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93FDF"/>
    <w:rsid w:val="005A56DF"/>
    <w:rsid w:val="005B0B8B"/>
    <w:rsid w:val="005B1A03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06F04"/>
    <w:rsid w:val="006360F9"/>
    <w:rsid w:val="00636556"/>
    <w:rsid w:val="00662058"/>
    <w:rsid w:val="00662CB6"/>
    <w:rsid w:val="00667114"/>
    <w:rsid w:val="006804BD"/>
    <w:rsid w:val="006861EF"/>
    <w:rsid w:val="00691100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55CD8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60C67"/>
    <w:rsid w:val="00B84DC9"/>
    <w:rsid w:val="00B85A0A"/>
    <w:rsid w:val="00B918B5"/>
    <w:rsid w:val="00B97F98"/>
    <w:rsid w:val="00BB534F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A4840"/>
    <w:rsid w:val="00CB155B"/>
    <w:rsid w:val="00CB739D"/>
    <w:rsid w:val="00CD3C6E"/>
    <w:rsid w:val="00CE03D0"/>
    <w:rsid w:val="00CE41AF"/>
    <w:rsid w:val="00CF05EC"/>
    <w:rsid w:val="00CF3A92"/>
    <w:rsid w:val="00D21CC7"/>
    <w:rsid w:val="00D24094"/>
    <w:rsid w:val="00D30745"/>
    <w:rsid w:val="00D3662D"/>
    <w:rsid w:val="00D47D5D"/>
    <w:rsid w:val="00D50090"/>
    <w:rsid w:val="00D61214"/>
    <w:rsid w:val="00D61C9A"/>
    <w:rsid w:val="00D71203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85299"/>
    <w:rsid w:val="00E946D7"/>
    <w:rsid w:val="00EA75D2"/>
    <w:rsid w:val="00ED1D4E"/>
    <w:rsid w:val="00ED2662"/>
    <w:rsid w:val="00ED6D80"/>
    <w:rsid w:val="00EE61A0"/>
    <w:rsid w:val="00F10CB7"/>
    <w:rsid w:val="00F214EF"/>
    <w:rsid w:val="00F22E0A"/>
    <w:rsid w:val="00F275E4"/>
    <w:rsid w:val="00F35B84"/>
    <w:rsid w:val="00F36CB6"/>
    <w:rsid w:val="00F36D2D"/>
    <w:rsid w:val="00F40956"/>
    <w:rsid w:val="00F40B2A"/>
    <w:rsid w:val="00F44702"/>
    <w:rsid w:val="00F45029"/>
    <w:rsid w:val="00F533ED"/>
    <w:rsid w:val="00F60C93"/>
    <w:rsid w:val="00F64C00"/>
    <w:rsid w:val="00F7064E"/>
    <w:rsid w:val="00F72371"/>
    <w:rsid w:val="00F80E4D"/>
    <w:rsid w:val="00F90303"/>
    <w:rsid w:val="00F9460F"/>
    <w:rsid w:val="00F956EE"/>
    <w:rsid w:val="00F96C49"/>
    <w:rsid w:val="00F97E4F"/>
    <w:rsid w:val="00FA7594"/>
    <w:rsid w:val="00FB3694"/>
    <w:rsid w:val="00FB4B45"/>
    <w:rsid w:val="00FC7127"/>
    <w:rsid w:val="00FE7B3D"/>
    <w:rsid w:val="00FF34DC"/>
    <w:rsid w:val="00FF35FC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F3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4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4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4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F3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4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4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4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4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St-386/2018</izvorni_sadrzaj>
    <derivirana_varijabla naziv="DomainObject.Predmet.OznakaBroj_1">St-386/2018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Nadia's GARDEN j.d.o.o. za trgovinu i usluge zastupanog po punomoćniku Nadia Ćurčić</izvorni_sadrzaj>
    <derivirana_varijabla naziv="DomainObject.Predmet.ProtustrankaFormated_1">  Nadia's GARDEN j.d.o.o. za trgovinu i usluge zastupanog po punomoćniku Nadia Ćurčić</derivirana_varijabla>
  </DomainObject.Predmet.ProtustrankaFormated>
  <DomainObject.Predmet.ProtustrankaFormatedOIB>
    <izvorni_sadrzaj>  Nadia's GARDEN j.d.o.o. za trgovinu i usluge, OIB 31621410096 zastupanog po punomoćniku Nadia Ćurčić</izvorni_sadrzaj>
    <derivirana_varijabla naziv="DomainObject.Predmet.ProtustrankaFormatedOIB_1">  Nadia's GARDEN j.d.o.o. za trgovinu i usluge, OIB 31621410096 zastupanog po punomoćniku Nadia Ćurčić</derivirana_varijabla>
  </DomainObject.Predmet.ProtustrankaFormatedOIB>
  <DomainObject.Predmet.ProtustrankaFormatedWithAdress>
    <izvorni_sadrzaj> Nadia's GARDEN j.d.o.o. za trgovinu i usluge, Sveti Duh 28, 10000 Zagreb zastupanog po punomoćniku Nadia Ćurčić</izvorni_sadrzaj>
    <derivirana_varijabla naziv="DomainObject.Predmet.ProtustrankaFormatedWithAdress_1"> Nadia's GARDEN j.d.o.o. za trgovinu i usluge, Sveti Duh 28, 10000 Zagreb zastupanog po punomoćniku Nadia Ćurčić</derivirana_varijabla>
  </DomainObject.Predmet.ProtustrankaFormatedWithAdress>
  <DomainObject.Predmet.ProtustrankaFormatedWithAdressOIB>
    <izvorni_sadrzaj> Nadia's GARDEN j.d.o.o. za trgovinu i usluge, OIB 31621410096, Sveti Duh 28, 10000 Zagreb zastupanog po punomoćniku Nadia Ćurčić</izvorni_sadrzaj>
    <derivirana_varijabla naziv="DomainObject.Predmet.ProtustrankaFormatedWithAdressOIB_1"> Nadia's GARDEN j.d.o.o. za trgovinu i usluge, OIB 31621410096, Sveti Duh 28, 10000 Zagreb zastupanog po punomoćniku Nadia Ćurčić</derivirana_varijabla>
  </DomainObject.Predmet.ProtustrankaFormatedWithAdressOIB>
  <DomainObject.Predmet.ProtustrankaWithAdress>
    <izvorni_sadrzaj>Nadia's GARDEN j.d.o.o. za trgovinu i usluge Sveti Duh 28, 10000 Zagreb</izvorni_sadrzaj>
    <derivirana_varijabla naziv="DomainObject.Predmet.ProtustrankaWithAdress_1">Nadia's GARDEN j.d.o.o. za trgovinu i usluge Sveti Duh 28, 10000 Zagreb</derivirana_varijabla>
  </DomainObject.Predmet.ProtustrankaWithAdress>
  <DomainObject.Predmet.ProtustrankaWithAdressOIB>
    <izvorni_sadrzaj>Nadia's GARDEN j.d.o.o. za trgovinu i usluge, OIB 31621410096, Sveti Duh 28, 10000 Zagreb</izvorni_sadrzaj>
    <derivirana_varijabla naziv="DomainObject.Predmet.ProtustrankaWithAdressOIB_1">Nadia's GARDEN j.d.o.o. za trgovinu i usluge, OIB 31621410096, Sveti Duh 28, 10000 Zagreb</derivirana_varijabla>
  </DomainObject.Predmet.ProtustrankaWithAdressOIB>
  <DomainObject.Predmet.ProtustrankaNazivFormated>
    <izvorni_sadrzaj>Nadia's GARDEN j.d.o.o. za trgovinu i usluge</izvorni_sadrzaj>
    <derivirana_varijabla naziv="DomainObject.Predmet.ProtustrankaNazivFormated_1">Nadia's GARDEN j.d.o.o. za trgovinu i usluge</derivirana_varijabla>
  </DomainObject.Predmet.ProtustrankaNazivFormated>
  <DomainObject.Predmet.ProtustrankaNazivFormatedOIB>
    <izvorni_sadrzaj>Nadia's GARDEN j.d.o.o. za trgovinu i usluge, OIB 31621410096</izvorni_sadrzaj>
    <derivirana_varijabla naziv="DomainObject.Predmet.ProtustrankaNazivFormatedOIB_1">Nadia's GARDEN j.d.o.o. za trgovinu i usluge, OIB 31621410096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Nadia's GARDEN j.d.o.o. za trgovinu i usluge zastupanog po punomoćniku Nadia Ćurčić</item>
    </izvorni_sadrzaj>
    <derivirana_varijabla naziv="DomainObject.Predmet.ProtuStrankaListFormated_1">
      <item>Nadia's GARDEN j.d.o.o. za trgovinu i usluge zastupanog po punomoćniku Nadia Ćurčić</item>
    </derivirana_varijabla>
  </DomainObject.Predmet.ProtuStrankaListFormated>
  <DomainObject.Predmet.ProtuStrankaListFormatedOIB>
    <izvorni_sadrzaj>
      <item>Nadia's GARDEN j.d.o.o. za trgovinu i usluge, OIB 31621410096 zastupanog po punomoćniku Nadia Ćurčić</item>
    </izvorni_sadrzaj>
    <derivirana_varijabla naziv="DomainObject.Predmet.ProtuStrankaListFormatedOIB_1">
      <item>Nadia's GARDEN j.d.o.o. za trgovinu i usluge, OIB 31621410096 zastupanog po punomoćniku Nadia Ćurčić</item>
    </derivirana_varijabla>
  </DomainObject.Predmet.ProtuStrankaListFormatedOIB>
  <DomainObject.Predmet.ProtuStrankaListFormatedWithAdress>
    <izvorni_sadrzaj>
      <item>Nadia's GARDEN j.d.o.o. za trgovinu i usluge, Sveti Duh 28, 10000 Zagreb zastupanog po punomoćniku Nadia Ćurčić</item>
    </izvorni_sadrzaj>
    <derivirana_varijabla naziv="DomainObject.Predmet.ProtuStrankaListFormatedWithAdress_1">
      <item>Nadia's GARDEN j.d.o.o. za trgovinu i usluge, Sveti Duh 28, 10000 Zagreb zastupanog po punomoćniku Nadia Ćurčić</item>
    </derivirana_varijabla>
  </DomainObject.Predmet.ProtuStrankaListFormatedWithAdress>
  <DomainObject.Predmet.ProtuStrankaListFormatedWithAdressOIB>
    <izvorni_sadrzaj>
      <item>Nadia's GARDEN j.d.o.o. za trgovinu i usluge, OIB 31621410096, Sveti Duh 28, 10000 Zagreb zastupanog po punomoćniku Nadia Ćurčić</item>
    </izvorni_sadrzaj>
    <derivirana_varijabla naziv="DomainObject.Predmet.ProtuStrankaListFormatedWithAdressOIB_1">
      <item>Nadia's GARDEN j.d.o.o. za trgovinu i usluge, OIB 31621410096, Sveti Duh 28, 10000 Zagreb zastupanog po punomoćniku Nadia Ćurčić</item>
    </derivirana_varijabla>
  </DomainObject.Predmet.ProtuStrankaListFormatedWithAdressOIB>
  <DomainObject.Predmet.ProtuStrankaListNazivFormated>
    <izvorni_sadrzaj>
      <item>Nadia's GARDEN j.d.o.o. za trgovinu i usluge</item>
    </izvorni_sadrzaj>
    <derivirana_varijabla naziv="DomainObject.Predmet.ProtuStrankaListNazivFormated_1">
      <item>Nadia's GARDEN j.d.o.o. za trgovinu i usluge</item>
    </derivirana_varijabla>
  </DomainObject.Predmet.ProtuStrankaListNazivFormated>
  <DomainObject.Predmet.ProtuStrankaListNazivFormatedOIB>
    <izvorni_sadrzaj>
      <item>Nadia's GARDEN j.d.o.o. za trgovinu i usluge, OIB 31621410096</item>
    </izvorni_sadrzaj>
    <derivirana_varijabla naziv="DomainObject.Predmet.ProtuStrankaListNazivFormatedOIB_1">
      <item>Nadia's GARDEN j.d.o.o. za trgovinu i usluge, OIB 31621410096</item>
    </derivirana_varijabla>
  </DomainObject.Predmet.ProtuStrankaListNazivFormatedOIB>
  <DomainObject.Predmet.OstaliListFormated>
    <izvorni_sadrzaj>
      <item>Nadia Ćurčić punomoćnica sudionika u postupku Nadia's GARDEN j.d.o.o. za trgovinu i usluge</item>
    </izvorni_sadrzaj>
    <derivirana_varijabla naziv="DomainObject.Predmet.OstaliListFormated_1">
      <item>Nadia Ćurčić punomoćnica sudionika u postupku Nadia's GARDEN j.d.o.o. za trgovinu i usluge</item>
    </derivirana_varijabla>
  </DomainObject.Predmet.OstaliListFormated>
  <DomainObject.Predmet.OstaliListFormatedOIB>
    <izvorni_sadrzaj>
      <item>Nadia Ćurčić, OIB 49180516204 punomoćnica sudionika u postupku Nadia's GARDEN j.d.o.o. za trgovinu i usluge</item>
    </izvorni_sadrzaj>
    <derivirana_varijabla naziv="DomainObject.Predmet.OstaliListFormatedOIB_1">
      <item>Nadia Ćurčić, OIB 49180516204 punomoćnica sudionika u postupku Nadia's GARDEN j.d.o.o. za trgovinu i usluge</item>
    </derivirana_varijabla>
  </DomainObject.Predmet.OstaliListFormatedOIB>
  <DomainObject.Predmet.OstaliListFormatedWithAdress>
    <izvorni_sadrzaj>
      <item>Nadia Ćurčić, Sveti Duh 26, 10000 Zagreb punomoćnica sudionika u postupku Nadia's GARDEN j.d.o.o. za trgovinu i usluge</item>
    </izvorni_sadrzaj>
    <derivirana_varijabla naziv="DomainObject.Predmet.OstaliListFormatedWithAdress_1">
      <item>Nadia Ćurčić, Sveti Duh 26, 10000 Zagreb punomoćnica sudionika u postupku Nadia's GARDEN j.d.o.o. za trgovinu i usluge</item>
    </derivirana_varijabla>
  </DomainObject.Predmet.OstaliListFormatedWithAdress>
  <DomainObject.Predmet.OstaliListFormatedWithAdressOIB>
    <izvorni_sadrzaj>
      <item>Nadia Ćurčić, OIB 49180516204, Sveti Duh 26, 10000 Zagreb punomoćnica sudionika u postupku Nadia's GARDEN j.d.o.o. za trgovinu i usluge</item>
    </izvorni_sadrzaj>
    <derivirana_varijabla naziv="DomainObject.Predmet.OstaliListFormatedWithAdressOIB_1">
      <item>Nadia Ćurčić, OIB 49180516204, Sveti Duh 26, 10000 Zagreb punomoćnica sudionika u postupku Nadia's GARDEN j.d.o.o. za trgovinu i usluge</item>
    </derivirana_varijabla>
  </DomainObject.Predmet.OstaliListFormatedWithAdressOIB>
  <DomainObject.Predmet.OstaliListNazivFormated>
    <izvorni_sadrzaj>
      <item>Nadia Ćurčić</item>
    </izvorni_sadrzaj>
    <derivirana_varijabla naziv="DomainObject.Predmet.OstaliListNazivFormated_1">
      <item>Nadia Ćurčić</item>
    </derivirana_varijabla>
  </DomainObject.Predmet.OstaliListNazivFormated>
  <DomainObject.Predmet.OstaliListNazivFormatedOIB>
    <izvorni_sadrzaj>
      <item>Nadia Ćurčić, OIB 49180516204</item>
    </izvorni_sadrzaj>
    <derivirana_varijabla naziv="DomainObject.Predmet.OstaliListNazivFormatedOIB_1">
      <item>Nadia Ćurčić, OIB 49180516204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Nadia's GARDEN j.d.o.o. za trgovinu i usluge</izvorni_sadrzaj>
    <derivirana_varijabla naziv="DomainObject.Predmet.ProtustrankaIDrugi_1">Nadia's GARDEN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Nadia's GARDEN j.d.o.o. za trgovinu i usluge, OIB 31621410096, Sveti Duh 28, 10000 Zagreb</izvorni_sadrzaj>
    <derivirana_varijabla naziv="DomainObject.Predmet.ProtustrankaIDrugiAdressOIB_1">Nadia's GARDEN j.d.o.o. za trgovinu i usluge, OIB 31621410096, Sveti Duh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Nadia's GARDEN j.d.o.o. za trgovinu i usluge</item>
      <item>FINA Regionalni centar Zagreb</item>
      <item>Nadia Ćurčić</item>
    </izvorni_sadrzaj>
    <derivirana_varijabla naziv="DomainObject.Predmet.SudioniciListNaziv_1">
      <item>Nadia's GARDEN j.d.o.o. za trgovinu i usluge</item>
      <item>FINA Regionalni centar Zagreb</item>
      <item>Nadia Ćurčić</item>
    </derivirana_varijabla>
  </DomainObject.Predmet.SudioniciListNaziv>
  <DomainObject.Predmet.SudioniciListAdressOIB>
    <izvorni_sadrzaj>
      <item>Nadia's GARDEN j.d.o.o. za trgovinu i usluge, OIB 31621410096, Sveti Duh 28,10000 Zagreb</item>
      <item>FINA Regionalni centar Zagreb, OIB 85821130368, Trg svibanjskih žrtava 1995. 1,10000 Zagreb</item>
      <item>Nadia Ćurčić, OIB 49180516204, Sveti Duh 26,10000 Zagreb</item>
    </izvorni_sadrzaj>
    <derivirana_varijabla naziv="DomainObject.Predmet.SudioniciListAdressOIB_1">
      <item>Nadia's GARDEN j.d.o.o. za trgovinu i usluge, OIB 31621410096, Sveti Duh 28,10000 Zagreb</item>
      <item>FINA Regionalni centar Zagreb, OIB 85821130368, Trg svibanjskih žrtava 1995. 1,10000 Zagreb</item>
      <item>Nadia Ćurčić, OIB 49180516204, Sveti Duh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31621410096</item>
      <item>, OIB 85821130368</item>
      <item>, OIB 49180516204</item>
    </izvorni_sadrzaj>
    <derivirana_varijabla naziv="DomainObject.Predmet.SudioniciListNazivOIB_1">
      <item>, OIB 31621410096</item>
      <item>, OIB 85821130368</item>
      <item>, OIB 49180516204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St-386/2018-11</izvorni_sadrzaj>
    <derivirana_varijabla naziv="DomainObject.PredzadnjaOdlukaIzPredmeta.Oznaka_1">St-386/2018-11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1420</properties:Words>
  <properties:Characters>7932</properties:Characters>
  <properties:Lines>180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2019-01-11T12:15:00Z</dcterms:created>
  <dc:creator>Korisnik</dc:creator>
  <cp:lastModifiedBy>Renata Klokočki</cp:lastModifiedBy>
  <cp:lastPrinted>2019-01-11T12:13:00Z</cp:lastPrinted>
  <dcterms:modified xmlns:xsi="http://www.w3.org/2001/XMLSchema-instance" xsi:type="dcterms:W3CDTF">2019-01-11T12:21:00Z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-Nadia's GARDEN.docx)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